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123a" w14:paraId="abb123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64BD3">
        <w:rPr>
          <w:b/>
          <w:lang w:val="hr-HR"/>
        </w:rPr>
        <w:t>611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F0FD2">
        <w:rPr>
          <w:lang w:val="hr-HR"/>
        </w:rPr>
        <w:t>PEPE d.o.o. Split, Težački put bb, OIB: 42748681299, MBS: 060230889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64BD3">
        <w:rPr>
          <w:lang w:val="hr-HR"/>
        </w:rPr>
        <w:t>PEPE d.o.o. Split, Težački put bb, OIB: 42748681299, MBS: 060230889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21062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64BD3">
        <w:rPr>
          <w:lang w:val="hr-HR"/>
        </w:rPr>
        <w:t>PEPE d.o.o. Split, Težački put bb, OIB: 42748681299, MBS: 060230889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64BD3">
        <w:rPr>
          <w:lang w:val="hr-HR"/>
        </w:rPr>
        <w:t>02.11.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264BD3">
        <w:rPr>
          <w:lang w:val="hr-HR"/>
        </w:rPr>
        <w:t>PEPE d.o.o. Split.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</w:t>
      </w:r>
      <w:r w:rsidR="00264BD3">
        <w:rPr>
          <w:lang w:val="hr-HR"/>
        </w:rPr>
        <w:t>je u neprekinutom razdoblju od 2160</w:t>
      </w:r>
      <w:r>
        <w:rPr>
          <w:lang w:val="hr-HR"/>
        </w:rPr>
        <w:t xml:space="preserve"> dan, u ukupnom iznosu od </w:t>
      </w:r>
      <w:r w:rsidR="00264BD3">
        <w:rPr>
          <w:lang w:val="hr-HR"/>
        </w:rPr>
        <w:t>169.197,87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264BD3" w:rsidP="00641FD6" w:rsidR="00264BD3"/>
    <w:p w:rsidRDefault="00264BD3" w:rsidP="00641FD6" w:rsidR="00264BD3" w:rsidRPr="00264BD3"/>
    <w:p w:rsidRDefault="007A51CD" w:rsidP="00D4027A" w:rsidR="007A51CD" w:rsidRPr="00264BD3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264BD3" w:rsidP="00D4027A" w:rsidR="00264BD3" w:rsidRPr="00403F01">
      <w:pPr>
        <w:jc w:val="both"/>
        <w:rPr>
          <w:lang w:val="hr-HR"/>
        </w:rPr>
      </w:pPr>
    </w:p>
    <w:p w:rsidRDefault="00264BD3" w:rsidP="00403F01" w:rsidR="00264BD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A1C96" w:rsidRPr="006A1C9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64BD3">
      <w:t>611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062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64B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A1C96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F0FD2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C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1C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1C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1C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C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1C9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1C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1C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PEPE za proizvodnju i trgovinu, društvo s ograničenom odgovornošću</izvorni_sadrzaj>
    <derivirana_varijabla naziv="DomainObject.Predmet.ProtustrankaFormated_1">  PEPE za proizvodnju i trgovinu, društvo s ograničenom odgovornošću</derivirana_varijabla>
  </DomainObject.Predmet.ProtustrankaFormated>
  <DomainObject.Predmet.ProtustrankaFormatedOIB>
    <izvorni_sadrzaj>  PEPE za proizvodnju i trgovinu, društvo s ograničenom odgovornošću, OIB 42748681299</izvorni_sadrzaj>
    <derivirana_varijabla naziv="DomainObject.Predmet.ProtustrankaFormatedOIB_1">  PEPE za proizvodnju i trgovinu, društvo s ograničenom odgovornošću, OIB 42748681299</derivirana_varijabla>
  </DomainObject.Predmet.ProtustrankaFormatedOIB>
  <DomainObject.Predmet.ProtustrankaFormatedWithAdress>
    <izvorni_sadrzaj> PEPE za proizvodnju i trgovinu, društvo s ograničenom odgovornošću, Težački Put/bb, 21000 Split</izvorni_sadrzaj>
    <derivirana_varijabla naziv="DomainObject.Predmet.ProtustrankaFormatedWithAdress_1"> PEPE za proizvodnju i trgovinu, društvo s ograničenom odgovornošću, Težački Put/bb, 21000 Split</derivirana_varijabla>
  </DomainObject.Predmet.ProtustrankaFormatedWithAdress>
  <DomainObject.Predmet.ProtustrankaFormatedWithAdressOIB>
    <izvorni_sadrzaj> PEPE za proizvodnju i trgovinu, društvo s ograničenom odgovornošću, OIB 42748681299, Težački Put/bb, 21000 Split</izvorni_sadrzaj>
    <derivirana_varijabla naziv="DomainObject.Predmet.ProtustrankaFormatedWithAdressOIB_1"> PEPE za proizvodnju i trgovinu, društvo s ograničenom odgovornošću, OIB 42748681299, Težački Put/bb, 21000 Split</derivirana_varijabla>
  </DomainObject.Predmet.ProtustrankaFormatedWithAdressOIB>
  <DomainObject.Predmet.ProtustrankaWithAdress>
    <izvorni_sadrzaj>PEPE za proizvodnju i trgovinu, društvo s ograničenom odgovornošću Težački Put/bb, 21000 Split</izvorni_sadrzaj>
    <derivirana_varijabla naziv="DomainObject.Predmet.ProtustrankaWithAdress_1">PEPE za proizvodnju i trgovinu, društvo s ograničenom odgovornošću Težački Put/bb, 21000 Split</derivirana_varijabla>
  </DomainObject.Predmet.ProtustrankaWithAdress>
  <DomainObject.Predmet.ProtustrankaWithAdressOIB>
    <izvorni_sadrzaj>PEPE za proizvodnju i trgovinu, društvo s ograničenom odgovornošću, OIB 42748681299, Težački Put/bb, 21000 Split</izvorni_sadrzaj>
    <derivirana_varijabla naziv="DomainObject.Predmet.ProtustrankaWithAdressOIB_1">PEPE za proizvodnju i trgovinu, društvo s ograničenom odgovornošću, OIB 42748681299, Težački Put/bb, 21000 Split</derivirana_varijabla>
  </DomainObject.Predmet.ProtustrankaWithAdressOIB>
  <DomainObject.Predmet.ProtustrankaNazivFormated>
    <izvorni_sadrzaj>PEPE za proizvodnju i trgovinu, društvo s ograničenom odgovornošću</izvorni_sadrzaj>
    <derivirana_varijabla naziv="DomainObject.Predmet.ProtustrankaNazivFormated_1">PEPE za proizvodnju i trgovinu, društvo s ograničenom odgovornošću</derivirana_varijabla>
  </DomainObject.Predmet.ProtustrankaNazivFormated>
  <DomainObject.Predmet.ProtustrankaNazivFormatedOIB>
    <izvorni_sadrzaj>PEPE za proizvodnju i trgovinu, društvo s ograničenom odgovornošću, OIB 42748681299</izvorni_sadrzaj>
    <derivirana_varijabla naziv="DomainObject.Predmet.ProtustrankaNazivFormatedOIB_1">PEPE za proizvodnju i trgovinu, društvo s ograničenom odgovornošću, OIB 42748681299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169197.87</izvorni_sadrzaj>
    <derivirana_varijabla naziv="DomainObject.Predmet.TrenutnaVrijednost_1">169197.87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PEPE za proizvodnju i trgovinu, društvo s ograničenom odgovornošću</item>
    </izvorni_sadrzaj>
    <derivirana_varijabla naziv="DomainObject.Predmet.ProtuStrankaListFormated_1">
      <item>PEPE za proizvodnju i trgovinu, društvo s ograničenom odgovornošću</item>
    </derivirana_varijabla>
  </DomainObject.Predmet.ProtuStrankaListFormated>
  <DomainObject.Predmet.ProtuStrankaListFormatedOIB>
    <izvorni_sadrzaj>
      <item>PEPE za proizvodnju i trgovinu, društvo s ograničenom odgovornošću, OIB 42748681299</item>
    </izvorni_sadrzaj>
    <derivirana_varijabla naziv="DomainObject.Predmet.ProtuStrankaListFormatedOIB_1">
      <item>PEPE za proizvodnju i trgovinu, društvo s ograničenom odgovornošću, OIB 42748681299</item>
    </derivirana_varijabla>
  </DomainObject.Predmet.ProtuStrankaListFormatedOIB>
  <DomainObject.Predmet.ProtuStrankaListFormatedWithAdress>
    <izvorni_sadrzaj>
      <item>PEPE za proizvodnju i trgovinu, društvo s ograničenom odgovornošću, Težački Put/bb, 21000 Split</item>
    </izvorni_sadrzaj>
    <derivirana_varijabla naziv="DomainObject.Predmet.ProtuStrankaListFormatedWithAdress_1">
      <item>PEPE za proizvodnju i trgovinu, društvo s ograničenom odgovornošću, Težački Put/bb, 21000 Split</item>
    </derivirana_varijabla>
  </DomainObject.Predmet.ProtuStrankaListFormatedWithAdress>
  <DomainObject.Predmet.ProtuStrankaListFormatedWithAdressOIB>
    <izvorni_sadrzaj>
      <item>PEPE za proizvodnju i trgovinu, društvo s ograničenom odgovornošću, OIB 42748681299, Težački Put/bb, 21000 Split</item>
    </izvorni_sadrzaj>
    <derivirana_varijabla naziv="DomainObject.Predmet.ProtuStrankaListFormatedWithAdressOIB_1">
      <item>PEPE za proizvodnju i trgovinu, društvo s ograničenom odgovornošću, OIB 42748681299, Težački Put/bb, 21000 Split</item>
    </derivirana_varijabla>
  </DomainObject.Predmet.ProtuStrankaListFormatedWithAdressOIB>
  <DomainObject.Predmet.ProtuStrankaListNazivFormated>
    <izvorni_sadrzaj>
      <item>PEPE za proizvodnju i trgovinu, društvo s ograničenom odgovornošću</item>
    </izvorni_sadrzaj>
    <derivirana_varijabla naziv="DomainObject.Predmet.ProtuStrankaListNazivFormated_1">
      <item>PEPE za proizvodnju i trgovinu, društvo s ograničenom odgovornošću</item>
    </derivirana_varijabla>
  </DomainObject.Predmet.ProtuStrankaListNazivFormated>
  <DomainObject.Predmet.ProtuStrankaListNazivFormatedOIB>
    <izvorni_sadrzaj>
      <item>PEPE za proizvodnju i trgovinu, društvo s ograničenom odgovornošću, OIB 42748681299</item>
    </izvorni_sadrzaj>
    <derivirana_varijabla naziv="DomainObject.Predmet.ProtuStrankaListNazivFormatedOIB_1">
      <item>PEPE za proizvodnju i trgovinu, društvo s ograničenom odgovornošću, OIB 42748681299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PEPE za proizvodnju i trgovinu, društvo s ograničenom odgovornošću</izvorni_sadrzaj>
    <derivirana_varijabla naziv="DomainObject.Predmet.ProtustrankaIDrugi_1">PEPE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PEPE za proizvodnju i trgovinu, društvo s ograničenom odgovornošću, OIB 42748681299, Težački Put/bb, 21000 Split</izvorni_sadrzaj>
    <derivirana_varijabla naziv="DomainObject.Predmet.ProtustrankaIDrugiAdressOIB_1">PEPE za proizvodnju i trgovinu, društvo s ograničenom odgovornošću, OIB 42748681299, Težački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PEPE za proizvodnju i trgovinu, društvo s ograničenom odgovornošću</item>
    </izvorni_sadrzaj>
    <derivirana_varijabla naziv="DomainObject.Predmet.SudioniciListNaziv_1">
      <item>FINANCIJSKA AGENCIJA, RC SPLIT</item>
      <item>PEPE za proizvodnju i trgovinu,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PEPE za proizvodnju i trgovinu, društvo s ograničenom odgovornošću, OIB 42748681299, Težački Put/bb,21000 Split</item>
    </izvorni_sadrzaj>
    <derivirana_varijabla naziv="DomainObject.Predmet.SudioniciListAdressOIB_1">
      <item>FINANCIJSKA AGENCIJA, RC SPLIT, OIB 85821130368, Mažuranićevo šetalište 24 b,21000 Split</item>
      <item>PEPE za proizvodnju i trgovinu, društvo s ograničenom odgovornošću, OIB 42748681299, Težački Put/bb,21000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42748681299</item>
    </izvorni_sadrzaj>
    <derivirana_varijabla naziv="DomainObject.Predmet.SudioniciListNazivOIB_1">
      <item>, OIB 85821130368</item>
      <item>, OIB 42748681299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99686-A5C2-49D0-992E-54A181985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3999</properties:Characters>
  <properties:Lines>110</properties:Lines>
  <properties:Paragraphs>35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2015-12-30T07:37:00Z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