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29a5" w14:paraId="b8e29a5" w:rsidRDefault="00C37497" w:rsidP="00C37497" w:rsidR="00C37497" w:rsidRPr="00FF17F4">
      <w:pPr>
        <w15:collapsed w:val="false"/>
      </w:pPr>
      <w:bookmarkStart w:name="_GoBack" w:id="0"/>
      <w:bookmarkEnd w:id="0"/>
      <w:r w:rsidRPr="00FF17F4">
        <w:rPr>
          <w:bCs/>
        </w:rPr>
        <w:t xml:space="preserve">                  </w:t>
      </w:r>
      <w:r w:rsidRPr="00FF17F4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497" w:rsidP="00C37497" w:rsidR="00C37497" w:rsidRPr="00FF17F4">
      <w:r w:rsidRPr="00FF17F4">
        <w:t xml:space="preserve">    REPUBLIKA HRVATSKA</w:t>
      </w:r>
    </w:p>
    <w:p w:rsidRDefault="00C37497" w:rsidP="00C37497" w:rsidR="00C37497" w:rsidRPr="00FF17F4">
      <w:r w:rsidRPr="00FF17F4">
        <w:t xml:space="preserve"> TRGOVAČKI SUD U PAZINU</w:t>
      </w:r>
    </w:p>
    <w:p w:rsidRDefault="00C37497" w:rsidP="00C37497" w:rsidR="00C37497" w:rsidRPr="00FF17F4">
      <w:r w:rsidRPr="00FF17F4">
        <w:t xml:space="preserve">     52000 PAZIN, Dršćevka 1</w:t>
      </w:r>
      <w:r w:rsidRPr="00FF17F4">
        <w:tab/>
      </w:r>
      <w:r w:rsidRPr="00FF17F4">
        <w:tab/>
      </w:r>
      <w:r w:rsidRPr="00FF17F4">
        <w:tab/>
      </w:r>
      <w:r w:rsidRPr="00FF17F4">
        <w:tab/>
        <w:t xml:space="preserve">          </w:t>
      </w:r>
      <w:r w:rsidR="00EE68F8" w:rsidRPr="00FF17F4">
        <w:t xml:space="preserve">        </w:t>
      </w:r>
      <w:r w:rsidRPr="00FF17F4">
        <w:tab/>
      </w:r>
      <w:r w:rsidRPr="00FF17F4">
        <w:tab/>
      </w:r>
      <w:r w:rsidRPr="00FF17F4">
        <w:tab/>
      </w:r>
      <w:r w:rsidRPr="00FF17F4">
        <w:tab/>
      </w:r>
      <w:r w:rsidRPr="00FF17F4">
        <w:tab/>
      </w:r>
      <w:r w:rsidRPr="00FF17F4">
        <w:tab/>
      </w:r>
      <w:r w:rsidRPr="00FF17F4">
        <w:tab/>
      </w:r>
      <w:r w:rsidRPr="00FF17F4">
        <w:tab/>
      </w:r>
      <w:r w:rsidRPr="00FF17F4">
        <w:tab/>
        <w:t xml:space="preserve">       </w:t>
      </w:r>
    </w:p>
    <w:p w:rsidRDefault="00C37497" w:rsidP="00C37497" w:rsidR="00C37497" w:rsidRPr="00FF17F4">
      <w:pPr>
        <w:jc w:val="center"/>
      </w:pPr>
      <w:r w:rsidRPr="00FF17F4">
        <w:t>R E P U B L I K A  H R V A T S K A</w:t>
      </w:r>
    </w:p>
    <w:p w:rsidRDefault="00C37497" w:rsidP="00C37497" w:rsidR="00C37497" w:rsidRPr="00FF17F4"/>
    <w:p w:rsidRDefault="00C37497" w:rsidP="005B6A41" w:rsidR="00C37497" w:rsidRPr="00FF17F4">
      <w:pPr>
        <w:jc w:val="center"/>
      </w:pPr>
      <w:r w:rsidRPr="00FF17F4">
        <w:t>R J E Š E NJ E</w:t>
      </w:r>
    </w:p>
    <w:p w:rsidRDefault="00C37497" w:rsidP="00C37497" w:rsidR="00C37497" w:rsidRPr="00FF17F4">
      <w:pPr>
        <w:jc w:val="both"/>
      </w:pPr>
    </w:p>
    <w:p w:rsidRDefault="00C37497" w:rsidP="00C37497" w:rsidR="00C37497" w:rsidRPr="00FF17F4">
      <w:pPr>
        <w:jc w:val="both"/>
      </w:pPr>
      <w:r w:rsidRPr="00FF17F4">
        <w:tab/>
      </w:r>
      <w:r w:rsidR="00EF167C" w:rsidRPr="00EF167C">
        <w:t>Trgovački sud u Pazinu, po sucu Ivanu Dujiću, u predstečajnom postupku nad dužnikom ARLEN TURIZAM d.o.o. Poreč, Vukovarska 26, OIB: 17423862485</w:t>
      </w:r>
      <w:r w:rsidRPr="00FF17F4">
        <w:t xml:space="preserve">, </w:t>
      </w:r>
      <w:r w:rsidR="00EF167C">
        <w:t>03</w:t>
      </w:r>
      <w:r w:rsidRPr="00FF17F4">
        <w:t xml:space="preserve">. </w:t>
      </w:r>
      <w:r w:rsidR="00EF167C">
        <w:t>ožujka</w:t>
      </w:r>
      <w:r w:rsidRPr="00FF17F4">
        <w:t xml:space="preserve"> 201</w:t>
      </w:r>
      <w:r w:rsidR="00EF167C">
        <w:t>7</w:t>
      </w:r>
      <w:r w:rsidRPr="00FF17F4">
        <w:t xml:space="preserve">. </w:t>
      </w:r>
    </w:p>
    <w:p w:rsidRDefault="00C37497" w:rsidP="00C37497" w:rsidR="00C37497" w:rsidRPr="00FF17F4">
      <w:pPr>
        <w:jc w:val="both"/>
      </w:pPr>
    </w:p>
    <w:p w:rsidRDefault="00C37497" w:rsidP="005B6A41" w:rsidR="00C37497" w:rsidRPr="00FF17F4">
      <w:pPr>
        <w:jc w:val="center"/>
        <w:rPr>
          <w:bCs/>
        </w:rPr>
      </w:pPr>
      <w:r w:rsidRPr="00FF17F4">
        <w:rPr>
          <w:bCs/>
        </w:rPr>
        <w:t>r i j e š i o  je</w:t>
      </w:r>
    </w:p>
    <w:p w:rsidRDefault="00C37497" w:rsidP="00C37497" w:rsidR="00C37497" w:rsidRPr="00FF17F4">
      <w:pPr>
        <w:ind w:left="705"/>
        <w:jc w:val="both"/>
      </w:pPr>
    </w:p>
    <w:p w:rsidRDefault="00C37497" w:rsidP="00B35953" w:rsidR="00B35953" w:rsidRPr="00FF17F4">
      <w:pPr>
        <w:ind w:firstLine="708"/>
        <w:jc w:val="both"/>
      </w:pPr>
      <w:r w:rsidRPr="00FF17F4">
        <w:t xml:space="preserve">Utvrđuju se </w:t>
      </w:r>
      <w:r w:rsidR="00FF17F4" w:rsidRPr="00FF17F4">
        <w:t>slijedeć</w:t>
      </w:r>
      <w:r w:rsidR="00FF17F4">
        <w:t>e</w:t>
      </w:r>
      <w:r w:rsidR="00FF17F4" w:rsidRPr="00FF17F4">
        <w:t xml:space="preserve"> </w:t>
      </w:r>
      <w:r w:rsidRPr="00FF17F4">
        <w:t xml:space="preserve">tražbine vjerovnika prema dužniku </w:t>
      </w:r>
      <w:r w:rsidR="00EF167C" w:rsidRPr="00EF167C">
        <w:t>ARLEN TURIZAM d.o.o. Poreč, Vukovarska 26, OIB: 17423862485</w:t>
      </w:r>
      <w:r w:rsidR="00B35953" w:rsidRPr="00FF17F4">
        <w:t>:</w:t>
      </w:r>
    </w:p>
    <w:p w:rsidRDefault="00EF167C" w:rsidP="00EF167C" w:rsidR="00EF167C" w:rsidRPr="003163DC">
      <w:pPr>
        <w:ind w:firstLine="708"/>
        <w:jc w:val="both"/>
      </w:pPr>
      <w:r w:rsidRPr="003163DC">
        <w:rPr>
          <w:b/>
        </w:rPr>
        <w:t xml:space="preserve">1. </w:t>
      </w:r>
      <w:r>
        <w:t>ADDIKO BANK</w:t>
      </w:r>
      <w:r w:rsidRPr="003163DC">
        <w:t xml:space="preserve"> d.</w:t>
      </w:r>
      <w:r>
        <w:t>d</w:t>
      </w:r>
      <w:r w:rsidRPr="003163DC">
        <w:t xml:space="preserve">., </w:t>
      </w:r>
      <w:r>
        <w:t>Zagreb, Slavonska avenija 6</w:t>
      </w:r>
      <w:r w:rsidRPr="003163DC">
        <w:t xml:space="preserve">, OIB: </w:t>
      </w:r>
      <w:r w:rsidRPr="005543F1">
        <w:t>14036333877</w:t>
      </w:r>
      <w:r w:rsidRPr="003163DC">
        <w:rPr>
          <w:b/>
        </w:rPr>
        <w:t xml:space="preserve">, </w:t>
      </w:r>
      <w:r w:rsidRPr="003163DC">
        <w:t xml:space="preserve">u iznosu od </w:t>
      </w:r>
      <w:r>
        <w:t>82,80</w:t>
      </w:r>
      <w:r w:rsidRPr="003163DC">
        <w:t xml:space="preserve"> kn. </w:t>
      </w:r>
    </w:p>
    <w:p w:rsidRDefault="00EF167C" w:rsidP="00EF167C" w:rsidR="00EF167C" w:rsidRPr="003163DC">
      <w:pPr>
        <w:ind w:firstLine="708"/>
        <w:jc w:val="both"/>
      </w:pPr>
      <w:r w:rsidRPr="003163DC">
        <w:t xml:space="preserve">2. </w:t>
      </w:r>
      <w:r w:rsidRPr="00B5099E">
        <w:t>ADRIA DOMUS d</w:t>
      </w:r>
      <w:r>
        <w:t>.</w:t>
      </w:r>
      <w:r w:rsidRPr="00B5099E">
        <w:t>o</w:t>
      </w:r>
      <w:r>
        <w:t>.</w:t>
      </w:r>
      <w:r w:rsidRPr="00B5099E">
        <w:t>o</w:t>
      </w:r>
      <w:r>
        <w:t>. Vrsar</w:t>
      </w:r>
      <w:r w:rsidRPr="003163DC">
        <w:t xml:space="preserve">, </w:t>
      </w:r>
      <w:r>
        <w:t>Rade Končara 9</w:t>
      </w:r>
      <w:r w:rsidRPr="003163DC">
        <w:t xml:space="preserve">, OIB: </w:t>
      </w:r>
      <w:r w:rsidRPr="00B5099E">
        <w:t>59383291087</w:t>
      </w:r>
      <w:r w:rsidRPr="003163DC">
        <w:t xml:space="preserve">, u iznosu od </w:t>
      </w:r>
      <w:r w:rsidRPr="00B5099E">
        <w:t>44</w:t>
      </w:r>
      <w:r>
        <w:t>.</w:t>
      </w:r>
      <w:r w:rsidRPr="00B5099E">
        <w:t>062,75</w:t>
      </w:r>
      <w:r w:rsidRPr="003163DC">
        <w:t xml:space="preserve"> kn. </w:t>
      </w:r>
    </w:p>
    <w:p w:rsidRDefault="00EF167C" w:rsidP="00EF167C" w:rsidR="00EF167C" w:rsidRPr="003163DC">
      <w:pPr>
        <w:ind w:firstLine="708"/>
        <w:jc w:val="both"/>
      </w:pPr>
      <w:r w:rsidRPr="003163DC">
        <w:t xml:space="preserve">3. </w:t>
      </w:r>
      <w:r>
        <w:t xml:space="preserve">ESMINA ALJIĆ iz Poreča, </w:t>
      </w:r>
      <w:r w:rsidRPr="00B5099E">
        <w:t>Stancija Portun 24</w:t>
      </w:r>
      <w:r w:rsidRPr="003163DC">
        <w:t xml:space="preserve">, OIB: </w:t>
      </w:r>
      <w:r w:rsidRPr="00B5099E">
        <w:t>04831996775</w:t>
      </w:r>
      <w:r>
        <w:t xml:space="preserve">, </w:t>
      </w:r>
      <w:r w:rsidRPr="003163DC">
        <w:t xml:space="preserve">u iznosu od </w:t>
      </w:r>
      <w:r w:rsidRPr="00B5099E">
        <w:t>4</w:t>
      </w:r>
      <w:r>
        <w:t>.</w:t>
      </w:r>
      <w:r w:rsidRPr="00B5099E">
        <w:t>381,99</w:t>
      </w:r>
      <w:r w:rsidRPr="003163DC">
        <w:t xml:space="preserve"> kn. </w:t>
      </w:r>
    </w:p>
    <w:p w:rsidRDefault="00EF167C" w:rsidP="00EF167C" w:rsidR="00EF167C" w:rsidRPr="003163DC">
      <w:pPr>
        <w:ind w:firstLine="708"/>
        <w:jc w:val="both"/>
      </w:pPr>
      <w:r>
        <w:t>4. DANIĆ ANTOLOVIĆ iz Sv. Lovreča, Korsa 19</w:t>
      </w:r>
      <w:r w:rsidRPr="003163DC">
        <w:t xml:space="preserve">, OIB: </w:t>
      </w:r>
      <w:r w:rsidRPr="008F5BFB">
        <w:t>57731877222</w:t>
      </w:r>
      <w:r w:rsidRPr="003163DC">
        <w:t>,</w:t>
      </w:r>
      <w:r w:rsidRPr="003163DC">
        <w:rPr>
          <w:b/>
        </w:rPr>
        <w:t xml:space="preserve"> </w:t>
      </w:r>
      <w:r w:rsidRPr="003163DC">
        <w:t xml:space="preserve">u iznosu od </w:t>
      </w:r>
      <w:r>
        <w:t>472,50</w:t>
      </w:r>
      <w:r w:rsidRPr="003163DC">
        <w:t xml:space="preserve"> kn. </w:t>
      </w:r>
    </w:p>
    <w:p w:rsidRDefault="00EF167C" w:rsidP="00EF167C" w:rsidR="00EF167C" w:rsidRPr="003163DC">
      <w:pPr>
        <w:ind w:firstLine="708"/>
        <w:jc w:val="both"/>
      </w:pPr>
      <w:r w:rsidRPr="003163DC">
        <w:t xml:space="preserve">5. </w:t>
      </w:r>
      <w:r>
        <w:t>ARLEN</w:t>
      </w:r>
      <w:r w:rsidRPr="003163DC">
        <w:t xml:space="preserve"> d.o.o., </w:t>
      </w:r>
      <w:r>
        <w:t>Poreč, Vukovarska 26</w:t>
      </w:r>
      <w:r w:rsidRPr="003163DC">
        <w:t xml:space="preserve">, OIB: </w:t>
      </w:r>
      <w:r w:rsidRPr="008F5BFB">
        <w:t>81085251755</w:t>
      </w:r>
      <w:r w:rsidRPr="003163DC">
        <w:t xml:space="preserve">, u iznosu od </w:t>
      </w:r>
      <w:r w:rsidRPr="008F5BFB">
        <w:t>67</w:t>
      </w:r>
      <w:r>
        <w:t>.</w:t>
      </w:r>
      <w:r w:rsidRPr="008F5BFB">
        <w:t>590,9</w:t>
      </w:r>
      <w:r>
        <w:t xml:space="preserve">0 </w:t>
      </w:r>
      <w:r w:rsidRPr="003163DC">
        <w:t xml:space="preserve">kn. </w:t>
      </w:r>
    </w:p>
    <w:p w:rsidRDefault="00EF167C" w:rsidP="00EF167C" w:rsidR="00EF167C" w:rsidRPr="003163DC">
      <w:pPr>
        <w:ind w:firstLine="708"/>
        <w:jc w:val="both"/>
      </w:pPr>
      <w:r w:rsidRPr="00794FCC">
        <w:t xml:space="preserve">6. </w:t>
      </w:r>
      <w:r w:rsidRPr="00427E2B">
        <w:t xml:space="preserve">LOREDANA MARIA ANTONIETTA BASSETTI iz Poreča, Kvajera 2, </w:t>
      </w:r>
      <w:r w:rsidRPr="00794FCC">
        <w:t>OIB: 32565430292, u iznosu od 1.748,96 k</w:t>
      </w:r>
      <w:r w:rsidRPr="003163DC">
        <w:t xml:space="preserve">n. </w:t>
      </w:r>
    </w:p>
    <w:p w:rsidRDefault="00EF167C" w:rsidP="00EF167C" w:rsidR="00EF167C" w:rsidRPr="003163DC">
      <w:pPr>
        <w:ind w:firstLine="708"/>
        <w:jc w:val="both"/>
      </w:pPr>
      <w:r w:rsidRPr="00A043D1">
        <w:t xml:space="preserve">7. </w:t>
      </w:r>
      <w:r>
        <w:t>NENAD BEAKOVIĆ iz Poreča, V. Jože 66</w:t>
      </w:r>
      <w:r w:rsidRPr="00A043D1">
        <w:t xml:space="preserve">, OIB: </w:t>
      </w:r>
      <w:r w:rsidRPr="00BF3E53">
        <w:t>93203058514</w:t>
      </w:r>
      <w:r w:rsidRPr="00A043D1">
        <w:t xml:space="preserve">, u iznosu od </w:t>
      </w:r>
      <w:r>
        <w:t>2.820,00</w:t>
      </w:r>
      <w:r w:rsidRPr="00A043D1">
        <w:t xml:space="preserve"> kn.</w:t>
      </w:r>
      <w:r w:rsidRPr="003163DC">
        <w:t xml:space="preserve"> </w:t>
      </w:r>
    </w:p>
    <w:p w:rsidRDefault="00EF167C" w:rsidP="00EF167C" w:rsidR="00EF167C" w:rsidRPr="003163DC">
      <w:pPr>
        <w:ind w:firstLine="708"/>
        <w:jc w:val="both"/>
      </w:pPr>
      <w:r w:rsidRPr="003163DC">
        <w:t xml:space="preserve">8. </w:t>
      </w:r>
      <w:r>
        <w:t>U</w:t>
      </w:r>
      <w:r w:rsidRPr="001A2B52">
        <w:t>služni obrt "LUCKY", vl. SLOBODANKA BECHT</w:t>
      </w:r>
      <w:r w:rsidRPr="003163DC">
        <w:t>,</w:t>
      </w:r>
      <w:r>
        <w:t xml:space="preserve"> Poreč, Fuškulin </w:t>
      </w:r>
      <w:r w:rsidRPr="008F5986">
        <w:t>7B</w:t>
      </w:r>
      <w:r>
        <w:t>,</w:t>
      </w:r>
      <w:r w:rsidRPr="00794FCC">
        <w:rPr>
          <w:color w:val="FF0000"/>
        </w:rPr>
        <w:t xml:space="preserve"> </w:t>
      </w:r>
      <w:r w:rsidRPr="003163DC">
        <w:t xml:space="preserve">OIB: </w:t>
      </w:r>
      <w:r w:rsidRPr="00794FCC">
        <w:t>39516261264</w:t>
      </w:r>
      <w:r w:rsidRPr="003163DC">
        <w:t>, u iznosu od 1.</w:t>
      </w:r>
      <w:r>
        <w:t>000,00</w:t>
      </w:r>
      <w:r w:rsidRPr="003163DC">
        <w:t xml:space="preserve"> kn. </w:t>
      </w:r>
    </w:p>
    <w:p w:rsidRDefault="00EF167C" w:rsidP="00EF167C" w:rsidR="00EF167C" w:rsidRPr="003163DC">
      <w:pPr>
        <w:ind w:firstLine="708"/>
        <w:jc w:val="both"/>
      </w:pPr>
      <w:r w:rsidRPr="003163DC">
        <w:t xml:space="preserve">9. </w:t>
      </w:r>
      <w:r>
        <w:t>BERN. KI d.o.o. Novigrad, Slavonska 19</w:t>
      </w:r>
      <w:r w:rsidRPr="003163DC">
        <w:t xml:space="preserve">, OIB: </w:t>
      </w:r>
      <w:r w:rsidRPr="00794FCC">
        <w:t>67237541421</w:t>
      </w:r>
      <w:r w:rsidRPr="003163DC">
        <w:t xml:space="preserve">, u iznosu od </w:t>
      </w:r>
      <w:r w:rsidRPr="00794FCC">
        <w:t>21</w:t>
      </w:r>
      <w:r>
        <w:t>.</w:t>
      </w:r>
      <w:r w:rsidRPr="00794FCC">
        <w:t>392,14</w:t>
      </w:r>
      <w:r>
        <w:t xml:space="preserve"> </w:t>
      </w:r>
      <w:r w:rsidRPr="003163DC">
        <w:t xml:space="preserve">kn. </w:t>
      </w:r>
    </w:p>
    <w:p w:rsidRDefault="00EF167C" w:rsidP="00EF167C" w:rsidR="00EF167C" w:rsidRPr="008F5986">
      <w:pPr>
        <w:ind w:firstLine="708"/>
        <w:jc w:val="both"/>
      </w:pPr>
      <w:r w:rsidRPr="008F5986">
        <w:t xml:space="preserve">10. VITO BERNOBICH iz Markovca, Markovac 3B, OIB: 98567184556, u iznosu od 2.754,71 kn. </w:t>
      </w:r>
    </w:p>
    <w:p w:rsidRDefault="00EF167C" w:rsidP="00EF167C" w:rsidR="00EF167C" w:rsidRPr="003163DC">
      <w:pPr>
        <w:ind w:firstLine="708"/>
        <w:jc w:val="both"/>
      </w:pPr>
      <w:r w:rsidRPr="00A043D1">
        <w:t xml:space="preserve">11. </w:t>
      </w:r>
      <w:r w:rsidRPr="002B6EB0">
        <w:t>IGOR BERTOŠA</w:t>
      </w:r>
      <w:r>
        <w:t xml:space="preserve"> iz Poreča, </w:t>
      </w:r>
      <w:r w:rsidRPr="002B6EB0">
        <w:t>43. istarske divizije 17</w:t>
      </w:r>
      <w:r>
        <w:t>, OIB: 71623626205</w:t>
      </w:r>
      <w:r w:rsidRPr="00A043D1">
        <w:t xml:space="preserve">, u iznosu od </w:t>
      </w:r>
      <w:r>
        <w:t>3.634,61</w:t>
      </w:r>
      <w:r w:rsidRPr="00A043D1">
        <w:t xml:space="preserve"> kn.</w:t>
      </w:r>
      <w:r w:rsidRPr="003163DC">
        <w:t xml:space="preserve"> </w:t>
      </w:r>
    </w:p>
    <w:p w:rsidRDefault="00EF167C" w:rsidP="00EF167C" w:rsidR="00EF167C" w:rsidRPr="00193A26">
      <w:pPr>
        <w:ind w:firstLine="708"/>
        <w:jc w:val="both"/>
      </w:pPr>
      <w:r w:rsidRPr="003163DC">
        <w:t xml:space="preserve">12. </w:t>
      </w:r>
      <w:r w:rsidRPr="00480044">
        <w:t>BERTUZZI - PASCUTTO d</w:t>
      </w:r>
      <w:r>
        <w:t xml:space="preserve">.o.o. </w:t>
      </w:r>
      <w:r w:rsidRPr="00193A26">
        <w:t>Poreč, Mate Vlašića 39</w:t>
      </w:r>
      <w:r>
        <w:t xml:space="preserve">, OIB: </w:t>
      </w:r>
      <w:r w:rsidRPr="00480044">
        <w:t>27789570811</w:t>
      </w:r>
      <w:r w:rsidRPr="003163DC">
        <w:t xml:space="preserve">, </w:t>
      </w:r>
      <w:r w:rsidRPr="00193A26">
        <w:t xml:space="preserve">u iznosu od 12.058,74 kn. </w:t>
      </w:r>
    </w:p>
    <w:p w:rsidRDefault="00EF167C" w:rsidP="00EF167C" w:rsidR="00EF167C" w:rsidRPr="008F5986">
      <w:pPr>
        <w:ind w:firstLine="708"/>
        <w:jc w:val="both"/>
      </w:pPr>
      <w:r w:rsidRPr="008F5986">
        <w:t xml:space="preserve">13. BORIS BEŠTAK iz Zagreba, Zapoljska 24, OIB: 51223081774, u iznosu od 9.915,68 kn. </w:t>
      </w:r>
    </w:p>
    <w:p w:rsidRDefault="00EF167C" w:rsidP="00EF167C" w:rsidR="00EF167C" w:rsidRPr="003163DC">
      <w:pPr>
        <w:ind w:firstLine="708"/>
        <w:jc w:val="both"/>
      </w:pPr>
      <w:r w:rsidRPr="003163DC">
        <w:t xml:space="preserve">14. </w:t>
      </w:r>
      <w:r w:rsidRPr="00B67AF6">
        <w:t>ANTO BOŠNJAK</w:t>
      </w:r>
      <w:r>
        <w:t xml:space="preserve"> iz Nove Vasi, Slatinka 22, OIB: </w:t>
      </w:r>
      <w:r w:rsidRPr="00B67AF6">
        <w:t>63893308399</w:t>
      </w:r>
      <w:r w:rsidRPr="003163DC">
        <w:t xml:space="preserve">, u iznosu od </w:t>
      </w:r>
      <w:r w:rsidRPr="00B67AF6">
        <w:t>18</w:t>
      </w:r>
      <w:r>
        <w:t>.</w:t>
      </w:r>
      <w:r w:rsidRPr="00B67AF6">
        <w:t>252,35</w:t>
      </w:r>
      <w:r w:rsidRPr="003163DC">
        <w:t xml:space="preserve"> kn. </w:t>
      </w:r>
    </w:p>
    <w:p w:rsidRDefault="00EF167C" w:rsidP="00EF167C" w:rsidR="00EF167C" w:rsidRPr="003163DC">
      <w:pPr>
        <w:ind w:firstLine="708"/>
        <w:jc w:val="both"/>
      </w:pPr>
      <w:r w:rsidRPr="003163DC">
        <w:lastRenderedPageBreak/>
        <w:t xml:space="preserve">15. </w:t>
      </w:r>
      <w:r w:rsidRPr="00286AEE">
        <w:t>LIDIJA</w:t>
      </w:r>
      <w:r>
        <w:t xml:space="preserve"> </w:t>
      </w:r>
      <w:r w:rsidRPr="00E46408">
        <w:t>BOŠNJAK</w:t>
      </w:r>
      <w:r>
        <w:t xml:space="preserve"> iz Nove Vasi, </w:t>
      </w:r>
      <w:r w:rsidRPr="00E46408">
        <w:t>Stranići kod Nove Vasi 8A</w:t>
      </w:r>
      <w:r>
        <w:t xml:space="preserve">, OIB: </w:t>
      </w:r>
      <w:r w:rsidRPr="00E46408">
        <w:t>81123306032</w:t>
      </w:r>
      <w:r w:rsidRPr="003163DC">
        <w:t xml:space="preserve">, u iznosu od </w:t>
      </w:r>
      <w:r w:rsidRPr="00E46408">
        <w:t>27</w:t>
      </w:r>
      <w:r>
        <w:t>.</w:t>
      </w:r>
      <w:r w:rsidRPr="00E46408">
        <w:t>582,8</w:t>
      </w:r>
      <w:r>
        <w:t>0</w:t>
      </w:r>
      <w:r w:rsidRPr="003163DC">
        <w:t xml:space="preserve"> kn. </w:t>
      </w:r>
    </w:p>
    <w:p w:rsidRDefault="00EF167C" w:rsidP="00EF167C" w:rsidR="00EF167C" w:rsidRPr="003163DC">
      <w:pPr>
        <w:ind w:firstLine="708"/>
        <w:jc w:val="both"/>
      </w:pPr>
      <w:r w:rsidRPr="003163DC">
        <w:t xml:space="preserve">16. </w:t>
      </w:r>
      <w:r w:rsidRPr="00951E8F">
        <w:t>SAŠA BOŽAC</w:t>
      </w:r>
      <w:r>
        <w:t xml:space="preserve"> iz Poreča, </w:t>
      </w:r>
      <w:r w:rsidRPr="00951E8F">
        <w:t>Santarija 12</w:t>
      </w:r>
      <w:r>
        <w:t xml:space="preserve">, OIB: </w:t>
      </w:r>
      <w:r w:rsidRPr="00951E8F">
        <w:t>01142923774</w:t>
      </w:r>
      <w:r w:rsidRPr="003163DC">
        <w:t xml:space="preserve">, u iznosu od </w:t>
      </w:r>
      <w:r w:rsidRPr="00951E8F">
        <w:t>9</w:t>
      </w:r>
      <w:r>
        <w:t>.</w:t>
      </w:r>
      <w:r w:rsidRPr="00951E8F">
        <w:t>272,86</w:t>
      </w:r>
      <w:r w:rsidRPr="003163DC">
        <w:t xml:space="preserve"> kn. </w:t>
      </w:r>
    </w:p>
    <w:p w:rsidRDefault="00EF167C" w:rsidP="00EF167C" w:rsidR="00EF167C" w:rsidRPr="00286AEE">
      <w:pPr>
        <w:ind w:firstLine="708"/>
        <w:jc w:val="both"/>
      </w:pPr>
      <w:r w:rsidRPr="00286AEE">
        <w:t xml:space="preserve">17. DRAGUTIN BRLIĆ iz Zagreba, Hrvatskog proljeća 22, OIB: 32454589313, u iznosu od 2.739,00 kn. </w:t>
      </w:r>
    </w:p>
    <w:p w:rsidRDefault="00EF167C" w:rsidP="00EF167C" w:rsidR="00EF167C" w:rsidRPr="0029057E">
      <w:pPr>
        <w:ind w:firstLine="708"/>
        <w:jc w:val="both"/>
      </w:pPr>
      <w:r w:rsidRPr="0029057E">
        <w:t xml:space="preserve">18. </w:t>
      </w:r>
      <w:r w:rsidRPr="00AB55BD">
        <w:t>VLADIMIR BUGARIN</w:t>
      </w:r>
      <w:r>
        <w:t xml:space="preserve"> iz Poreča, </w:t>
      </w:r>
      <w:r w:rsidRPr="00AB55BD">
        <w:t>Ive Andrića 76</w:t>
      </w:r>
      <w:r>
        <w:t xml:space="preserve">, OIB: </w:t>
      </w:r>
      <w:r w:rsidRPr="00AB55BD">
        <w:t>37888276868</w:t>
      </w:r>
      <w:r w:rsidRPr="0029057E">
        <w:t xml:space="preserve">, u iznosu od </w:t>
      </w:r>
      <w:r w:rsidRPr="00AB55BD">
        <w:t>16</w:t>
      </w:r>
      <w:r>
        <w:t>.</w:t>
      </w:r>
      <w:r w:rsidRPr="00AB55BD">
        <w:t>052,07</w:t>
      </w:r>
      <w:r w:rsidRPr="0029057E">
        <w:t xml:space="preserve"> kn. </w:t>
      </w:r>
    </w:p>
    <w:p w:rsidRDefault="00EF167C" w:rsidP="00EF167C" w:rsidR="00EF167C" w:rsidRPr="0029057E">
      <w:pPr>
        <w:ind w:firstLine="708"/>
        <w:jc w:val="both"/>
      </w:pPr>
      <w:r w:rsidRPr="003163DC">
        <w:t xml:space="preserve">19. </w:t>
      </w:r>
      <w:r w:rsidRPr="008E2F75">
        <w:t>J.B. PROPERTY MANAGEMENT</w:t>
      </w:r>
      <w:r>
        <w:t>,</w:t>
      </w:r>
      <w:r w:rsidRPr="008E2F75">
        <w:t xml:space="preserve"> obrt za održavanje i čišćenje</w:t>
      </w:r>
      <w:r>
        <w:t>, vl</w:t>
      </w:r>
      <w:r w:rsidRPr="008E2F75">
        <w:t>.  GORAN BUHAČ</w:t>
      </w:r>
      <w:r>
        <w:t xml:space="preserve">, Poreč, </w:t>
      </w:r>
      <w:r w:rsidRPr="008E2F75">
        <w:t>Pazinska 27</w:t>
      </w:r>
      <w:r>
        <w:t xml:space="preserve">, OIB: </w:t>
      </w:r>
      <w:r w:rsidRPr="008E2F75">
        <w:t>91585693789</w:t>
      </w:r>
      <w:r w:rsidRPr="003163DC">
        <w:t xml:space="preserve">, </w:t>
      </w:r>
      <w:r w:rsidRPr="0029057E">
        <w:t xml:space="preserve">u iznosu od </w:t>
      </w:r>
      <w:r w:rsidRPr="008E2F75">
        <w:t>175.675,97</w:t>
      </w:r>
      <w:r>
        <w:t xml:space="preserve"> </w:t>
      </w:r>
      <w:r w:rsidRPr="0029057E">
        <w:t xml:space="preserve">kn. </w:t>
      </w:r>
    </w:p>
    <w:p w:rsidRDefault="00EF167C" w:rsidP="00EF167C" w:rsidR="00EF167C" w:rsidRPr="003163DC">
      <w:pPr>
        <w:ind w:firstLine="708"/>
        <w:jc w:val="both"/>
      </w:pPr>
      <w:r w:rsidRPr="003163DC">
        <w:t xml:space="preserve">20. </w:t>
      </w:r>
      <w:r w:rsidRPr="00C517AE">
        <w:t>ZVONKO BUHAČ</w:t>
      </w:r>
      <w:r>
        <w:t xml:space="preserve"> iz Poreča, </w:t>
      </w:r>
      <w:r w:rsidRPr="00C517AE">
        <w:t>Pazinska 27</w:t>
      </w:r>
      <w:r>
        <w:t xml:space="preserve">, OIB: </w:t>
      </w:r>
      <w:r w:rsidRPr="00C517AE">
        <w:t>33337561213</w:t>
      </w:r>
      <w:r w:rsidRPr="003163DC">
        <w:t xml:space="preserve">, u iznosu od </w:t>
      </w:r>
      <w:r w:rsidRPr="00C517AE">
        <w:t>16.759,56</w:t>
      </w:r>
      <w:r>
        <w:t xml:space="preserve"> </w:t>
      </w:r>
      <w:r w:rsidRPr="003163DC">
        <w:t>kn.</w:t>
      </w:r>
    </w:p>
    <w:p w:rsidRDefault="00EF167C" w:rsidP="00EF167C" w:rsidR="00EF167C" w:rsidRPr="003163DC">
      <w:pPr>
        <w:ind w:firstLine="708"/>
        <w:jc w:val="both"/>
      </w:pPr>
      <w:r w:rsidRPr="00286AEE">
        <w:t xml:space="preserve">21. MARALENE CARROLL iz Ballterson Beg Farm 0000, Ballaugh, Isle of Man, IM7 5BN, OIB: 71845612785, u iznosu od </w:t>
      </w:r>
      <w:r w:rsidRPr="00EB68D8">
        <w:t>33.233,90</w:t>
      </w:r>
      <w:r>
        <w:t xml:space="preserve"> kn i to kao solidarna tražbina zajedno sa tražbinom </w:t>
      </w:r>
      <w:r w:rsidRPr="005C2FDC">
        <w:t>GEORGINA TEWKESBURY iz Ballterson Beg Farm 0000, Ballaugh, Isle of Man, IM7 5BN, OIB: 60380795755 u iznosu od 39.818,55 kn</w:t>
      </w:r>
      <w:r>
        <w:t>.</w:t>
      </w:r>
    </w:p>
    <w:p w:rsidRDefault="00EF167C" w:rsidP="00EF167C" w:rsidR="00EF167C" w:rsidRPr="003163DC">
      <w:pPr>
        <w:ind w:firstLine="708"/>
        <w:jc w:val="both"/>
      </w:pPr>
      <w:r w:rsidRPr="003163DC">
        <w:t xml:space="preserve">22. </w:t>
      </w:r>
      <w:r w:rsidRPr="00E5004B">
        <w:t xml:space="preserve">CASA NOVA d.o.o. </w:t>
      </w:r>
      <w:r>
        <w:t xml:space="preserve">Vrsar, </w:t>
      </w:r>
      <w:r w:rsidRPr="00E5004B">
        <w:t>Porečka 16a</w:t>
      </w:r>
      <w:r>
        <w:t xml:space="preserve">, OIB: </w:t>
      </w:r>
      <w:r w:rsidRPr="00E5004B">
        <w:t>91971291719</w:t>
      </w:r>
      <w:r w:rsidRPr="003163DC">
        <w:t xml:space="preserve">, u iznosu od </w:t>
      </w:r>
      <w:r w:rsidRPr="00E5004B">
        <w:t>25.458,18</w:t>
      </w:r>
      <w:r>
        <w:t xml:space="preserve"> </w:t>
      </w:r>
      <w:r w:rsidRPr="003163DC">
        <w:t>kn.</w:t>
      </w:r>
    </w:p>
    <w:p w:rsidRDefault="00EF167C" w:rsidP="00EF167C" w:rsidR="00EF167C" w:rsidRPr="002F51E2">
      <w:pPr>
        <w:ind w:firstLine="708"/>
        <w:jc w:val="both"/>
      </w:pPr>
      <w:r w:rsidRPr="003163DC">
        <w:t xml:space="preserve">23. </w:t>
      </w:r>
      <w:r w:rsidRPr="004B29E1">
        <w:t>CROATIA osiguranje d.d.</w:t>
      </w:r>
      <w:r>
        <w:t xml:space="preserve"> Zagreb</w:t>
      </w:r>
      <w:r w:rsidRPr="00193A26">
        <w:t xml:space="preserve">, Vatroslava Jagića 33, </w:t>
      </w:r>
      <w:r>
        <w:t>OIB: 26187994862,</w:t>
      </w:r>
      <w:r w:rsidRPr="002F51E2">
        <w:t xml:space="preserve"> 3.576,70 kn.</w:t>
      </w:r>
    </w:p>
    <w:p w:rsidRDefault="00EF167C" w:rsidP="00EF167C" w:rsidR="00EF167C" w:rsidRPr="003163DC">
      <w:pPr>
        <w:ind w:firstLine="708"/>
        <w:jc w:val="both"/>
      </w:pPr>
      <w:r w:rsidRPr="003163DC">
        <w:t xml:space="preserve">24. </w:t>
      </w:r>
      <w:r w:rsidRPr="00183683">
        <w:t>MIROSLAV ČANČAR</w:t>
      </w:r>
      <w:r>
        <w:t xml:space="preserve"> iz Poreča, Žbandaj 11 A, OIB: </w:t>
      </w:r>
      <w:r w:rsidRPr="00183683">
        <w:t>54802916892</w:t>
      </w:r>
      <w:r w:rsidRPr="003163DC">
        <w:t xml:space="preserve">, u iznosu od </w:t>
      </w:r>
      <w:r w:rsidRPr="00183683">
        <w:t>4.004,53</w:t>
      </w:r>
      <w:r w:rsidRPr="003163DC">
        <w:t xml:space="preserve"> kn.</w:t>
      </w:r>
    </w:p>
    <w:p w:rsidRDefault="00EF167C" w:rsidP="00EF167C" w:rsidR="00EF167C" w:rsidRPr="00286AEE">
      <w:pPr>
        <w:ind w:firstLine="708"/>
        <w:jc w:val="both"/>
      </w:pPr>
      <w:r w:rsidRPr="00286AEE">
        <w:t>25. DAMIANO DAMIAN iz Poreča, Obala maršala Tita 1A, OIB: 11759149971, u iznosu od 8.227,80</w:t>
      </w:r>
      <w:r>
        <w:t xml:space="preserve"> </w:t>
      </w:r>
      <w:r w:rsidRPr="00286AEE">
        <w:t>kn.</w:t>
      </w:r>
    </w:p>
    <w:p w:rsidRDefault="00EF167C" w:rsidP="00EF167C" w:rsidR="00EF167C" w:rsidRPr="003163DC">
      <w:pPr>
        <w:ind w:firstLine="708"/>
        <w:jc w:val="both"/>
      </w:pPr>
      <w:r w:rsidRPr="003163DC">
        <w:t xml:space="preserve">26. </w:t>
      </w:r>
      <w:r w:rsidRPr="009C2649">
        <w:t>ELDA DINIĆ</w:t>
      </w:r>
      <w:r>
        <w:t xml:space="preserve"> iz Poreča, </w:t>
      </w:r>
      <w:r w:rsidRPr="009C2649">
        <w:t>Brionska 2</w:t>
      </w:r>
      <w:r w:rsidRPr="003163DC">
        <w:t xml:space="preserve">, </w:t>
      </w:r>
      <w:r>
        <w:t xml:space="preserve">OIB: </w:t>
      </w:r>
      <w:r w:rsidRPr="009C2649">
        <w:t>82766433554</w:t>
      </w:r>
      <w:r>
        <w:t xml:space="preserve">, </w:t>
      </w:r>
      <w:r w:rsidRPr="003163DC">
        <w:t xml:space="preserve">u iznosu od </w:t>
      </w:r>
      <w:r w:rsidRPr="009C2649">
        <w:t>41.619,55</w:t>
      </w:r>
      <w:r w:rsidRPr="003163DC">
        <w:t xml:space="preserve"> kn.</w:t>
      </w:r>
    </w:p>
    <w:p w:rsidRDefault="00EF167C" w:rsidP="00EF167C" w:rsidR="00EF167C" w:rsidRPr="0029057E">
      <w:pPr>
        <w:ind w:firstLine="708"/>
        <w:jc w:val="both"/>
      </w:pPr>
      <w:r w:rsidRPr="0029057E">
        <w:t xml:space="preserve">27. </w:t>
      </w:r>
      <w:r w:rsidRPr="00893CA4">
        <w:t>MARIJUČA DRAGHICCHIO</w:t>
      </w:r>
      <w:r>
        <w:t xml:space="preserve"> iz Poreča, Pulska </w:t>
      </w:r>
      <w:r w:rsidRPr="00893CA4">
        <w:t>40</w:t>
      </w:r>
      <w:r>
        <w:t xml:space="preserve">, OIB: </w:t>
      </w:r>
      <w:r w:rsidRPr="00893CA4">
        <w:t>98285433855</w:t>
      </w:r>
      <w:r w:rsidRPr="0029057E">
        <w:t xml:space="preserve">, u iznosu od </w:t>
      </w:r>
      <w:r w:rsidRPr="00893CA4">
        <w:t>10.955,91</w:t>
      </w:r>
      <w:r>
        <w:t xml:space="preserve"> </w:t>
      </w:r>
      <w:r w:rsidRPr="0029057E">
        <w:t>kn.</w:t>
      </w:r>
    </w:p>
    <w:p w:rsidRDefault="00EF167C" w:rsidP="00EF167C" w:rsidR="00EF167C" w:rsidRPr="00286AEE">
      <w:pPr>
        <w:ind w:firstLine="708"/>
        <w:jc w:val="both"/>
      </w:pPr>
      <w:r w:rsidRPr="00286AEE">
        <w:t>28. DRAGO ERIĆ iz Brnobići, Brnobići 84, OIB: 53052411379,</w:t>
      </w:r>
      <w:r w:rsidRPr="00286AEE">
        <w:tab/>
        <w:t>u</w:t>
      </w:r>
      <w:r>
        <w:t xml:space="preserve"> </w:t>
      </w:r>
      <w:r w:rsidRPr="00286AEE">
        <w:t>iznosu od 3.116,40 kn.</w:t>
      </w:r>
    </w:p>
    <w:p w:rsidRDefault="00EF167C" w:rsidP="00EF167C" w:rsidR="00EF167C">
      <w:pPr>
        <w:ind w:firstLine="708"/>
        <w:jc w:val="both"/>
        <w:rPr>
          <w:color w:val="FF0000"/>
        </w:rPr>
      </w:pPr>
      <w:r w:rsidRPr="003163DC">
        <w:t xml:space="preserve">29. </w:t>
      </w:r>
      <w:r w:rsidRPr="00C677A6">
        <w:t>ERSTE CARD CLUB d</w:t>
      </w:r>
      <w:r>
        <w:t xml:space="preserve">.o.o. Zagreb, </w:t>
      </w:r>
      <w:r w:rsidRPr="00C677A6">
        <w:t>Praška 5</w:t>
      </w:r>
      <w:r>
        <w:t>, OIB: 85941596441</w:t>
      </w:r>
      <w:r w:rsidRPr="003163DC">
        <w:t xml:space="preserve">, u iznosu od </w:t>
      </w:r>
      <w:r>
        <w:t>943,00</w:t>
      </w:r>
      <w:r w:rsidRPr="003163DC">
        <w:t xml:space="preserve"> kn.</w:t>
      </w:r>
    </w:p>
    <w:p w:rsidRDefault="00EF167C" w:rsidP="00EF167C" w:rsidR="00EF167C" w:rsidRPr="003163DC">
      <w:pPr>
        <w:ind w:firstLine="708"/>
        <w:jc w:val="both"/>
      </w:pPr>
      <w:r>
        <w:t>30</w:t>
      </w:r>
      <w:r w:rsidRPr="003163DC">
        <w:t xml:space="preserve">. </w:t>
      </w:r>
      <w:r w:rsidRPr="00C677A6">
        <w:t>ERSTE&amp;STEIER</w:t>
      </w:r>
      <w:r>
        <w:t xml:space="preserve">MÄRKISCHE BANKA d.d. Rijeka, </w:t>
      </w:r>
      <w:r w:rsidRPr="00C677A6">
        <w:t>Jadranski Trg 3a</w:t>
      </w:r>
      <w:r>
        <w:t xml:space="preserve">, OIB: </w:t>
      </w:r>
      <w:r w:rsidRPr="00C677A6">
        <w:t>23057039320</w:t>
      </w:r>
      <w:r w:rsidRPr="003163DC">
        <w:t xml:space="preserve">, u iznosu od </w:t>
      </w:r>
      <w:r>
        <w:t>400,89</w:t>
      </w:r>
      <w:r w:rsidRPr="003163DC">
        <w:t xml:space="preserve"> kn.</w:t>
      </w:r>
    </w:p>
    <w:p w:rsidRDefault="00EF167C" w:rsidP="00EF167C" w:rsidR="00EF167C" w:rsidRPr="003163DC">
      <w:pPr>
        <w:ind w:firstLine="708"/>
        <w:jc w:val="both"/>
      </w:pPr>
      <w:r>
        <w:t>31</w:t>
      </w:r>
      <w:r w:rsidRPr="003163DC">
        <w:t xml:space="preserve">. </w:t>
      </w:r>
      <w:r>
        <w:t>EUROCOP</w:t>
      </w:r>
      <w:r w:rsidRPr="008B257F">
        <w:t xml:space="preserve"> </w:t>
      </w:r>
      <w:r>
        <w:t xml:space="preserve">d.o.o. Zagreb, </w:t>
      </w:r>
      <w:r w:rsidRPr="008B257F">
        <w:t>Siget 21</w:t>
      </w:r>
      <w:r>
        <w:t xml:space="preserve">, OIB: </w:t>
      </w:r>
      <w:r w:rsidRPr="008B257F">
        <w:t>48400313356</w:t>
      </w:r>
      <w:r w:rsidRPr="003163DC">
        <w:t xml:space="preserve">, u iznosu od </w:t>
      </w:r>
      <w:r w:rsidRPr="00BC6109">
        <w:t>2.356,88</w:t>
      </w:r>
      <w:r w:rsidRPr="003163DC">
        <w:t xml:space="preserve"> kn.</w:t>
      </w:r>
    </w:p>
    <w:p w:rsidRDefault="00EF167C" w:rsidP="00EF167C" w:rsidR="00EF167C" w:rsidRPr="003163DC">
      <w:pPr>
        <w:ind w:firstLine="708"/>
        <w:jc w:val="both"/>
      </w:pPr>
      <w:r>
        <w:t>32</w:t>
      </w:r>
      <w:r w:rsidRPr="003163DC">
        <w:t xml:space="preserve">. </w:t>
      </w:r>
      <w:r w:rsidRPr="00DF3840">
        <w:t>MORENA FABRIS</w:t>
      </w:r>
      <w:r>
        <w:t xml:space="preserve"> iz Novigrada, </w:t>
      </w:r>
      <w:r w:rsidRPr="00DF3840">
        <w:t>Ulica Drage Gervaisa 15</w:t>
      </w:r>
      <w:r>
        <w:t xml:space="preserve">, OIB: 79809639192, </w:t>
      </w:r>
      <w:r w:rsidRPr="003163DC">
        <w:t xml:space="preserve">u iznosu od </w:t>
      </w:r>
      <w:r w:rsidRPr="00DF3840">
        <w:t>8.131,00</w:t>
      </w:r>
      <w:r w:rsidRPr="003163DC">
        <w:t xml:space="preserve"> kn.</w:t>
      </w:r>
    </w:p>
    <w:p w:rsidRDefault="00EF167C" w:rsidP="00EF167C" w:rsidR="00EF167C" w:rsidRPr="003163DC">
      <w:pPr>
        <w:ind w:firstLine="708"/>
        <w:jc w:val="both"/>
      </w:pPr>
      <w:r>
        <w:t>33</w:t>
      </w:r>
      <w:r w:rsidRPr="003163DC">
        <w:t xml:space="preserve">. </w:t>
      </w:r>
      <w:r w:rsidRPr="007810FF">
        <w:t>AMABILE FANJKUTIĆ</w:t>
      </w:r>
      <w:r>
        <w:t xml:space="preserve"> iz Poreča, </w:t>
      </w:r>
      <w:r w:rsidRPr="007810FF">
        <w:t>Save Vukelića 1</w:t>
      </w:r>
      <w:r>
        <w:t xml:space="preserve">, OIB: </w:t>
      </w:r>
      <w:r w:rsidRPr="007810FF">
        <w:t>48970363948</w:t>
      </w:r>
      <w:r>
        <w:t xml:space="preserve">, </w:t>
      </w:r>
      <w:r w:rsidRPr="003163DC">
        <w:t xml:space="preserve">u iznosu od </w:t>
      </w:r>
      <w:r w:rsidRPr="007810FF">
        <w:t>7.481,88</w:t>
      </w:r>
      <w:r>
        <w:t xml:space="preserve"> </w:t>
      </w:r>
      <w:r w:rsidRPr="003163DC">
        <w:t>kn.</w:t>
      </w:r>
    </w:p>
    <w:p w:rsidRDefault="00EF167C" w:rsidP="00EF167C" w:rsidR="00EF167C" w:rsidRPr="003163DC">
      <w:pPr>
        <w:ind w:firstLine="708"/>
        <w:jc w:val="both"/>
      </w:pPr>
      <w:r>
        <w:t>34</w:t>
      </w:r>
      <w:r w:rsidRPr="003163DC">
        <w:t xml:space="preserve">. </w:t>
      </w:r>
      <w:r w:rsidRPr="00032147">
        <w:t>JAVNI BILJEŽNIK TANJA FERENC</w:t>
      </w:r>
      <w:r>
        <w:t xml:space="preserve"> iz Poreča, </w:t>
      </w:r>
      <w:r w:rsidRPr="00032147">
        <w:t>Trg Slobode 2</w:t>
      </w:r>
      <w:r>
        <w:t xml:space="preserve">, OIB: 01402905190, </w:t>
      </w:r>
      <w:r w:rsidRPr="003163DC">
        <w:t xml:space="preserve">u iznosu od </w:t>
      </w:r>
      <w:r>
        <w:t>895,00</w:t>
      </w:r>
      <w:r w:rsidRPr="003163DC">
        <w:t xml:space="preserve"> kn.</w:t>
      </w:r>
    </w:p>
    <w:p w:rsidRDefault="00EF167C" w:rsidP="00EF167C" w:rsidR="00EF167C" w:rsidRPr="004367FB">
      <w:pPr>
        <w:ind w:firstLine="708"/>
        <w:jc w:val="both"/>
      </w:pPr>
      <w:r w:rsidRPr="004367FB">
        <w:t>35. NADIJA FERLATTI iz Poreča, Špadići 31, OIB: 198486738508, u iznosu od 4.038,45 kn.</w:t>
      </w:r>
    </w:p>
    <w:p w:rsidRDefault="00EF167C" w:rsidP="00EF167C" w:rsidR="00EF167C" w:rsidRPr="00874ED5">
      <w:pPr>
        <w:ind w:firstLine="708"/>
        <w:jc w:val="both"/>
      </w:pPr>
      <w:r w:rsidRPr="00874ED5">
        <w:t xml:space="preserve">36. FINANCIJSKA AGENCIJA, Zagreb, Ulica grada Vukovara 70, OIB: </w:t>
      </w:r>
      <w:r w:rsidRPr="004367FB">
        <w:t xml:space="preserve">85821130368, </w:t>
      </w:r>
      <w:r w:rsidRPr="00874ED5">
        <w:t>u iznosu od 186,46 kn.</w:t>
      </w:r>
    </w:p>
    <w:p w:rsidRDefault="00EF167C" w:rsidP="00EF167C" w:rsidR="00EF167C">
      <w:pPr>
        <w:ind w:firstLine="708"/>
        <w:jc w:val="both"/>
      </w:pPr>
      <w:r>
        <w:t xml:space="preserve">37. </w:t>
      </w:r>
      <w:r w:rsidRPr="00A011BC">
        <w:t xml:space="preserve">FUSIO </w:t>
      </w:r>
      <w:r>
        <w:t xml:space="preserve">d.o.o. Poreč, Buići 60, OIB: </w:t>
      </w:r>
      <w:r w:rsidRPr="00A011BC">
        <w:t>95345244091</w:t>
      </w:r>
      <w:r>
        <w:t>,</w:t>
      </w:r>
      <w:r w:rsidRPr="003163DC">
        <w:t xml:space="preserve"> u iznosu od </w:t>
      </w:r>
      <w:r w:rsidRPr="00A011BC">
        <w:t>1.468,96</w:t>
      </w:r>
      <w:r>
        <w:t xml:space="preserve"> kn.</w:t>
      </w:r>
    </w:p>
    <w:p w:rsidRDefault="00EF167C" w:rsidP="00EF167C" w:rsidR="00EF167C">
      <w:pPr>
        <w:ind w:firstLine="708"/>
        <w:jc w:val="both"/>
      </w:pPr>
      <w:r>
        <w:t>38</w:t>
      </w:r>
      <w:r w:rsidRPr="003163DC">
        <w:t xml:space="preserve">. </w:t>
      </w:r>
      <w:r w:rsidRPr="00A011BC">
        <w:t>MIRELA GAŠPARINI</w:t>
      </w:r>
      <w:r>
        <w:t xml:space="preserve"> iz Kaštelira, </w:t>
      </w:r>
      <w:r w:rsidRPr="00A011BC">
        <w:t>Brnobići 89</w:t>
      </w:r>
      <w:r>
        <w:t>, OIB: 77566780096</w:t>
      </w:r>
      <w:r w:rsidRPr="003163DC">
        <w:t xml:space="preserve">, u iznosu od </w:t>
      </w:r>
      <w:r w:rsidRPr="00A011BC">
        <w:t>10.692,00</w:t>
      </w:r>
      <w:r>
        <w:t xml:space="preserve"> kn.</w:t>
      </w:r>
    </w:p>
    <w:p w:rsidRDefault="00920471" w:rsidP="00EF167C" w:rsidR="00EF167C">
      <w:pPr>
        <w:ind w:firstLine="708"/>
        <w:jc w:val="both"/>
      </w:pPr>
      <w:r>
        <w:t>3</w:t>
      </w:r>
      <w:r w:rsidR="00EF167C">
        <w:t>9</w:t>
      </w:r>
      <w:r w:rsidR="00EF167C" w:rsidRPr="003163DC">
        <w:t xml:space="preserve">. </w:t>
      </w:r>
      <w:r w:rsidR="00EF167C" w:rsidRPr="00A011BC">
        <w:t>MARIJA GERGETA</w:t>
      </w:r>
      <w:r w:rsidR="00EF167C">
        <w:t xml:space="preserve"> iz Funtane, </w:t>
      </w:r>
      <w:r w:rsidR="00EF167C" w:rsidRPr="00A011BC">
        <w:t>Ribarska 3</w:t>
      </w:r>
      <w:r w:rsidR="00EF167C">
        <w:t xml:space="preserve">, OIB: </w:t>
      </w:r>
      <w:r w:rsidR="00EF167C" w:rsidRPr="00A011BC">
        <w:t>28947807901</w:t>
      </w:r>
      <w:r w:rsidR="00EF167C" w:rsidRPr="003163DC">
        <w:t xml:space="preserve">, u iznosu od </w:t>
      </w:r>
      <w:r w:rsidR="00EF167C" w:rsidRPr="00A011BC">
        <w:t>22.917,37</w:t>
      </w:r>
      <w:r w:rsidR="00EF167C">
        <w:t xml:space="preserve"> kn.</w:t>
      </w:r>
    </w:p>
    <w:p w:rsidRDefault="00EF167C" w:rsidP="00EF167C" w:rsidR="00EF167C">
      <w:pPr>
        <w:ind w:firstLine="708"/>
        <w:jc w:val="both"/>
      </w:pPr>
      <w:r>
        <w:t>40</w:t>
      </w:r>
      <w:r w:rsidRPr="003163DC">
        <w:t xml:space="preserve">. </w:t>
      </w:r>
      <w:r w:rsidRPr="00A011BC">
        <w:t xml:space="preserve">"BELADRIA" obrt za morski ribolov i čuvanje prikolica, </w:t>
      </w:r>
      <w:r>
        <w:t>vl</w:t>
      </w:r>
      <w:r w:rsidRPr="00A011BC">
        <w:t>. DRAGOMIR GLAVIĆ</w:t>
      </w:r>
      <w:r>
        <w:t xml:space="preserve">, Vrsar, </w:t>
      </w:r>
      <w:r w:rsidRPr="00A011BC">
        <w:t>Porečka 2</w:t>
      </w:r>
      <w:r>
        <w:t xml:space="preserve">, OIB: </w:t>
      </w:r>
      <w:r w:rsidRPr="00A011BC">
        <w:t>78889520163</w:t>
      </w:r>
      <w:r w:rsidRPr="003163DC">
        <w:t xml:space="preserve">, u iznosu od </w:t>
      </w:r>
      <w:r w:rsidRPr="00A011BC">
        <w:t>1.440,00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41</w:t>
      </w:r>
      <w:r w:rsidRPr="003163DC">
        <w:t xml:space="preserve">. </w:t>
      </w:r>
      <w:r w:rsidRPr="00E93175">
        <w:t>MARIA HERAK</w:t>
      </w:r>
      <w:r>
        <w:t xml:space="preserve"> iz Poreča, </w:t>
      </w:r>
      <w:r w:rsidRPr="00E93175">
        <w:t>Istarska 12</w:t>
      </w:r>
      <w:r>
        <w:t xml:space="preserve">, OIB: </w:t>
      </w:r>
      <w:r w:rsidRPr="00E93175">
        <w:t>00347042098</w:t>
      </w:r>
      <w:r>
        <w:t xml:space="preserve">, </w:t>
      </w:r>
      <w:r w:rsidRPr="003163DC">
        <w:t xml:space="preserve">u iznosu od </w:t>
      </w:r>
      <w:r w:rsidRPr="00E93175">
        <w:t>1.365,00</w:t>
      </w:r>
      <w:r>
        <w:t xml:space="preserve"> </w:t>
      </w:r>
      <w:r w:rsidRPr="003163DC">
        <w:t>kn.</w:t>
      </w:r>
    </w:p>
    <w:p w:rsidRDefault="00EF167C" w:rsidP="00EF167C" w:rsidR="00EF167C" w:rsidRPr="00286AEE">
      <w:pPr>
        <w:ind w:firstLine="708"/>
        <w:jc w:val="both"/>
      </w:pPr>
      <w:r w:rsidRPr="00286AEE">
        <w:t>42. MARINA HERAK iz Poreča, Zagrebačka 15, OIB: 04835464003, u iznosu od 1.330,00 kn.</w:t>
      </w:r>
    </w:p>
    <w:p w:rsidRDefault="00EF167C" w:rsidP="00EF167C" w:rsidR="00EF167C">
      <w:pPr>
        <w:ind w:firstLine="708"/>
        <w:jc w:val="both"/>
      </w:pPr>
      <w:r>
        <w:t>43</w:t>
      </w:r>
      <w:r w:rsidRPr="003163DC">
        <w:t xml:space="preserve">. </w:t>
      </w:r>
      <w:r w:rsidRPr="00140F6E">
        <w:t>ROMINA HERAK</w:t>
      </w:r>
      <w:r>
        <w:t xml:space="preserve"> iz Vrsara, </w:t>
      </w:r>
      <w:r w:rsidRPr="00140F6E">
        <w:t>Brostolade 22</w:t>
      </w:r>
      <w:r>
        <w:t xml:space="preserve">, OIB: </w:t>
      </w:r>
      <w:r w:rsidRPr="00140F6E">
        <w:t>37881325836</w:t>
      </w:r>
      <w:r w:rsidRPr="003163DC">
        <w:t xml:space="preserve">, u iznosu od </w:t>
      </w:r>
      <w:r w:rsidRPr="00140F6E">
        <w:t>4.245,42</w:t>
      </w:r>
      <w:r>
        <w:t xml:space="preserve"> </w:t>
      </w:r>
      <w:r w:rsidRPr="003163DC">
        <w:t>kn.</w:t>
      </w:r>
    </w:p>
    <w:p w:rsidRDefault="00EF167C" w:rsidP="00EF167C" w:rsidR="00EF167C" w:rsidRPr="00874ED5">
      <w:pPr>
        <w:ind w:firstLine="708"/>
        <w:jc w:val="both"/>
      </w:pPr>
      <w:r>
        <w:t>44</w:t>
      </w:r>
      <w:r w:rsidRPr="003163DC">
        <w:t xml:space="preserve">. </w:t>
      </w:r>
      <w:r w:rsidRPr="00FA7449">
        <w:t>HRVATSKI TELEKOM d.d.</w:t>
      </w:r>
      <w:r>
        <w:t xml:space="preserve"> Zagreb, </w:t>
      </w:r>
      <w:r w:rsidRPr="00FA7449">
        <w:t>Roberta Frangeša Mihanovića 9</w:t>
      </w:r>
      <w:r>
        <w:t xml:space="preserve">, OIB: </w:t>
      </w:r>
      <w:r w:rsidRPr="00874ED5">
        <w:t>81793146560, u iznosu od 3.209,47 kn.</w:t>
      </w:r>
    </w:p>
    <w:p w:rsidRDefault="00EF167C" w:rsidP="00EF167C" w:rsidR="00EF167C" w:rsidRPr="00286AEE">
      <w:pPr>
        <w:ind w:firstLine="708"/>
        <w:jc w:val="both"/>
      </w:pPr>
      <w:r w:rsidRPr="00286AEE">
        <w:t>45. SLAVKA HRAST iz Poreča, Brig 4, OIB: 70858874763, u iznosu od 17.003,28 kn.</w:t>
      </w:r>
    </w:p>
    <w:p w:rsidRDefault="00EF167C" w:rsidP="00EF167C" w:rsidR="00EF167C" w:rsidRPr="00286AEE">
      <w:pPr>
        <w:ind w:firstLine="708"/>
        <w:jc w:val="both"/>
      </w:pPr>
      <w:r w:rsidRPr="00286AEE">
        <w:t>46. SANDRA HRENIČ iz Maribora, Razvanjska cesta 87, OIB: 68220244557, u iznosu od 1.089,00 kn.</w:t>
      </w:r>
    </w:p>
    <w:p w:rsidRDefault="00EF167C" w:rsidP="00EF167C" w:rsidR="00EF167C" w:rsidRPr="00286AEE">
      <w:pPr>
        <w:ind w:firstLine="708"/>
        <w:jc w:val="both"/>
      </w:pPr>
      <w:r w:rsidRPr="00286AEE">
        <w:t>47. EMIN HRUSTIC iz Genove, Via Pacinotti 53, OIB: 00416699132, u iznosu od 23.886,82 kn.</w:t>
      </w:r>
    </w:p>
    <w:p w:rsidRDefault="00EF167C" w:rsidP="00EF167C" w:rsidR="00EF167C">
      <w:pPr>
        <w:ind w:firstLine="708"/>
        <w:jc w:val="both"/>
      </w:pPr>
      <w:r>
        <w:t>48</w:t>
      </w:r>
      <w:r w:rsidRPr="003163DC">
        <w:t xml:space="preserve">. </w:t>
      </w:r>
      <w:r w:rsidRPr="00406AE8">
        <w:t>HRVATSKA ZAJEDNICA RAČUNOVOĐA I FINANCIJSKIH DJELATNIKA</w:t>
      </w:r>
      <w:r>
        <w:t xml:space="preserve">, Zagreb, </w:t>
      </w:r>
      <w:r w:rsidRPr="00406AE8">
        <w:t>J. Gotovca 0II</w:t>
      </w:r>
      <w:r>
        <w:t xml:space="preserve">, OIB: </w:t>
      </w:r>
      <w:r w:rsidRPr="00406AE8">
        <w:t>75508100288</w:t>
      </w:r>
      <w:r>
        <w:t xml:space="preserve">, </w:t>
      </w:r>
      <w:r w:rsidRPr="003163DC">
        <w:t xml:space="preserve">u iznosu od </w:t>
      </w:r>
      <w:r>
        <w:t>600,00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>
        <w:t>49</w:t>
      </w:r>
      <w:r w:rsidRPr="003163DC">
        <w:t>.</w:t>
      </w:r>
      <w:r>
        <w:t xml:space="preserve"> INSPEKT</w:t>
      </w:r>
      <w:r w:rsidRPr="00396A4C">
        <w:t xml:space="preserve"> d.o.o.</w:t>
      </w:r>
      <w:r>
        <w:t xml:space="preserve"> Zagreb, </w:t>
      </w:r>
      <w:r w:rsidRPr="00396A4C">
        <w:t>Avenija Dubrovnik 15</w:t>
      </w:r>
      <w:r>
        <w:t xml:space="preserve">, OIB: </w:t>
      </w:r>
      <w:r w:rsidRPr="00396A4C">
        <w:t>24609583524</w:t>
      </w:r>
      <w:r w:rsidRPr="003163DC">
        <w:t xml:space="preserve">, u iznosu od </w:t>
      </w:r>
      <w:r w:rsidRPr="00396A4C">
        <w:t>1.125,00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50</w:t>
      </w:r>
      <w:r w:rsidRPr="003163DC">
        <w:t>.</w:t>
      </w:r>
      <w:r>
        <w:t xml:space="preserve"> </w:t>
      </w:r>
      <w:r w:rsidRPr="00D200FC">
        <w:t xml:space="preserve">IstraALF </w:t>
      </w:r>
      <w:r>
        <w:t xml:space="preserve">d.o.o. Poreč, </w:t>
      </w:r>
      <w:r w:rsidRPr="00D200FC">
        <w:t>Trg slobode 2</w:t>
      </w:r>
      <w:r>
        <w:t xml:space="preserve">, OIB: </w:t>
      </w:r>
      <w:r w:rsidRPr="00D200FC">
        <w:t>70254553621</w:t>
      </w:r>
      <w:r w:rsidRPr="003163DC">
        <w:t xml:space="preserve">, u iznosu od </w:t>
      </w:r>
      <w:r w:rsidRPr="00D200FC">
        <w:t>735,69</w:t>
      </w:r>
      <w:r w:rsidRPr="003163DC">
        <w:t xml:space="preserve"> kn.</w:t>
      </w:r>
    </w:p>
    <w:p w:rsidRDefault="00EF167C" w:rsidP="00EF167C" w:rsidR="00EF167C" w:rsidRPr="006E09EF">
      <w:pPr>
        <w:ind w:firstLine="708"/>
        <w:jc w:val="both"/>
      </w:pPr>
      <w:r w:rsidRPr="006E09EF">
        <w:t>51. ISKON INTERNET d.d. Zagreb, Garićgradska 18, OIB: 36779353407, u iznosu od 2.905,29 kn.</w:t>
      </w:r>
    </w:p>
    <w:p w:rsidRDefault="00EF167C" w:rsidP="00EF167C" w:rsidR="00EF167C">
      <w:pPr>
        <w:ind w:firstLine="708"/>
        <w:jc w:val="both"/>
      </w:pPr>
      <w:r>
        <w:t>52</w:t>
      </w:r>
      <w:r w:rsidRPr="003163DC">
        <w:t>.</w:t>
      </w:r>
      <w:r>
        <w:t xml:space="preserve"> </w:t>
      </w:r>
      <w:r w:rsidRPr="00CA74EC">
        <w:t>Građevinarstvo i pomorski prijevoz putnika JAŠIĆ, vl. ALJOŠA JAŠIĆ</w:t>
      </w:r>
      <w:r>
        <w:t xml:space="preserve">, Funtana, Grgeti 11, OIB: </w:t>
      </w:r>
      <w:r w:rsidRPr="00CA74EC">
        <w:t>08605611368</w:t>
      </w:r>
      <w:r w:rsidRPr="003163DC">
        <w:t xml:space="preserve">, u iznosu od </w:t>
      </w:r>
      <w:r w:rsidRPr="00CA74EC">
        <w:t>30.232,05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>
        <w:t>53</w:t>
      </w:r>
      <w:r w:rsidRPr="003163DC">
        <w:t>.</w:t>
      </w:r>
      <w:r>
        <w:t xml:space="preserve"> </w:t>
      </w:r>
      <w:r w:rsidRPr="006E0980">
        <w:t>MIRKO JELOVAC</w:t>
      </w:r>
      <w:r>
        <w:t xml:space="preserve"> iz Poreča, </w:t>
      </w:r>
      <w:r w:rsidRPr="006E0980">
        <w:t>Pazinska 19a</w:t>
      </w:r>
      <w:r>
        <w:t xml:space="preserve">, OIB: </w:t>
      </w:r>
      <w:r w:rsidRPr="006E0980">
        <w:t>09802421324</w:t>
      </w:r>
      <w:r w:rsidRPr="003163DC">
        <w:t xml:space="preserve">, u iznosu od </w:t>
      </w:r>
      <w:r w:rsidRPr="006E0980">
        <w:t>58.180,51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>
        <w:t>54</w:t>
      </w:r>
      <w:r w:rsidRPr="003163DC">
        <w:t>.</w:t>
      </w:r>
      <w:r w:rsidRPr="006E0980">
        <w:t xml:space="preserve"> STEVAN JOKIĆ</w:t>
      </w:r>
      <w:r>
        <w:t xml:space="preserve"> iz Poreča, Creska 10, OIB: </w:t>
      </w:r>
      <w:r w:rsidRPr="006E0980">
        <w:t>70494746598</w:t>
      </w:r>
      <w:r>
        <w:t xml:space="preserve">, </w:t>
      </w:r>
      <w:r w:rsidRPr="003163DC">
        <w:t xml:space="preserve">u iznosu od </w:t>
      </w:r>
      <w:r w:rsidRPr="006E0980">
        <w:t>2.754,68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>
        <w:t>55</w:t>
      </w:r>
      <w:r w:rsidRPr="003163DC">
        <w:t>.</w:t>
      </w:r>
      <w:r>
        <w:t xml:space="preserve"> </w:t>
      </w:r>
      <w:r w:rsidRPr="006E0980">
        <w:t>MENKA JOVANOVSKA</w:t>
      </w:r>
      <w:r>
        <w:t xml:space="preserve"> iz Poreča, Školska 2, OIB: </w:t>
      </w:r>
      <w:r w:rsidRPr="006E0980">
        <w:t>81584534668</w:t>
      </w:r>
      <w:r>
        <w:t xml:space="preserve">, </w:t>
      </w:r>
      <w:r w:rsidRPr="003163DC">
        <w:t xml:space="preserve">u iznosu od </w:t>
      </w:r>
      <w:r w:rsidRPr="006E0980">
        <w:t>61.226,23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>
        <w:t>56</w:t>
      </w:r>
      <w:r w:rsidRPr="003163DC">
        <w:t>.</w:t>
      </w:r>
      <w:r>
        <w:t xml:space="preserve"> </w:t>
      </w:r>
      <w:r w:rsidRPr="004B4972">
        <w:t>ROBERT JUGOVAC</w:t>
      </w:r>
      <w:r>
        <w:t xml:space="preserve"> iz Poreča, Antonci 57, OIB: </w:t>
      </w:r>
      <w:r w:rsidRPr="004B4972">
        <w:t>72625530923</w:t>
      </w:r>
      <w:r w:rsidRPr="003163DC">
        <w:t xml:space="preserve">, u iznosu od </w:t>
      </w:r>
      <w:r w:rsidRPr="004B4972">
        <w:t>4.245,93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 w:rsidRPr="00874ED5">
        <w:t xml:space="preserve">57. KELLY, GARRAWAY i ROSS d.o.o. Poreč, Mihe Županića 6, OIB: </w:t>
      </w:r>
      <w:r w:rsidRPr="009767DD">
        <w:t xml:space="preserve">72304778489, </w:t>
      </w:r>
      <w:r w:rsidRPr="003163DC">
        <w:t xml:space="preserve">u iznosu od </w:t>
      </w:r>
      <w:r w:rsidRPr="00874ED5">
        <w:t>147.686,40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>
        <w:t>58</w:t>
      </w:r>
      <w:r w:rsidRPr="003163DC">
        <w:t>.</w:t>
      </w:r>
      <w:r>
        <w:t xml:space="preserve"> </w:t>
      </w:r>
      <w:r w:rsidRPr="002B52CE">
        <w:t>IVANA KOCIJANČIĆ</w:t>
      </w:r>
      <w:r>
        <w:t xml:space="preserve"> iz Poreča, </w:t>
      </w:r>
      <w:r w:rsidRPr="002B52CE">
        <w:t>Rajka Stipe 15</w:t>
      </w:r>
      <w:r>
        <w:t xml:space="preserve">, OIB: </w:t>
      </w:r>
      <w:r w:rsidRPr="002B52CE">
        <w:t>99939132017</w:t>
      </w:r>
      <w:r w:rsidRPr="002B52CE">
        <w:tab/>
      </w:r>
      <w:r>
        <w:t xml:space="preserve">, </w:t>
      </w:r>
      <w:r w:rsidRPr="003163DC">
        <w:t xml:space="preserve">u iznosu od </w:t>
      </w:r>
      <w:r w:rsidRPr="002B52CE">
        <w:t>7.668,15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>
        <w:t>59</w:t>
      </w:r>
      <w:r w:rsidRPr="003163DC">
        <w:t>.</w:t>
      </w:r>
      <w:r w:rsidRPr="002B52CE">
        <w:t xml:space="preserve"> IVO KOHL</w:t>
      </w:r>
      <w:r>
        <w:t xml:space="preserve"> iz Vrsara, Porečka 16 A, OIB: </w:t>
      </w:r>
      <w:r w:rsidRPr="002B52CE">
        <w:t>95882602537</w:t>
      </w:r>
      <w:r w:rsidRPr="003163DC">
        <w:t xml:space="preserve">, u iznosu od </w:t>
      </w:r>
      <w:r w:rsidRPr="002B52CE">
        <w:t>5.994,31</w:t>
      </w:r>
      <w:r w:rsidRPr="003163DC">
        <w:t xml:space="preserve"> kn.</w:t>
      </w:r>
    </w:p>
    <w:p w:rsidRDefault="00EF167C" w:rsidP="00EF167C" w:rsidR="00EF167C" w:rsidRPr="00286AEE">
      <w:pPr>
        <w:ind w:firstLine="708"/>
        <w:jc w:val="both"/>
      </w:pPr>
      <w:r w:rsidRPr="00286AEE">
        <w:t>60. SANDRA KOŠETO iz Tara, Vladimira Gortana 7A, OIB: 85561517995, u iznosu od 30.985,54 kn.</w:t>
      </w:r>
    </w:p>
    <w:p w:rsidRDefault="00EF167C" w:rsidP="00EF167C" w:rsidR="00EF167C" w:rsidRPr="00FB496C">
      <w:pPr>
        <w:ind w:firstLine="708"/>
        <w:jc w:val="both"/>
      </w:pPr>
      <w:r w:rsidRPr="00FB496C">
        <w:t>61. ZORAN KRALJ iz Zagreba, Ulica Janka Rakuše 4, OIB: 54885496751, u iznosu od 6.765,90 kn.</w:t>
      </w:r>
    </w:p>
    <w:p w:rsidRDefault="00EF167C" w:rsidP="00EF167C" w:rsidR="00EF167C">
      <w:pPr>
        <w:ind w:firstLine="708"/>
        <w:jc w:val="both"/>
      </w:pPr>
      <w:r>
        <w:t>62</w:t>
      </w:r>
      <w:r w:rsidRPr="003163DC">
        <w:t>.</w:t>
      </w:r>
      <w:r>
        <w:t xml:space="preserve"> </w:t>
      </w:r>
      <w:r w:rsidRPr="006D77D7">
        <w:t>GRA</w:t>
      </w:r>
      <w:r w:rsidRPr="00116AD2">
        <w:t>ZI</w:t>
      </w:r>
      <w:r w:rsidRPr="006D77D7">
        <w:t>ANO KRIVIČIĆ</w:t>
      </w:r>
      <w:r>
        <w:t xml:space="preserve"> iz Poreča, Stancija Amorozo 6, OIB: </w:t>
      </w:r>
      <w:r w:rsidRPr="006D77D7">
        <w:t>10210501975</w:t>
      </w:r>
      <w:r>
        <w:t>,</w:t>
      </w:r>
      <w:r w:rsidRPr="003163DC">
        <w:t xml:space="preserve"> u iznosu od </w:t>
      </w:r>
      <w:r w:rsidRPr="00116AD2">
        <w:t>8.819,86</w:t>
      </w:r>
      <w:r w:rsidRPr="003163DC">
        <w:t xml:space="preserve"> kn.</w:t>
      </w:r>
    </w:p>
    <w:p w:rsidRDefault="00EF167C" w:rsidP="00EF167C" w:rsidR="00EF167C" w:rsidRPr="00F91657">
      <w:pPr>
        <w:ind w:firstLine="708"/>
        <w:jc w:val="both"/>
      </w:pPr>
      <w:r w:rsidRPr="00F91657">
        <w:t>63. DANKO KUDELIĆ iz Zagreba, Kustošijski Venec 149, OIB: 00178000115, u iznosu od 9.927,31 kn.</w:t>
      </w:r>
    </w:p>
    <w:p w:rsidRDefault="00EF167C" w:rsidP="00EF167C" w:rsidR="00EF167C">
      <w:pPr>
        <w:ind w:firstLine="708"/>
        <w:jc w:val="both"/>
      </w:pPr>
      <w:r w:rsidRPr="00875C1C">
        <w:t xml:space="preserve">64. MARIJA KUDELIĆ iz Valbandona, Ulica Kuntrada - Via Contrada 15A, OIB: 94150956787, u iznosu od 17.063,20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65</w:t>
      </w:r>
      <w:r w:rsidRPr="003163DC">
        <w:t>.</w:t>
      </w:r>
      <w:r>
        <w:t xml:space="preserve"> L. M. B. E. d.o.</w:t>
      </w:r>
      <w:r w:rsidRPr="00AA6551">
        <w:t>o.</w:t>
      </w:r>
      <w:r>
        <w:t xml:space="preserve"> Kaštelir, </w:t>
      </w:r>
      <w:r w:rsidRPr="00AA6551">
        <w:t>Krančići, Krančići 7</w:t>
      </w:r>
      <w:r>
        <w:t>, OIB: 40741070489</w:t>
      </w:r>
      <w:r w:rsidRPr="003163DC">
        <w:t xml:space="preserve">, u iznosu od </w:t>
      </w:r>
      <w:r w:rsidRPr="00AA6551">
        <w:t>9.520,62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>
        <w:t>66</w:t>
      </w:r>
      <w:r w:rsidRPr="003163DC">
        <w:t>.</w:t>
      </w:r>
      <w:r w:rsidRPr="0053581E">
        <w:t xml:space="preserve"> LOREDANA LABINJAN</w:t>
      </w:r>
      <w:r>
        <w:t xml:space="preserve"> iz Poreča, </w:t>
      </w:r>
      <w:r w:rsidRPr="0053581E">
        <w:t>Bernarda Parentina 14</w:t>
      </w:r>
      <w:r>
        <w:t xml:space="preserve">, OIB: </w:t>
      </w:r>
      <w:r w:rsidRPr="0053581E">
        <w:t>67598350622</w:t>
      </w:r>
      <w:r>
        <w:t>,</w:t>
      </w:r>
      <w:r w:rsidRPr="003163DC">
        <w:t xml:space="preserve"> u iznosu od </w:t>
      </w:r>
      <w:r w:rsidRPr="0053581E">
        <w:t>5.326,75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>
        <w:t>67</w:t>
      </w:r>
      <w:r w:rsidRPr="003163DC">
        <w:t>.</w:t>
      </w:r>
      <w:r>
        <w:t xml:space="preserve"> </w:t>
      </w:r>
      <w:r w:rsidRPr="00C63F60">
        <w:t>ĐULIANA LAKOVIĆ</w:t>
      </w:r>
      <w:r>
        <w:t xml:space="preserve"> iz Poreča, </w:t>
      </w:r>
      <w:r w:rsidRPr="00C63F60">
        <w:t>Ivana</w:t>
      </w:r>
      <w:r>
        <w:t xml:space="preserve"> </w:t>
      </w:r>
      <w:r w:rsidRPr="00C63F60">
        <w:t>Gorana Kovačića 20</w:t>
      </w:r>
      <w:r>
        <w:t xml:space="preserve">, OIB: </w:t>
      </w:r>
      <w:r w:rsidRPr="00C63F60">
        <w:t>84451870115</w:t>
      </w:r>
      <w:r w:rsidRPr="003163DC">
        <w:t xml:space="preserve">, u iznosu od </w:t>
      </w:r>
      <w:r w:rsidRPr="00C63F60">
        <w:t>11.008,62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 w:rsidRPr="00875C1C">
        <w:t>68. LIANA LAURINO iz Funtane, Istarska 2, OIB: 50593054585,</w:t>
      </w:r>
      <w:r w:rsidRPr="003163DC">
        <w:t xml:space="preserve"> u iznosu od </w:t>
      </w:r>
      <w:r w:rsidRPr="009A7A9F">
        <w:t>2.233,42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 w:rsidRPr="009767DD">
        <w:t xml:space="preserve">69. TANJA LEKO iz Poreča, Prvomajska 4, OIB: 64705755968, </w:t>
      </w:r>
      <w:r w:rsidRPr="003163DC">
        <w:t xml:space="preserve">u iznosu od </w:t>
      </w:r>
      <w:r w:rsidRPr="002F752B">
        <w:t>2.903,60</w:t>
      </w:r>
      <w:r w:rsidRPr="003163DC">
        <w:t xml:space="preserve"> kn.</w:t>
      </w:r>
    </w:p>
    <w:p w:rsidRDefault="00EF167C" w:rsidP="00EF167C" w:rsidR="00EF167C" w:rsidRPr="009058D2">
      <w:pPr>
        <w:ind w:firstLine="708"/>
        <w:jc w:val="both"/>
      </w:pPr>
      <w:r w:rsidRPr="009058D2">
        <w:t>70. DARIO MALINAR iz Karlovca, Vatroslava Lisinskog 5, OIB: 03471517802, u iznosu od 4.197,10 kn.</w:t>
      </w:r>
    </w:p>
    <w:p w:rsidRDefault="00EF167C" w:rsidP="00EF167C" w:rsidR="00EF167C">
      <w:pPr>
        <w:ind w:firstLine="708"/>
        <w:jc w:val="both"/>
      </w:pPr>
      <w:r>
        <w:t>71</w:t>
      </w:r>
      <w:r w:rsidRPr="003163DC">
        <w:t>.</w:t>
      </w:r>
      <w:r>
        <w:t xml:space="preserve"> </w:t>
      </w:r>
      <w:r w:rsidRPr="00560CD1">
        <w:t>MANASTIR d.o.o.</w:t>
      </w:r>
      <w:r>
        <w:t xml:space="preserve"> Tinjan, </w:t>
      </w:r>
      <w:r w:rsidRPr="00560CD1">
        <w:t>Muntrilj, Muntrilj</w:t>
      </w:r>
      <w:r>
        <w:t xml:space="preserve"> </w:t>
      </w:r>
      <w:r w:rsidRPr="00560CD1">
        <w:t>bb</w:t>
      </w:r>
      <w:r>
        <w:t xml:space="preserve">, OIB: </w:t>
      </w:r>
      <w:r w:rsidRPr="00560CD1">
        <w:t>01693695410</w:t>
      </w:r>
      <w:r w:rsidRPr="003163DC">
        <w:t xml:space="preserve">, u iznosu od </w:t>
      </w:r>
      <w:r w:rsidRPr="009E3537">
        <w:t>40.515,00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>
        <w:t>72</w:t>
      </w:r>
      <w:r w:rsidRPr="003163DC">
        <w:t>.</w:t>
      </w:r>
      <w:r>
        <w:t xml:space="preserve"> U</w:t>
      </w:r>
      <w:r w:rsidRPr="009E3537">
        <w:t>gostiteljski obrt "ANTONI" VL. JOSIP MANDIĆ</w:t>
      </w:r>
      <w:r>
        <w:t xml:space="preserve">, Vrsar, </w:t>
      </w:r>
      <w:r w:rsidRPr="009E3537">
        <w:t>Dalmatinska 61</w:t>
      </w:r>
      <w:r>
        <w:t xml:space="preserve">, OIB: </w:t>
      </w:r>
      <w:r w:rsidRPr="009E3537">
        <w:t>67043299895</w:t>
      </w:r>
      <w:r w:rsidRPr="003163DC">
        <w:t xml:space="preserve">, u iznosu od </w:t>
      </w:r>
      <w:r w:rsidRPr="009E3537">
        <w:t>37.420,60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>
        <w:t>73</w:t>
      </w:r>
      <w:r w:rsidRPr="003163DC">
        <w:t>.</w:t>
      </w:r>
      <w:r>
        <w:t xml:space="preserve"> </w:t>
      </w:r>
      <w:r w:rsidRPr="00A53BF4">
        <w:t>MIRA MEĐEŠI</w:t>
      </w:r>
      <w:r>
        <w:t xml:space="preserve"> iz Poreča, Bruna Valentija 36, OIB: 88714109181, </w:t>
      </w:r>
      <w:r w:rsidRPr="003163DC">
        <w:t xml:space="preserve">u iznosu od </w:t>
      </w:r>
      <w:r w:rsidRPr="00E45FC5">
        <w:t>13.945,19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>
        <w:t>74</w:t>
      </w:r>
      <w:r w:rsidRPr="003163DC">
        <w:t>.</w:t>
      </w:r>
      <w:r>
        <w:t xml:space="preserve"> </w:t>
      </w:r>
      <w:r w:rsidRPr="00D96B24">
        <w:t>MEISTER poslovanje nekre</w:t>
      </w:r>
      <w:r>
        <w:t>tninama d.o.</w:t>
      </w:r>
      <w:r w:rsidRPr="00D96B24">
        <w:t>o.</w:t>
      </w:r>
      <w:r>
        <w:t xml:space="preserve"> Vrsar, Dalmatinska 9, OIB: 49083573098</w:t>
      </w:r>
      <w:r w:rsidRPr="003163DC">
        <w:t xml:space="preserve">, u iznosu od </w:t>
      </w:r>
      <w:r w:rsidRPr="00C36EF7">
        <w:t>76.696,85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 w:rsidRPr="00995142">
        <w:t>75. LUCIO MENDIZZA iz Poreča, Creska 13, OIB: 65194359443,</w:t>
      </w:r>
      <w:r w:rsidRPr="003163DC">
        <w:t xml:space="preserve"> u iznosu od </w:t>
      </w:r>
      <w:r w:rsidRPr="00137C9E">
        <w:t>11.580,26</w:t>
      </w:r>
      <w:r w:rsidRPr="003163DC">
        <w:t xml:space="preserve"> kn.</w:t>
      </w:r>
    </w:p>
    <w:p w:rsidRDefault="00EF167C" w:rsidP="00EF167C" w:rsidR="00EF167C" w:rsidRPr="009058D2">
      <w:pPr>
        <w:ind w:firstLine="708"/>
        <w:jc w:val="both"/>
      </w:pPr>
      <w:r w:rsidRPr="009058D2">
        <w:t>76. BOŽIDAR MIHIĆ iz Poreča, Kadumi 2, OIB: 23350119918, u iznosu od 2.752,82 kn.</w:t>
      </w:r>
    </w:p>
    <w:p w:rsidRDefault="00EF167C" w:rsidP="00EF167C" w:rsidR="00EF167C">
      <w:pPr>
        <w:ind w:firstLine="708"/>
        <w:jc w:val="both"/>
      </w:pPr>
      <w:r>
        <w:t>77</w:t>
      </w:r>
      <w:r w:rsidRPr="003163DC">
        <w:t>.</w:t>
      </w:r>
      <w:r>
        <w:t xml:space="preserve"> </w:t>
      </w:r>
      <w:r w:rsidRPr="00A459D9">
        <w:t>PALMIRA MILOHANIĆ</w:t>
      </w:r>
      <w:r>
        <w:t xml:space="preserve"> iz Poreča, Piantade 26, OIB: </w:t>
      </w:r>
      <w:r w:rsidRPr="00A459D9">
        <w:t>31046632977</w:t>
      </w:r>
      <w:r>
        <w:t xml:space="preserve">, </w:t>
      </w:r>
      <w:r w:rsidRPr="003163DC">
        <w:t xml:space="preserve">u iznosu od </w:t>
      </w:r>
      <w:r w:rsidRPr="00A459D9">
        <w:t>1.609,60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>
        <w:t>78</w:t>
      </w:r>
      <w:r w:rsidRPr="003163DC">
        <w:t>.</w:t>
      </w:r>
      <w:r>
        <w:t xml:space="preserve"> </w:t>
      </w:r>
      <w:r w:rsidRPr="00BA4BC9">
        <w:t>PLAVA LAGUNA, obrt</w:t>
      </w:r>
      <w:r>
        <w:t xml:space="preserve"> za trgovinu, vl. IVICA MILOTIĆ, Poreč, Partizanska 13, OIB: </w:t>
      </w:r>
      <w:r w:rsidRPr="00BA4BC9">
        <w:t>20401574398</w:t>
      </w:r>
      <w:r w:rsidRPr="003163DC">
        <w:t xml:space="preserve">, u iznosu od </w:t>
      </w:r>
      <w:r w:rsidRPr="00BA4BC9">
        <w:t>11.032,00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>
        <w:t>79</w:t>
      </w:r>
      <w:r w:rsidRPr="003163DC">
        <w:t>.</w:t>
      </w:r>
      <w:r>
        <w:t xml:space="preserve"> </w:t>
      </w:r>
      <w:r w:rsidRPr="0039327A">
        <w:t xml:space="preserve">NOVUS d. o. o. </w:t>
      </w:r>
      <w:r>
        <w:t xml:space="preserve">Poreč, </w:t>
      </w:r>
      <w:r w:rsidRPr="0039327A">
        <w:t>Alekse Šantića 4</w:t>
      </w:r>
      <w:r>
        <w:t xml:space="preserve">, OIB: </w:t>
      </w:r>
      <w:r w:rsidRPr="0039327A">
        <w:tab/>
        <w:t>66923869397</w:t>
      </w:r>
      <w:r w:rsidRPr="003163DC">
        <w:t xml:space="preserve">, u iznosu od </w:t>
      </w:r>
      <w:r w:rsidRPr="00850BB5">
        <w:t>1.125,00</w:t>
      </w:r>
      <w:r w:rsidRPr="003163DC">
        <w:t xml:space="preserve"> kn.</w:t>
      </w:r>
    </w:p>
    <w:p w:rsidRDefault="00EF167C" w:rsidP="00EF167C" w:rsidR="00EF167C" w:rsidRPr="009058D2">
      <w:pPr>
        <w:ind w:firstLine="708"/>
        <w:jc w:val="both"/>
      </w:pPr>
      <w:r w:rsidRPr="009058D2">
        <w:t>80. ERNESTA OLIĆ iz Vrvari, Baldini 2, OIB: 45078231945, u iznosu od 2.074,80 kn.</w:t>
      </w:r>
    </w:p>
    <w:p w:rsidRDefault="00EF167C" w:rsidP="00EF167C" w:rsidR="00EF167C">
      <w:pPr>
        <w:ind w:firstLine="708"/>
        <w:jc w:val="both"/>
      </w:pPr>
      <w:r>
        <w:t>81</w:t>
      </w:r>
      <w:r w:rsidRPr="003163DC">
        <w:t>.</w:t>
      </w:r>
      <w:r>
        <w:t xml:space="preserve"> </w:t>
      </w:r>
      <w:r w:rsidRPr="00B93D0D">
        <w:t xml:space="preserve">OT-OPTIMA TELEKOM d.d. </w:t>
      </w:r>
      <w:r>
        <w:t xml:space="preserve">Zagreb, Bani 75a, OIB: </w:t>
      </w:r>
      <w:r w:rsidRPr="00B93D0D">
        <w:t>36004425025</w:t>
      </w:r>
      <w:r>
        <w:t xml:space="preserve">, </w:t>
      </w:r>
      <w:r w:rsidRPr="003163DC">
        <w:t xml:space="preserve">u iznosu od </w:t>
      </w:r>
      <w:r w:rsidRPr="00B93D0D">
        <w:t>1.331,16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 w:rsidRPr="00415A6F">
        <w:t xml:space="preserve">82. DARKO PAJESKA iz Tara, Perci 35, OIB: 60141512110, </w:t>
      </w:r>
      <w:r w:rsidRPr="003163DC">
        <w:t xml:space="preserve">u iznosu od </w:t>
      </w:r>
      <w:r w:rsidRPr="00597469">
        <w:t>3.119,02</w:t>
      </w:r>
      <w:r w:rsidRPr="003163DC">
        <w:t xml:space="preserve"> kn.</w:t>
      </w:r>
    </w:p>
    <w:p w:rsidRDefault="00EF167C" w:rsidP="00EF167C" w:rsidR="00EF167C" w:rsidRPr="001D27DF">
      <w:pPr>
        <w:ind w:firstLine="708"/>
        <w:jc w:val="both"/>
      </w:pPr>
      <w:r w:rsidRPr="001D27DF">
        <w:t>83. MANUEL PARIS iz Tara, Pazinska 13, OIB: 55607777202, u iznosu od 5.510,94 kn.</w:t>
      </w:r>
    </w:p>
    <w:p w:rsidRDefault="00EF167C" w:rsidP="00EF167C" w:rsidR="00EF167C">
      <w:pPr>
        <w:ind w:firstLine="708"/>
        <w:jc w:val="both"/>
      </w:pPr>
      <w:r>
        <w:t>84</w:t>
      </w:r>
      <w:r w:rsidRPr="003163DC">
        <w:t>.</w:t>
      </w:r>
      <w:r>
        <w:t xml:space="preserve"> </w:t>
      </w:r>
      <w:r w:rsidRPr="009650E2">
        <w:t xml:space="preserve">PATTERSON </w:t>
      </w:r>
      <w:r>
        <w:t xml:space="preserve">d.o.o. Poreč, </w:t>
      </w:r>
      <w:r w:rsidRPr="009650E2">
        <w:t>Partizanska 13</w:t>
      </w:r>
      <w:r>
        <w:t xml:space="preserve">, OIB: </w:t>
      </w:r>
      <w:r w:rsidRPr="009650E2">
        <w:t>94112636567</w:t>
      </w:r>
      <w:r w:rsidRPr="003163DC">
        <w:t xml:space="preserve">, u iznosu od </w:t>
      </w:r>
      <w:r w:rsidRPr="009650E2">
        <w:t>3.561,60</w:t>
      </w:r>
      <w:r w:rsidRPr="003163DC">
        <w:t xml:space="preserve"> kn.</w:t>
      </w:r>
    </w:p>
    <w:p w:rsidRDefault="00EF167C" w:rsidP="00EF167C" w:rsidR="00EF167C">
      <w:pPr>
        <w:ind w:firstLine="708"/>
        <w:jc w:val="both"/>
      </w:pPr>
      <w:r>
        <w:t>85</w:t>
      </w:r>
      <w:r w:rsidRPr="003163DC">
        <w:t>.</w:t>
      </w:r>
      <w:r>
        <w:t xml:space="preserve"> </w:t>
      </w:r>
      <w:r w:rsidRPr="003A4671">
        <w:t>NENSI PAŽANIN</w:t>
      </w:r>
      <w:r>
        <w:t xml:space="preserve"> iz </w:t>
      </w:r>
      <w:r w:rsidRPr="00EF5E5C">
        <w:t xml:space="preserve">Poreča, Školska 10, </w:t>
      </w:r>
      <w:r>
        <w:t xml:space="preserve">OIB: </w:t>
      </w:r>
      <w:r w:rsidRPr="003A4671">
        <w:t>68958077363</w:t>
      </w:r>
      <w:r w:rsidRPr="003163DC">
        <w:t xml:space="preserve">, u iznosu od </w:t>
      </w:r>
      <w:r w:rsidRPr="003A4671">
        <w:t>6.449,24</w:t>
      </w:r>
      <w:r>
        <w:t xml:space="preserve"> </w:t>
      </w:r>
      <w:r w:rsidRPr="003163DC">
        <w:t>kn.</w:t>
      </w:r>
    </w:p>
    <w:p w:rsidRDefault="00EF167C" w:rsidP="00EF167C" w:rsidR="00EF167C" w:rsidRPr="00BC1AAD">
      <w:pPr>
        <w:ind w:firstLine="708"/>
        <w:jc w:val="both"/>
      </w:pPr>
      <w:r>
        <w:t>86</w:t>
      </w:r>
      <w:r w:rsidRPr="003163DC">
        <w:t>.</w:t>
      </w:r>
      <w:r>
        <w:t xml:space="preserve"> </w:t>
      </w:r>
      <w:r w:rsidRPr="006C6E0F">
        <w:t>ORIJETA POPOVIĆ</w:t>
      </w:r>
      <w:r>
        <w:t xml:space="preserve"> iz </w:t>
      </w:r>
      <w:r w:rsidRPr="00BC1AAD">
        <w:t>Poreča, Ilirska ulica 2</w:t>
      </w:r>
      <w:r>
        <w:t xml:space="preserve">, OIB: </w:t>
      </w:r>
      <w:r w:rsidRPr="006C6E0F">
        <w:t>86363384839</w:t>
      </w:r>
      <w:r w:rsidRPr="003163DC">
        <w:t xml:space="preserve">, </w:t>
      </w:r>
      <w:r w:rsidRPr="00BC1AAD">
        <w:t>u iznosu od 10.751,82 kn.</w:t>
      </w:r>
    </w:p>
    <w:p w:rsidRDefault="00EF167C" w:rsidP="00EF167C" w:rsidR="00EF167C" w:rsidRPr="00995142">
      <w:pPr>
        <w:ind w:firstLine="708"/>
        <w:jc w:val="both"/>
      </w:pPr>
      <w:r w:rsidRPr="00995142">
        <w:t>87. MLADEN POROPAT iz Poreča, Kirmenjak 12, OIB: 64296448158, u iznosu od 5.205,90 kn.</w:t>
      </w:r>
    </w:p>
    <w:p w:rsidRDefault="00EF167C" w:rsidP="00EF167C" w:rsidR="00EF167C" w:rsidRPr="009058D2">
      <w:pPr>
        <w:ind w:firstLine="708"/>
        <w:jc w:val="both"/>
      </w:pPr>
      <w:r w:rsidRPr="009058D2">
        <w:t>88. ELENA POROPAT PUSTIJANAC iz Juršići, Bankovići 47, OIB: 31004280124, 1.914,88 kn.</w:t>
      </w:r>
    </w:p>
    <w:p w:rsidRDefault="00EF167C" w:rsidP="00EF167C" w:rsidR="00EF167C" w:rsidRPr="00995142">
      <w:pPr>
        <w:ind w:firstLine="708"/>
        <w:jc w:val="both"/>
      </w:pPr>
      <w:r w:rsidRPr="00995142">
        <w:t>89. EMIL PRODAN iz Poreča, Partizanska 5, OIB: 44151548636, u iznosu od 15.128,68 kn.</w:t>
      </w:r>
    </w:p>
    <w:p w:rsidRDefault="00EF167C" w:rsidP="00EF167C" w:rsidR="00EF167C" w:rsidRPr="003A05A7">
      <w:pPr>
        <w:ind w:firstLine="708"/>
        <w:jc w:val="both"/>
      </w:pPr>
      <w:r w:rsidRPr="003A05A7">
        <w:t>90. ERIKA PRODAN iz Kaštelira,</w:t>
      </w:r>
      <w:r w:rsidRPr="003A05A7">
        <w:tab/>
        <w:t>Labinci 40f, OIB: 35162523739, u iznosu od 8.596,00 kn.</w:t>
      </w:r>
    </w:p>
    <w:p w:rsidRDefault="00EF167C" w:rsidP="00EF167C" w:rsidR="00EF167C" w:rsidRPr="009058D2">
      <w:pPr>
        <w:ind w:firstLine="708"/>
        <w:jc w:val="both"/>
      </w:pPr>
      <w:r>
        <w:t>91</w:t>
      </w:r>
      <w:r w:rsidRPr="003163DC">
        <w:t>.</w:t>
      </w:r>
      <w:r>
        <w:t xml:space="preserve"> </w:t>
      </w:r>
      <w:r w:rsidRPr="00C939E1">
        <w:t>MARIJA PUSTIJANAC</w:t>
      </w:r>
      <w:r>
        <w:t xml:space="preserve"> iz </w:t>
      </w:r>
      <w:r w:rsidRPr="00626097">
        <w:t xml:space="preserve">Poreča, Anke Butorac 23, </w:t>
      </w:r>
      <w:r>
        <w:t xml:space="preserve">OIB: </w:t>
      </w:r>
      <w:r w:rsidRPr="00C939E1">
        <w:t>61835523391</w:t>
      </w:r>
      <w:r>
        <w:t xml:space="preserve">, </w:t>
      </w:r>
      <w:r w:rsidRPr="009058D2">
        <w:t>u iznosu od 32.793,98 kn.</w:t>
      </w:r>
    </w:p>
    <w:p w:rsidRDefault="00EF167C" w:rsidP="00EF167C" w:rsidR="00EF167C" w:rsidRPr="009058D2">
      <w:pPr>
        <w:ind w:firstLine="708"/>
        <w:jc w:val="both"/>
      </w:pPr>
      <w:r w:rsidRPr="009058D2">
        <w:t>92. ANAMARIJA PUSTIJANAC VINKOVIĆ iz Po</w:t>
      </w:r>
      <w:r>
        <w:t>r</w:t>
      </w:r>
      <w:r w:rsidRPr="009058D2">
        <w:t>eča, Anke Butorac 23, OIB: 39764313166, u iznosu od 8.684,20 kn.</w:t>
      </w:r>
    </w:p>
    <w:p w:rsidRDefault="00EF167C" w:rsidP="00EF167C" w:rsidR="00EF167C">
      <w:pPr>
        <w:ind w:firstLine="708"/>
        <w:jc w:val="both"/>
      </w:pPr>
      <w:r>
        <w:t>93</w:t>
      </w:r>
      <w:r w:rsidRPr="003163DC">
        <w:t>.</w:t>
      </w:r>
      <w:r w:rsidRPr="00C7206F">
        <w:t xml:space="preserve"> R.I.F. TREND d.o.o.</w:t>
      </w:r>
      <w:r>
        <w:t xml:space="preserve"> Poreč, </w:t>
      </w:r>
      <w:r w:rsidRPr="00C7206F">
        <w:t>D. Trinajstića 19</w:t>
      </w:r>
      <w:r>
        <w:t xml:space="preserve">, OIB: </w:t>
      </w:r>
      <w:r w:rsidRPr="00C7206F">
        <w:t>35292441203</w:t>
      </w:r>
      <w:r w:rsidRPr="003163DC">
        <w:t xml:space="preserve">, u iznosu od </w:t>
      </w:r>
      <w:r w:rsidRPr="00C7206F">
        <w:t>8.625,00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94</w:t>
      </w:r>
      <w:r w:rsidRPr="003163DC">
        <w:t>.</w:t>
      </w:r>
      <w:r>
        <w:t xml:space="preserve"> </w:t>
      </w:r>
      <w:r w:rsidRPr="00693AB5">
        <w:t>ZORKA RADONIĆ</w:t>
      </w:r>
      <w:r>
        <w:t xml:space="preserve"> </w:t>
      </w:r>
      <w:r w:rsidRPr="00626097">
        <w:t>iz Poreča</w:t>
      </w:r>
      <w:r>
        <w:t xml:space="preserve">, </w:t>
      </w:r>
      <w:r w:rsidRPr="00626097">
        <w:t>Velog Jože 41, O</w:t>
      </w:r>
      <w:r>
        <w:t xml:space="preserve">IB: </w:t>
      </w:r>
      <w:r w:rsidRPr="00693AB5">
        <w:t>25756824220</w:t>
      </w:r>
      <w:r>
        <w:t xml:space="preserve">, </w:t>
      </w:r>
      <w:r w:rsidRPr="003163DC">
        <w:t xml:space="preserve">u iznosu od </w:t>
      </w:r>
      <w:r w:rsidRPr="00693AB5">
        <w:t>20.827,24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95</w:t>
      </w:r>
      <w:r w:rsidRPr="003163DC">
        <w:t>.</w:t>
      </w:r>
      <w:r>
        <w:t xml:space="preserve"> </w:t>
      </w:r>
      <w:r w:rsidRPr="00B9759F">
        <w:t>ĐINO RAJKO</w:t>
      </w:r>
      <w:r>
        <w:t xml:space="preserve"> iz Poreča, </w:t>
      </w:r>
      <w:r w:rsidRPr="00B9759F">
        <w:t>Kirmenjak 6</w:t>
      </w:r>
      <w:r w:rsidRPr="003163DC">
        <w:t>,</w:t>
      </w:r>
      <w:r>
        <w:t xml:space="preserve"> OIB: </w:t>
      </w:r>
      <w:r w:rsidRPr="00B9759F">
        <w:t>82922835059</w:t>
      </w:r>
      <w:r>
        <w:t xml:space="preserve">, </w:t>
      </w:r>
      <w:r w:rsidRPr="003163DC">
        <w:t xml:space="preserve">u iznosu od </w:t>
      </w:r>
      <w:r w:rsidRPr="00B9759F">
        <w:t>2.700,88</w:t>
      </w:r>
      <w:r>
        <w:t xml:space="preserve"> </w:t>
      </w:r>
      <w:r w:rsidRPr="003163DC">
        <w:t>kn.</w:t>
      </w:r>
    </w:p>
    <w:p w:rsidRDefault="00EF167C" w:rsidP="00EF167C" w:rsidR="00EF167C" w:rsidRPr="009767DD">
      <w:pPr>
        <w:ind w:firstLine="708"/>
        <w:jc w:val="both"/>
      </w:pPr>
      <w:r w:rsidRPr="009767DD">
        <w:t>96. BARRY THOMAS REDBURN iz Higfield House, Moor Lane, Syerston Notts 235 NA 0, OIB: 68940566663, u iznosu od 12.058,00 kn.</w:t>
      </w:r>
    </w:p>
    <w:p w:rsidRDefault="00EF167C" w:rsidP="00EF167C" w:rsidR="00EF167C" w:rsidRPr="00F015E4">
      <w:pPr>
        <w:ind w:firstLine="708"/>
        <w:jc w:val="both"/>
      </w:pPr>
      <w:r w:rsidRPr="00F015E4">
        <w:t>97. REPUBLIKA HRVATSKA MINISTARSTVO FINANCIJA, Zagreb, Katančićeva 5, OIB: 18683136487, u iznosu od 183.952,89 kn.</w:t>
      </w:r>
    </w:p>
    <w:p w:rsidRDefault="00EF167C" w:rsidP="00EF167C" w:rsidR="00EF167C" w:rsidRPr="00F015E4">
      <w:pPr>
        <w:ind w:firstLine="708"/>
        <w:jc w:val="both"/>
      </w:pPr>
      <w:r w:rsidRPr="00F015E4">
        <w:t>98. SERĐO</w:t>
      </w:r>
      <w:r w:rsidRPr="00F015E4">
        <w:rPr>
          <w:b/>
        </w:rPr>
        <w:t xml:space="preserve"> </w:t>
      </w:r>
      <w:r w:rsidRPr="00F015E4">
        <w:t>RUPENOVIĆ iz Poreča, Humska 14, OIB: 26072842641, u iznosu od 3.153,50 kn.</w:t>
      </w:r>
    </w:p>
    <w:p w:rsidRDefault="00EF167C" w:rsidP="00EF167C" w:rsidR="00EF167C" w:rsidRPr="00F015E4">
      <w:pPr>
        <w:ind w:firstLine="708"/>
        <w:jc w:val="both"/>
      </w:pPr>
      <w:r w:rsidRPr="005C2FDC">
        <w:t xml:space="preserve">99. SHIRLEY I GARRAWAY ISKUSTVO d.o.o. Tar, Istarska bb, OIB: 6731224798, </w:t>
      </w:r>
      <w:r w:rsidRPr="00F015E4">
        <w:t>u iznosu od 34.109,36 kn.</w:t>
      </w:r>
    </w:p>
    <w:p w:rsidRDefault="00EF167C" w:rsidP="00EF167C" w:rsidR="00EF167C" w:rsidRPr="00F015E4">
      <w:pPr>
        <w:ind w:firstLine="708"/>
        <w:jc w:val="both"/>
      </w:pPr>
      <w:r w:rsidRPr="00F015E4">
        <w:t>100. ĐURA SIMONOVIĆ iz Poreča, Ive Andrića 31, OIB: 46809901375, u iznosu od 13.875,68 kn.</w:t>
      </w:r>
    </w:p>
    <w:p w:rsidRDefault="00EF167C" w:rsidP="00EF167C" w:rsidR="00EF167C" w:rsidRPr="003A05A7">
      <w:pPr>
        <w:ind w:firstLine="708"/>
        <w:jc w:val="both"/>
      </w:pPr>
      <w:r w:rsidRPr="003A05A7">
        <w:t>101. SILVANA SOLDATIĆ iz Vrsara, Valkanela 5, OIB: 40731700780, u iznosu od 1.961,52 kn.</w:t>
      </w:r>
    </w:p>
    <w:p w:rsidRDefault="00EF167C" w:rsidP="00EF167C" w:rsidR="00EF167C" w:rsidRPr="00F015E4">
      <w:pPr>
        <w:ind w:firstLine="708"/>
        <w:jc w:val="both"/>
      </w:pPr>
      <w:r w:rsidRPr="00F015E4">
        <w:t>102. DIJANA SPAHOVIĆ iz Lonona, Dalgarno Gardens 0013d, OIB: 98974516087, u iznosu od 6.151,00 kn.</w:t>
      </w:r>
    </w:p>
    <w:p w:rsidRDefault="00EF167C" w:rsidP="00EF167C" w:rsidR="00EF167C" w:rsidRPr="00F015E4">
      <w:pPr>
        <w:ind w:firstLine="708"/>
        <w:jc w:val="both"/>
      </w:pPr>
      <w:r w:rsidRPr="00F015E4">
        <w:t>103. ROSMARIE STANGL iz Ultena, Zuwasser 15, OIB: 37707935528, u iznosu od 17.414,15 kn.</w:t>
      </w:r>
    </w:p>
    <w:p w:rsidRDefault="00EF167C" w:rsidP="00EF167C" w:rsidR="00EF167C">
      <w:pPr>
        <w:ind w:firstLine="708"/>
        <w:jc w:val="both"/>
      </w:pPr>
      <w:r>
        <w:t>104</w:t>
      </w:r>
      <w:r w:rsidRPr="003163DC">
        <w:t>.</w:t>
      </w:r>
      <w:r>
        <w:t xml:space="preserve"> Usluge savjetovanja "STAVER", vl</w:t>
      </w:r>
      <w:r w:rsidRPr="003C7384">
        <w:t>.</w:t>
      </w:r>
      <w:r>
        <w:t xml:space="preserve"> </w:t>
      </w:r>
      <w:r w:rsidRPr="003C7384">
        <w:t>MARIO STAVER</w:t>
      </w:r>
      <w:r>
        <w:t xml:space="preserve">, </w:t>
      </w:r>
      <w:r w:rsidRPr="006874F6">
        <w:t>Poreč, Ivana Gorana Kovačića 2a</w:t>
      </w:r>
      <w:r>
        <w:t xml:space="preserve">, OIB: </w:t>
      </w:r>
      <w:r w:rsidRPr="003C7384">
        <w:t>38111047086</w:t>
      </w:r>
      <w:r w:rsidRPr="003163DC">
        <w:t xml:space="preserve">, u iznosu od </w:t>
      </w:r>
      <w:r w:rsidRPr="0046541B">
        <w:t>18.195,20</w:t>
      </w:r>
      <w:r>
        <w:t xml:space="preserve"> </w:t>
      </w:r>
      <w:r w:rsidRPr="003163DC">
        <w:t>kn.</w:t>
      </w:r>
    </w:p>
    <w:p w:rsidRDefault="00EF167C" w:rsidP="00EF167C" w:rsidR="00EF167C" w:rsidRPr="009058D2">
      <w:pPr>
        <w:ind w:firstLine="708"/>
        <w:jc w:val="both"/>
      </w:pPr>
      <w:r w:rsidRPr="009058D2">
        <w:t>105. AMANDA SULJIC iz Genove, Corso Monte Grappa 2423, OIB: 82553801714, u iznosu od 5.041,82 kn.</w:t>
      </w:r>
    </w:p>
    <w:p w:rsidRDefault="00EF167C" w:rsidP="00EF167C" w:rsidR="00EF167C" w:rsidRPr="009058D2">
      <w:pPr>
        <w:ind w:firstLine="708"/>
        <w:jc w:val="both"/>
      </w:pPr>
      <w:r w:rsidRPr="009058D2">
        <w:t>106. SENADIN SULJIC iz Genove, Corso Monte Grappa 2423, OIB: 06712358131, u iznosu od 54.858,41 kn.</w:t>
      </w:r>
    </w:p>
    <w:p w:rsidRDefault="00EF167C" w:rsidP="00EF167C" w:rsidR="00EF167C" w:rsidRPr="009058D2">
      <w:pPr>
        <w:ind w:firstLine="708"/>
        <w:jc w:val="both"/>
      </w:pPr>
      <w:r w:rsidRPr="009058D2">
        <w:t>107. HELENA ŠALI iz Slovenije, Rače, Lončarska ulica 008, OIB: 23827639202, u iznosu od 5.673,08 kn.</w:t>
      </w:r>
    </w:p>
    <w:p w:rsidRDefault="00EF167C" w:rsidP="00EF167C" w:rsidR="00EF167C" w:rsidRPr="00D72F35">
      <w:pPr>
        <w:ind w:firstLine="708"/>
        <w:jc w:val="both"/>
      </w:pPr>
      <w:r w:rsidRPr="00D72F35">
        <w:t>108. LIVIO ŠEGON iz Poreča, Mušalež 112, OIB: 28800414562, u iznosu od 1.080,00 kn.</w:t>
      </w:r>
    </w:p>
    <w:p w:rsidRDefault="00EF167C" w:rsidP="00EF167C" w:rsidR="00EF167C" w:rsidRPr="00F015E4">
      <w:pPr>
        <w:ind w:firstLine="708"/>
        <w:jc w:val="both"/>
      </w:pPr>
      <w:r w:rsidRPr="00F015E4">
        <w:t>109. TIA vent uslužno građevinski obrt, vl., ZORAN ŠIŠAK, Zagreb, Gornji Bukovac 33c, OIB: 44040393801, u iznosu od 4.375,00 kn.</w:t>
      </w:r>
    </w:p>
    <w:p w:rsidRDefault="00EF167C" w:rsidP="00EF167C" w:rsidR="00EF167C">
      <w:pPr>
        <w:ind w:firstLine="708"/>
        <w:jc w:val="both"/>
      </w:pPr>
      <w:r>
        <w:t>110</w:t>
      </w:r>
      <w:r w:rsidRPr="003163DC">
        <w:t>.</w:t>
      </w:r>
      <w:r w:rsidRPr="004D56BF">
        <w:t xml:space="preserve"> DAVOR ŠTIFANIĆ</w:t>
      </w:r>
      <w:r>
        <w:t xml:space="preserve"> iz Poreča, </w:t>
      </w:r>
      <w:r w:rsidRPr="004D56BF">
        <w:t>43. istarske divizije 43</w:t>
      </w:r>
      <w:r>
        <w:t xml:space="preserve">, OIB: </w:t>
      </w:r>
      <w:r w:rsidRPr="004D56BF">
        <w:t>58898787441</w:t>
      </w:r>
      <w:r w:rsidRPr="003163DC">
        <w:t xml:space="preserve">, u iznosu od </w:t>
      </w:r>
      <w:r w:rsidRPr="004D56BF">
        <w:t>11.873,34</w:t>
      </w:r>
      <w:r>
        <w:t xml:space="preserve"> </w:t>
      </w:r>
      <w:r w:rsidRPr="003163DC">
        <w:t>kn.</w:t>
      </w:r>
    </w:p>
    <w:p w:rsidRDefault="00EF167C" w:rsidP="00EF167C" w:rsidR="00EF167C" w:rsidRPr="00342EBE">
      <w:pPr>
        <w:ind w:firstLine="708"/>
        <w:jc w:val="both"/>
      </w:pPr>
      <w:r w:rsidRPr="00342EBE">
        <w:t>111. KAROLINA ŠTIFANIĆ iz Poreča, Dračevac 97, OIB: 63234777950, u iznosu od 22.789,34 kn.</w:t>
      </w:r>
    </w:p>
    <w:p w:rsidRDefault="00EF167C" w:rsidP="00EF167C" w:rsidR="00EF167C">
      <w:pPr>
        <w:ind w:firstLine="708"/>
        <w:jc w:val="both"/>
      </w:pPr>
      <w:r>
        <w:t>112</w:t>
      </w:r>
      <w:r w:rsidRPr="003163DC">
        <w:t>.</w:t>
      </w:r>
      <w:r>
        <w:t xml:space="preserve"> </w:t>
      </w:r>
      <w:r w:rsidRPr="00E17D91">
        <w:t>ZORA ŠTIKOVIĆ</w:t>
      </w:r>
      <w:r>
        <w:t xml:space="preserve"> iz Poreča, </w:t>
      </w:r>
      <w:r w:rsidRPr="00E17D91">
        <w:t>Dvigradska 3</w:t>
      </w:r>
      <w:r>
        <w:t xml:space="preserve">, OIB: </w:t>
      </w:r>
      <w:r w:rsidRPr="00E17D91">
        <w:t>58197863089</w:t>
      </w:r>
      <w:r w:rsidRPr="003163DC">
        <w:t xml:space="preserve">, u iznosu od </w:t>
      </w:r>
      <w:r w:rsidRPr="00E17D91">
        <w:t>674,10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113</w:t>
      </w:r>
      <w:r w:rsidRPr="003163DC">
        <w:t>.</w:t>
      </w:r>
      <w:r>
        <w:t xml:space="preserve"> </w:t>
      </w:r>
      <w:r w:rsidRPr="00763259">
        <w:t>NEVIJA ŠURAN</w:t>
      </w:r>
      <w:r>
        <w:t xml:space="preserve"> iz Poreča, </w:t>
      </w:r>
      <w:r w:rsidRPr="00763259">
        <w:t>Velog Jože 69</w:t>
      </w:r>
      <w:r>
        <w:t xml:space="preserve">, OIB: </w:t>
      </w:r>
      <w:r w:rsidRPr="00763259">
        <w:t>85884793589</w:t>
      </w:r>
      <w:r w:rsidRPr="003163DC">
        <w:t xml:space="preserve">, u iznosu od </w:t>
      </w:r>
      <w:r w:rsidRPr="00763259">
        <w:t>12.854,87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114</w:t>
      </w:r>
      <w:r w:rsidRPr="003163DC">
        <w:t>.</w:t>
      </w:r>
      <w:r>
        <w:t xml:space="preserve"> </w:t>
      </w:r>
      <w:r w:rsidRPr="00535DCB">
        <w:t>ANTON ŠUŠNJIĆ</w:t>
      </w:r>
      <w:r>
        <w:t xml:space="preserve"> iz Poreča, </w:t>
      </w:r>
      <w:r w:rsidRPr="00535DCB">
        <w:t>Vukovarska 21</w:t>
      </w:r>
      <w:r>
        <w:t xml:space="preserve">, OIB: </w:t>
      </w:r>
      <w:r w:rsidRPr="00535DCB">
        <w:t>06188509407</w:t>
      </w:r>
      <w:r w:rsidRPr="003163DC">
        <w:t xml:space="preserve">, u iznosu od </w:t>
      </w:r>
      <w:r w:rsidRPr="00535DCB">
        <w:t>4.642,41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115</w:t>
      </w:r>
      <w:r w:rsidRPr="003163DC">
        <w:t>.</w:t>
      </w:r>
      <w:r>
        <w:t xml:space="preserve"> </w:t>
      </w:r>
      <w:r w:rsidRPr="009B5877">
        <w:t xml:space="preserve">Tele2 d.o.o. </w:t>
      </w:r>
      <w:r>
        <w:t xml:space="preserve">Zagreb, </w:t>
      </w:r>
      <w:r w:rsidRPr="009B5877">
        <w:t>Ulica grada Vukovara 269D</w:t>
      </w:r>
      <w:r>
        <w:t xml:space="preserve">, OIB: </w:t>
      </w:r>
      <w:r w:rsidRPr="009B5877">
        <w:t>70133616033</w:t>
      </w:r>
      <w:r w:rsidRPr="003163DC">
        <w:t xml:space="preserve">, u iznosu od </w:t>
      </w:r>
      <w:r w:rsidRPr="009B5877">
        <w:t>13.300,00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116</w:t>
      </w:r>
      <w:r w:rsidRPr="003163DC">
        <w:t>.</w:t>
      </w:r>
      <w:r>
        <w:t xml:space="preserve"> </w:t>
      </w:r>
      <w:r w:rsidRPr="00B80038">
        <w:t xml:space="preserve">TEMING </w:t>
      </w:r>
      <w:r>
        <w:t xml:space="preserve">d.o.o. Kućan Marof (Grad Varaždin), Varaždinska 20, OIB: </w:t>
      </w:r>
      <w:r w:rsidRPr="00B80038">
        <w:t>08112672125</w:t>
      </w:r>
      <w:r>
        <w:t xml:space="preserve">, </w:t>
      </w:r>
      <w:r w:rsidRPr="003163DC">
        <w:t xml:space="preserve">u iznosu od </w:t>
      </w:r>
      <w:r w:rsidRPr="00B80038">
        <w:t>23.842,46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 w:rsidRPr="005C2FDC">
        <w:t>117. GEORGINA TEWKESBURY iz Ballterson Beg Farm 0000, Ballaugh, Isle of Man, IM7 5BN, OIB: 60380795755, u iznosu od 39.818,55</w:t>
      </w:r>
      <w:r>
        <w:t xml:space="preserve"> kn i to kao solidarna tražbina zajedno sa tražbinom </w:t>
      </w:r>
      <w:r w:rsidRPr="00286AEE">
        <w:t xml:space="preserve">MARALENE CARROLL, BALLTERSON BEG FARM 0000, iz Tara, Sv. Martin 9, OIB: 71845612785, u iznosu od </w:t>
      </w:r>
      <w:r w:rsidRPr="00EB68D8">
        <w:t>33.233,90</w:t>
      </w:r>
      <w:r>
        <w:t xml:space="preserve"> kn.</w:t>
      </w:r>
    </w:p>
    <w:p w:rsidRDefault="00EF167C" w:rsidP="00EF167C" w:rsidR="00EF167C" w:rsidRPr="00D1712F">
      <w:pPr>
        <w:ind w:firstLine="708"/>
        <w:jc w:val="both"/>
      </w:pPr>
      <w:r w:rsidRPr="00D1712F">
        <w:t>118. ANTUN TOMIČIĆ iz Poreča, Draga Gervaisa 16, OIB: 14752206222, u iznosu od 11.638,99 kn.</w:t>
      </w:r>
    </w:p>
    <w:p w:rsidRDefault="00EF167C" w:rsidP="00EF167C" w:rsidR="00EF167C">
      <w:pPr>
        <w:ind w:firstLine="708"/>
        <w:jc w:val="both"/>
      </w:pPr>
      <w:r>
        <w:t>119</w:t>
      </w:r>
      <w:r w:rsidRPr="003163DC">
        <w:t>.</w:t>
      </w:r>
      <w:r w:rsidRPr="00856B1F">
        <w:t xml:space="preserve"> CRISTINA TORTI</w:t>
      </w:r>
      <w:r>
        <w:t xml:space="preserve"> iz </w:t>
      </w:r>
      <w:r w:rsidRPr="00544548">
        <w:t>Poreča, Pjante 7</w:t>
      </w:r>
      <w:r>
        <w:t xml:space="preserve">, OIB: </w:t>
      </w:r>
      <w:r w:rsidRPr="00856B1F">
        <w:t>47755220019</w:t>
      </w:r>
      <w:r w:rsidRPr="003163DC">
        <w:t xml:space="preserve">, u iznosu od </w:t>
      </w:r>
      <w:r w:rsidRPr="00856B1F">
        <w:t>16.101,58</w:t>
      </w:r>
      <w:r>
        <w:t xml:space="preserve"> </w:t>
      </w:r>
      <w:r w:rsidRPr="003163DC">
        <w:t>kn.</w:t>
      </w:r>
    </w:p>
    <w:p w:rsidRDefault="00EF167C" w:rsidP="00EF167C" w:rsidR="00EF167C" w:rsidRPr="0003039B">
      <w:pPr>
        <w:ind w:firstLine="708"/>
        <w:jc w:val="both"/>
      </w:pPr>
      <w:r w:rsidRPr="0003039B">
        <w:t>120. DANIELA TORTI iz Italije, Milano, Assago, Via Pietro Nenni 4, OIB: 74109307505, u iznosu od 2.227,50 kn.</w:t>
      </w:r>
    </w:p>
    <w:p w:rsidRDefault="00EF167C" w:rsidP="00EF167C" w:rsidR="00EF167C">
      <w:pPr>
        <w:ind w:firstLine="708"/>
        <w:jc w:val="both"/>
      </w:pPr>
      <w:r>
        <w:t>121</w:t>
      </w:r>
      <w:r w:rsidRPr="003163DC">
        <w:t>.</w:t>
      </w:r>
      <w:r>
        <w:t xml:space="preserve"> </w:t>
      </w:r>
      <w:r w:rsidRPr="00CD78FF">
        <w:t xml:space="preserve">TRIO I, </w:t>
      </w:r>
      <w:r>
        <w:t xml:space="preserve">d.o.o. Buzet, </w:t>
      </w:r>
      <w:r w:rsidRPr="00CD78FF">
        <w:t>Mažinjica 101</w:t>
      </w:r>
      <w:r>
        <w:t xml:space="preserve">, OIB: </w:t>
      </w:r>
      <w:r w:rsidRPr="00CD78FF">
        <w:t>47572307588</w:t>
      </w:r>
      <w:r>
        <w:t xml:space="preserve">, </w:t>
      </w:r>
      <w:r w:rsidRPr="003163DC">
        <w:t xml:space="preserve">u iznosu od </w:t>
      </w:r>
      <w:r w:rsidRPr="00CD78FF">
        <w:t>303,75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 w:rsidRPr="006064BA">
        <w:t xml:space="preserve">122. UDRUGA HRVATSKIH PUTNIČKIH AGENCIJA, Zagreb, Izidora Kršnjavoga 1, OIB: 94944289033, u iznosu </w:t>
      </w:r>
      <w:r w:rsidRPr="003163DC">
        <w:t xml:space="preserve">od </w:t>
      </w:r>
      <w:r w:rsidRPr="0052012B">
        <w:t>4.500,00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123</w:t>
      </w:r>
      <w:r w:rsidRPr="003163DC">
        <w:t>.</w:t>
      </w:r>
      <w:r>
        <w:t xml:space="preserve"> </w:t>
      </w:r>
      <w:r w:rsidRPr="00535BDF">
        <w:t>KATARINA UŽILA</w:t>
      </w:r>
      <w:r>
        <w:t xml:space="preserve"> iz Poreča, Mugeba 31 A, OIB: </w:t>
      </w:r>
      <w:r w:rsidRPr="00535BDF">
        <w:t>80605900289</w:t>
      </w:r>
      <w:r>
        <w:t xml:space="preserve">, </w:t>
      </w:r>
      <w:r w:rsidRPr="003163DC">
        <w:t xml:space="preserve">u iznosu od </w:t>
      </w:r>
      <w:r w:rsidRPr="00535BDF">
        <w:t>1.178,02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124</w:t>
      </w:r>
      <w:r w:rsidRPr="003163DC">
        <w:t>.</w:t>
      </w:r>
      <w:r>
        <w:t xml:space="preserve"> </w:t>
      </w:r>
      <w:r w:rsidRPr="00980075">
        <w:t>KLAUDIO VALENTA</w:t>
      </w:r>
      <w:r>
        <w:t xml:space="preserve"> iz Poreča, </w:t>
      </w:r>
      <w:r w:rsidRPr="00980075">
        <w:t>Bruna Valentija 54</w:t>
      </w:r>
      <w:r>
        <w:t xml:space="preserve">, OIB: </w:t>
      </w:r>
      <w:r w:rsidRPr="00980075">
        <w:t>05815622585</w:t>
      </w:r>
      <w:r>
        <w:t xml:space="preserve">, </w:t>
      </w:r>
      <w:r w:rsidRPr="003163DC">
        <w:t xml:space="preserve">u iznosu od </w:t>
      </w:r>
      <w:r w:rsidRPr="00980075">
        <w:t>8.935,30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125</w:t>
      </w:r>
      <w:r w:rsidRPr="003163DC">
        <w:t>.</w:t>
      </w:r>
      <w:r>
        <w:t xml:space="preserve"> </w:t>
      </w:r>
      <w:r w:rsidRPr="00AF12D9">
        <w:t xml:space="preserve">VILA VRSAR </w:t>
      </w:r>
      <w:r>
        <w:t xml:space="preserve">d.o.o. Vrsar, </w:t>
      </w:r>
      <w:r w:rsidRPr="00AF12D9">
        <w:t>Aldo Negri 34</w:t>
      </w:r>
      <w:r>
        <w:t xml:space="preserve">, OIB: </w:t>
      </w:r>
      <w:r w:rsidRPr="00AF12D9">
        <w:t>30391625116</w:t>
      </w:r>
      <w:r>
        <w:t>,</w:t>
      </w:r>
      <w:r w:rsidRPr="003163DC">
        <w:t xml:space="preserve"> u iznosu od </w:t>
      </w:r>
      <w:r w:rsidRPr="00AF12D9">
        <w:t>20.000,00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126</w:t>
      </w:r>
      <w:r w:rsidRPr="003163DC">
        <w:t>.</w:t>
      </w:r>
      <w:r>
        <w:t xml:space="preserve"> </w:t>
      </w:r>
      <w:r w:rsidRPr="00483C70">
        <w:t xml:space="preserve">VISION </w:t>
      </w:r>
      <w:r>
        <w:t xml:space="preserve">d.o.o. Novigrad, </w:t>
      </w:r>
      <w:r w:rsidRPr="00483C70">
        <w:t>Ulica Murvi 15</w:t>
      </w:r>
      <w:r>
        <w:t xml:space="preserve">, OIB: </w:t>
      </w:r>
      <w:r w:rsidRPr="00483C70">
        <w:t>73318086520</w:t>
      </w:r>
      <w:r>
        <w:t xml:space="preserve">, </w:t>
      </w:r>
      <w:r w:rsidRPr="003163DC">
        <w:t xml:space="preserve">u iznosu od </w:t>
      </w:r>
      <w:r w:rsidRPr="00483C70">
        <w:t>550,75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127</w:t>
      </w:r>
      <w:r w:rsidRPr="003163DC">
        <w:t>.</w:t>
      </w:r>
      <w:r>
        <w:t xml:space="preserve"> </w:t>
      </w:r>
      <w:r w:rsidRPr="00A4769F">
        <w:t>ERNST VOGT</w:t>
      </w:r>
      <w:r>
        <w:t xml:space="preserve"> iz Poreča, Buići 41, OIB: </w:t>
      </w:r>
      <w:r w:rsidRPr="00A4769F">
        <w:t>93735213833</w:t>
      </w:r>
      <w:r>
        <w:t xml:space="preserve">, </w:t>
      </w:r>
      <w:r w:rsidRPr="003163DC">
        <w:t xml:space="preserve">u iznosu od </w:t>
      </w:r>
      <w:r w:rsidRPr="00A4769F">
        <w:t>283,34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128</w:t>
      </w:r>
      <w:r w:rsidRPr="003163DC">
        <w:t>.</w:t>
      </w:r>
      <w:r>
        <w:t xml:space="preserve"> </w:t>
      </w:r>
      <w:r w:rsidRPr="00F47BB2">
        <w:t>NEVIA VORIĆ</w:t>
      </w:r>
      <w:r>
        <w:t xml:space="preserve"> iz Poreča, </w:t>
      </w:r>
      <w:r w:rsidRPr="00F47BB2">
        <w:t>Maura Gioseffia 7</w:t>
      </w:r>
      <w:r>
        <w:t xml:space="preserve">, OIB: </w:t>
      </w:r>
      <w:r w:rsidRPr="00F47BB2">
        <w:t>98966682633</w:t>
      </w:r>
      <w:r>
        <w:t xml:space="preserve">, </w:t>
      </w:r>
      <w:r w:rsidRPr="003163DC">
        <w:t xml:space="preserve">u iznosu od </w:t>
      </w:r>
      <w:r w:rsidRPr="00F47BB2">
        <w:t>14.513,34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 w:rsidRPr="00346B18">
        <w:t>129. WOHNBAU BRIXENTAL H &amp; M d.o.o. Poreč, Montižana 35, OIB: 63540091070</w:t>
      </w:r>
      <w:r>
        <w:t xml:space="preserve">, </w:t>
      </w:r>
      <w:r w:rsidRPr="003163DC">
        <w:t xml:space="preserve">u iznosu od </w:t>
      </w:r>
      <w:r w:rsidRPr="007E6644">
        <w:t>3.440,50</w:t>
      </w:r>
      <w:r>
        <w:t xml:space="preserve"> </w:t>
      </w:r>
      <w:r w:rsidRPr="003163DC">
        <w:t>kn.</w:t>
      </w:r>
    </w:p>
    <w:p w:rsidRDefault="00EF167C" w:rsidP="00EF167C" w:rsidR="00EF167C">
      <w:pPr>
        <w:ind w:firstLine="708"/>
        <w:jc w:val="both"/>
      </w:pPr>
      <w:r>
        <w:t>130</w:t>
      </w:r>
      <w:r w:rsidRPr="003163DC">
        <w:t>.</w:t>
      </w:r>
      <w:r>
        <w:t xml:space="preserve"> </w:t>
      </w:r>
      <w:r w:rsidRPr="00F94ADF">
        <w:t>MLADEN ŽIKOVIĆ</w:t>
      </w:r>
      <w:r>
        <w:t xml:space="preserve"> iz Poreča, </w:t>
      </w:r>
      <w:r w:rsidRPr="00F94ADF">
        <w:t>Bruna Valentija 34</w:t>
      </w:r>
      <w:r>
        <w:t xml:space="preserve">, OIB: </w:t>
      </w:r>
      <w:r w:rsidRPr="00F94ADF">
        <w:t>23460457696</w:t>
      </w:r>
      <w:r>
        <w:t xml:space="preserve">, </w:t>
      </w:r>
      <w:r w:rsidRPr="003163DC">
        <w:t xml:space="preserve">u iznosu od </w:t>
      </w:r>
      <w:r w:rsidRPr="00F94ADF">
        <w:t>7.668,08</w:t>
      </w:r>
      <w:r>
        <w:t xml:space="preserve"> </w:t>
      </w:r>
      <w:r w:rsidRPr="003163DC">
        <w:t>kn.</w:t>
      </w:r>
    </w:p>
    <w:p w:rsidRDefault="00EF167C" w:rsidP="00EF167C" w:rsidR="00EF167C" w:rsidRPr="00987F4A">
      <w:pPr>
        <w:ind w:firstLine="708"/>
        <w:jc w:val="both"/>
      </w:pPr>
      <w:r>
        <w:t>131</w:t>
      </w:r>
      <w:r w:rsidRPr="003163DC">
        <w:t>.</w:t>
      </w:r>
      <w:r>
        <w:t xml:space="preserve"> </w:t>
      </w:r>
      <w:r w:rsidRPr="0011166D">
        <w:t>DENIS BORIS ŽIVOLIĆ</w:t>
      </w:r>
      <w:r>
        <w:t xml:space="preserve"> iz </w:t>
      </w:r>
      <w:r w:rsidRPr="00987F4A">
        <w:t>Poreča, Vukovarska 26</w:t>
      </w:r>
      <w:r>
        <w:t xml:space="preserve">, OIB: </w:t>
      </w:r>
      <w:r w:rsidRPr="0011166D">
        <w:t>83490948747</w:t>
      </w:r>
      <w:r>
        <w:t xml:space="preserve">, </w:t>
      </w:r>
      <w:r w:rsidRPr="00987F4A">
        <w:t>u iznosu od 1.950,00 kn.</w:t>
      </w:r>
    </w:p>
    <w:p w:rsidRDefault="00EF167C" w:rsidP="00EF167C" w:rsidR="00EF167C">
      <w:pPr>
        <w:ind w:firstLine="708"/>
        <w:jc w:val="both"/>
      </w:pPr>
      <w:r>
        <w:t>132</w:t>
      </w:r>
      <w:r w:rsidRPr="003163DC">
        <w:t>.</w:t>
      </w:r>
      <w:r>
        <w:t xml:space="preserve"> O</w:t>
      </w:r>
      <w:r w:rsidRPr="00163BDE">
        <w:t>brt za grafičku djelatnost</w:t>
      </w:r>
      <w:r>
        <w:t xml:space="preserve"> "</w:t>
      </w:r>
      <w:r w:rsidRPr="00163BDE">
        <w:t>SIGRA MARKETING", vl. RONALD ŽUŽIĆ</w:t>
      </w:r>
      <w:r>
        <w:t>, Poreč, M</w:t>
      </w:r>
      <w:r w:rsidRPr="00163BDE">
        <w:t>. Vlašića 39</w:t>
      </w:r>
      <w:r>
        <w:t xml:space="preserve">, OIB: </w:t>
      </w:r>
      <w:r w:rsidRPr="00163BDE">
        <w:t>13035992118</w:t>
      </w:r>
      <w:r>
        <w:t xml:space="preserve">, </w:t>
      </w:r>
      <w:r w:rsidRPr="003163DC">
        <w:t xml:space="preserve">u iznosu od </w:t>
      </w:r>
      <w:r w:rsidRPr="00163BDE">
        <w:t>4.750,00</w:t>
      </w:r>
      <w:r>
        <w:t xml:space="preserve"> </w:t>
      </w:r>
      <w:r w:rsidRPr="003163DC">
        <w:t>kn.</w:t>
      </w:r>
    </w:p>
    <w:p w:rsidRDefault="00EF167C" w:rsidP="00EF167C" w:rsidR="00EF167C" w:rsidRPr="00346B18">
      <w:pPr>
        <w:ind w:firstLine="708"/>
        <w:jc w:val="both"/>
      </w:pPr>
      <w:r w:rsidRPr="00346B18">
        <w:t>133. Sveučilište u Zagrebu - Studentski centar u Zagrebu, Savska cesta 25, OIB: 22597784145, u iznosu od 5.931,25 kn.</w:t>
      </w:r>
    </w:p>
    <w:p w:rsidRDefault="00C37497" w:rsidP="00C37497" w:rsidR="00C37497" w:rsidRPr="00FF17F4">
      <w:pPr>
        <w:ind w:firstLine="720"/>
        <w:jc w:val="both"/>
      </w:pPr>
    </w:p>
    <w:p w:rsidRDefault="00C37497" w:rsidP="00C37497" w:rsidR="00C37497" w:rsidRPr="00FF17F4">
      <w:pPr>
        <w:ind w:left="360"/>
        <w:jc w:val="center"/>
      </w:pPr>
      <w:r w:rsidRPr="00FF17F4">
        <w:t>Obrazloženje</w:t>
      </w:r>
    </w:p>
    <w:p w:rsidRDefault="00C37497" w:rsidP="00C37497" w:rsidR="00C37497" w:rsidRPr="00FF17F4">
      <w:pPr>
        <w:ind w:left="360"/>
        <w:jc w:val="both"/>
      </w:pPr>
    </w:p>
    <w:p w:rsidRDefault="008D0294" w:rsidP="00FF17F4" w:rsidR="008D0294" w:rsidRPr="00FF17F4">
      <w:pPr>
        <w:pStyle w:val="Zaglavlje"/>
        <w:jc w:val="both"/>
      </w:pPr>
      <w:r w:rsidRPr="00FF17F4">
        <w:tab/>
        <w:t xml:space="preserve">          Rješenjem posl.br. </w:t>
      </w:r>
      <w:r w:rsidR="00BF5B8C">
        <w:t>S</w:t>
      </w:r>
      <w:r w:rsidRPr="00FF17F4">
        <w:t>t-</w:t>
      </w:r>
      <w:r w:rsidR="00BF5B8C">
        <w:t>112</w:t>
      </w:r>
      <w:r w:rsidRPr="00FF17F4">
        <w:t>9/16-</w:t>
      </w:r>
      <w:r w:rsidR="00BF5B8C">
        <w:t>8 od 13</w:t>
      </w:r>
      <w:r w:rsidRPr="00FF17F4">
        <w:t xml:space="preserve">. </w:t>
      </w:r>
      <w:r w:rsidR="00BF5B8C">
        <w:t>siječnja</w:t>
      </w:r>
      <w:r w:rsidRPr="00FF17F4">
        <w:t xml:space="preserve"> 201</w:t>
      </w:r>
      <w:r w:rsidR="00BF5B8C">
        <w:t>7</w:t>
      </w:r>
      <w:r w:rsidRPr="00FF17F4">
        <w:t>. pozvani su vjerovnici dužnika da u roku od 15 (petnaest) dana od dana objave tog rješenja na stranici e-Oglasna ploča, prijave svoje tražbine FINA Rijeka, Frana Kurelca 8, 51000 Rijeka.</w:t>
      </w:r>
      <w:r w:rsidR="00FF17F4" w:rsidRPr="00FF17F4">
        <w:t xml:space="preserve"> </w:t>
      </w:r>
      <w:r w:rsidRPr="00FF17F4">
        <w:t>To je rješenje objavlj</w:t>
      </w:r>
      <w:r w:rsidR="00BF5B8C">
        <w:t>eno putem e-oglasne ploče suda 13</w:t>
      </w:r>
      <w:r w:rsidRPr="00FF17F4">
        <w:t xml:space="preserve">. </w:t>
      </w:r>
      <w:r w:rsidR="00BF5B8C">
        <w:t>siječnja</w:t>
      </w:r>
      <w:r w:rsidRPr="00FF17F4">
        <w:t xml:space="preserve"> 201</w:t>
      </w:r>
      <w:r w:rsidR="00BF5B8C">
        <w:t>7</w:t>
      </w:r>
      <w:r w:rsidRPr="00FF17F4">
        <w:t xml:space="preserve">.  </w:t>
      </w:r>
    </w:p>
    <w:p w:rsidRDefault="008D0294" w:rsidP="00C37497" w:rsidR="008D0294" w:rsidRPr="00FF17F4">
      <w:pPr>
        <w:ind w:firstLine="708"/>
        <w:jc w:val="both"/>
      </w:pPr>
    </w:p>
    <w:p w:rsidRDefault="00C37497" w:rsidP="00C37497" w:rsidR="00C835B6" w:rsidRPr="00FF17F4">
      <w:pPr>
        <w:ind w:firstLine="708"/>
        <w:jc w:val="both"/>
      </w:pPr>
      <w:r w:rsidRPr="00FF17F4">
        <w:t xml:space="preserve">Na </w:t>
      </w:r>
      <w:r w:rsidR="008D0294" w:rsidRPr="00FF17F4">
        <w:t xml:space="preserve">ispitnom ročištu </w:t>
      </w:r>
      <w:r w:rsidR="00BF5B8C">
        <w:t>03</w:t>
      </w:r>
      <w:r w:rsidRPr="00FF17F4">
        <w:t xml:space="preserve">. </w:t>
      </w:r>
      <w:r w:rsidR="00BF5B8C">
        <w:t>ožujka</w:t>
      </w:r>
      <w:r w:rsidR="001F4AD6" w:rsidRPr="00FF17F4">
        <w:t xml:space="preserve"> 201</w:t>
      </w:r>
      <w:r w:rsidR="00BF5B8C">
        <w:t>7</w:t>
      </w:r>
      <w:r w:rsidRPr="00FF17F4">
        <w:t>. ispitane su prijave tražbina</w:t>
      </w:r>
      <w:r w:rsidR="001F4AD6" w:rsidRPr="00FF17F4">
        <w:t>, te je sukladno odredbi čl. 50. st. 1. i 2. Stečajnog zakona (NN 71/15, dalje: SZ), na temelju tablice ispitanih tražbina, doneseno rješenje o utvrđenim tražbinama</w:t>
      </w:r>
      <w:r w:rsidR="00BF5B8C">
        <w:t xml:space="preserve"> – kao u izreci</w:t>
      </w:r>
      <w:r w:rsidR="001F4AD6" w:rsidRPr="00FF17F4">
        <w:t>.</w:t>
      </w:r>
    </w:p>
    <w:p w:rsidRDefault="00C835B6" w:rsidP="00C835B6" w:rsidR="00F72CE7" w:rsidRPr="00FF17F4">
      <w:pPr>
        <w:jc w:val="both"/>
      </w:pPr>
      <w:r w:rsidRPr="00FF17F4">
        <w:tab/>
      </w:r>
    </w:p>
    <w:p w:rsidRDefault="00070FEB" w:rsidP="00EF167C" w:rsidR="00EF167C">
      <w:pPr>
        <w:ind w:firstLine="708"/>
        <w:jc w:val="center"/>
      </w:pPr>
      <w:r w:rsidRPr="00FF17F4">
        <w:t>U Pazinu,</w:t>
      </w:r>
      <w:r w:rsidR="007D2BE7" w:rsidRPr="00FF17F4">
        <w:t xml:space="preserve"> </w:t>
      </w:r>
      <w:r w:rsidR="00EF167C" w:rsidRPr="00EF167C">
        <w:t xml:space="preserve">03. ožujka 2017. </w:t>
      </w:r>
    </w:p>
    <w:p w:rsidRDefault="00EF167C" w:rsidP="00EF167C" w:rsidR="00C37497" w:rsidRPr="00FF17F4">
      <w:pPr>
        <w:ind w:firstLine="70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7497" w:rsidRPr="00FF17F4">
        <w:t>Stečajni sudac</w:t>
      </w:r>
    </w:p>
    <w:p w:rsidRDefault="00C37497" w:rsidP="00C37497" w:rsidR="00F72CE7" w:rsidRPr="00FF17F4">
      <w:pPr>
        <w:ind w:firstLine="708" w:left="4956"/>
        <w:jc w:val="center"/>
      </w:pPr>
      <w:r w:rsidRPr="00FF17F4">
        <w:t xml:space="preserve">         </w:t>
      </w:r>
    </w:p>
    <w:p w:rsidRDefault="00F72CE7" w:rsidP="00C37497" w:rsidR="00C37497" w:rsidRPr="00FF17F4">
      <w:pPr>
        <w:ind w:firstLine="708" w:left="4956"/>
        <w:jc w:val="center"/>
      </w:pPr>
      <w:r w:rsidRPr="00FF17F4">
        <w:tab/>
        <w:t>Ivan Dujić</w:t>
      </w:r>
      <w:r w:rsidR="001813B3">
        <w:t>, v.r.</w:t>
      </w:r>
      <w:r w:rsidR="00C37497" w:rsidRPr="00FF17F4">
        <w:t xml:space="preserve"> </w:t>
      </w:r>
    </w:p>
    <w:p w:rsidRDefault="00C37497" w:rsidP="00C37497" w:rsidR="00C37497" w:rsidRPr="00FF17F4">
      <w:pPr>
        <w:ind w:firstLine="708"/>
        <w:jc w:val="both"/>
      </w:pPr>
    </w:p>
    <w:p w:rsidRDefault="00FF17F4" w:rsidP="00C37497" w:rsidR="00FF17F4" w:rsidRPr="00FF17F4">
      <w:pPr>
        <w:ind w:firstLine="708"/>
        <w:jc w:val="both"/>
      </w:pPr>
    </w:p>
    <w:p w:rsidRDefault="00F72CE7" w:rsidP="00C37497" w:rsidR="00F72CE7">
      <w:pPr>
        <w:ind w:firstLine="708"/>
        <w:jc w:val="both"/>
      </w:pPr>
    </w:p>
    <w:p w:rsidRDefault="003A49D4" w:rsidP="00C37497" w:rsidR="003A49D4" w:rsidRPr="00FF17F4">
      <w:pPr>
        <w:ind w:firstLine="708"/>
        <w:jc w:val="both"/>
      </w:pPr>
    </w:p>
    <w:p w:rsidRDefault="00C37497" w:rsidP="00C37497" w:rsidR="00C37497" w:rsidRPr="00FF17F4">
      <w:pPr>
        <w:ind w:firstLine="708"/>
        <w:jc w:val="both"/>
      </w:pPr>
      <w:r w:rsidRPr="00FF17F4">
        <w:t>UPUTA O PRAVNOM LIJEKU:</w:t>
      </w:r>
    </w:p>
    <w:p w:rsidRDefault="00C37497" w:rsidP="00C37497" w:rsidR="00C37497" w:rsidRPr="00FF17F4">
      <w:pPr>
        <w:ind w:firstLine="708"/>
        <w:jc w:val="both"/>
      </w:pPr>
      <w:r w:rsidRPr="00FF17F4">
        <w:t xml:space="preserve">Protiv ovog rješenja pravo na žalbu ima </w:t>
      </w:r>
      <w:r w:rsidR="005B6A41" w:rsidRPr="00FF17F4">
        <w:t xml:space="preserve">dužnik </w:t>
      </w:r>
      <w:r w:rsidRPr="00FF17F4">
        <w:t xml:space="preserve">i svaki vjerovnik u dijelu koji se </w:t>
      </w:r>
      <w:r w:rsidR="005B6A41" w:rsidRPr="00FF17F4">
        <w:t>odnosi na</w:t>
      </w:r>
      <w:r w:rsidRPr="00FF17F4">
        <w:t xml:space="preserve"> njegov</w:t>
      </w:r>
      <w:r w:rsidR="005B6A41" w:rsidRPr="00FF17F4">
        <w:t>u</w:t>
      </w:r>
      <w:r w:rsidRPr="00FF17F4">
        <w:t xml:space="preserve"> prijavljen</w:t>
      </w:r>
      <w:r w:rsidR="005B6A41" w:rsidRPr="00FF17F4">
        <w:t>u tražbinu</w:t>
      </w:r>
      <w:r w:rsidRPr="00FF17F4">
        <w:t xml:space="preserve"> i tražbin</w:t>
      </w:r>
      <w:r w:rsidR="005B6A41" w:rsidRPr="00FF17F4">
        <w:t>u koju je osporio (čl.</w:t>
      </w:r>
      <w:r w:rsidRPr="00FF17F4">
        <w:t xml:space="preserve"> </w:t>
      </w:r>
      <w:r w:rsidR="005B6A41" w:rsidRPr="00FF17F4">
        <w:t>51. st. 1.</w:t>
      </w:r>
      <w:r w:rsidRPr="00FF17F4">
        <w:t xml:space="preserve"> S</w:t>
      </w:r>
      <w:r w:rsidR="005B6A41" w:rsidRPr="00FF17F4">
        <w:t>Z-a</w:t>
      </w:r>
      <w:r w:rsidRPr="00FF17F4">
        <w:t>)</w:t>
      </w:r>
      <w:r w:rsidR="00FF17F4" w:rsidRPr="00FF17F4">
        <w:t>, odnosno u dijelu u kojem je njegova tražbina odbačena (čl. 36. st. 6. SZ-a)</w:t>
      </w:r>
      <w:r w:rsidRPr="00FF17F4">
        <w:t xml:space="preserve">. </w:t>
      </w:r>
      <w:r w:rsidR="005B6A41" w:rsidRPr="00FF17F4">
        <w:t>Žalba se izjavljuje u roku od 8 dana od dana dostave ovog rješenja</w:t>
      </w:r>
      <w:r w:rsidR="00A910EF" w:rsidRPr="00FF17F4">
        <w:t>, a dostava se smatra obavljenom istekom osmog dana od dana objave rješenja na mrežnoj stranici e-oglasna ploča sudova (čl. 50. st. 4. u svezi s čl. 12. st. 1. SZ-a)</w:t>
      </w:r>
      <w:r w:rsidR="005B6A41" w:rsidRPr="00FF17F4">
        <w:t xml:space="preserve">. </w:t>
      </w:r>
      <w:r w:rsidRPr="00FF17F4">
        <w:t xml:space="preserve">O žalbi odlučuje Visoki trgovački sud Republike Hrvatske. </w:t>
      </w:r>
    </w:p>
    <w:p w:rsidRDefault="00C37497" w:rsidP="00C37497" w:rsidR="00C37497">
      <w:pPr>
        <w:ind w:left="7080"/>
        <w:jc w:val="both"/>
      </w:pPr>
    </w:p>
    <w:p w:rsidRDefault="003A49D4" w:rsidP="00C37497" w:rsidR="003A49D4">
      <w:pPr>
        <w:ind w:left="7080"/>
        <w:jc w:val="both"/>
      </w:pPr>
    </w:p>
    <w:p w:rsidRDefault="003A49D4" w:rsidP="00C37497" w:rsidR="003A49D4" w:rsidRPr="00FF17F4">
      <w:pPr>
        <w:ind w:left="7080"/>
        <w:jc w:val="both"/>
      </w:pPr>
    </w:p>
    <w:p w:rsidRDefault="00C37497" w:rsidP="00FA554C" w:rsidR="00FA554C" w:rsidRPr="00FF17F4">
      <w:r w:rsidRPr="00FF17F4">
        <w:t xml:space="preserve">DNA: </w:t>
      </w:r>
    </w:p>
    <w:p w:rsidRDefault="00C37497" w:rsidP="003A49D4" w:rsidR="003A49D4">
      <w:r w:rsidRPr="00FF17F4">
        <w:t>-</w:t>
      </w:r>
      <w:r w:rsidR="000806A9" w:rsidRPr="00FF17F4">
        <w:t xml:space="preserve"> e-oglasna ploča 8</w:t>
      </w:r>
      <w:r w:rsidRPr="00FF17F4">
        <w:t xml:space="preserve"> dana</w:t>
      </w:r>
    </w:p>
    <w:p w:rsidRDefault="00BF5B8C" w:rsidP="003A49D4" w:rsidR="00BF5B8C">
      <w:r>
        <w:t>- dužniku</w:t>
      </w:r>
    </w:p>
    <w:sectPr w:rsidSect="00070FEB" w:rsidR="00BF5B8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70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592" w:rsidP="00C37497" w:rsidR="009D1592">
      <w:r>
        <w:separator/>
      </w:r>
    </w:p>
  </w:endnote>
  <w:endnote w:id="0" w:type="continuationSeparator">
    <w:p w:rsidRDefault="009D1592" w:rsidP="00C37497" w:rsidR="009D1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592" w:rsidP="00C37497" w:rsidR="009D1592">
      <w:r>
        <w:separator/>
      </w:r>
    </w:p>
  </w:footnote>
  <w:footnote w:id="0" w:type="continuationSeparator">
    <w:p w:rsidRDefault="009D1592" w:rsidP="00C37497" w:rsidR="009D15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67C" w:rsidP="00555620" w:rsidR="00EF16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167C" w:rsidR="00EF16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67C" w:rsidP="00555620" w:rsidR="00EF16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13B3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EF167C" w:rsidP="00555620" w:rsidR="00EF167C">
    <w:pPr>
      <w:pStyle w:val="Zaglavlje"/>
      <w:jc w:val="center"/>
    </w:pPr>
    <w:r>
      <w:tab/>
    </w:r>
    <w:r>
      <w:tab/>
    </w:r>
    <w:r w:rsidRPr="00EF167C">
      <w:t>Posl.br. 10 St-1129/16-27</w:t>
    </w:r>
  </w:p>
  <w:p w:rsidRDefault="00EF167C" w:rsidP="00555620" w:rsidR="00EF167C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67C" w:rsidR="00EF167C">
    <w:pPr>
      <w:pStyle w:val="Zaglavlje"/>
    </w:pPr>
    <w:r>
      <w:tab/>
    </w:r>
    <w:r>
      <w:tab/>
    </w:r>
    <w:r w:rsidRPr="00B35953">
      <w:t>Posl.br. 10 St-</w:t>
    </w:r>
    <w:r>
      <w:t>1129</w:t>
    </w:r>
    <w:r w:rsidRPr="00B35953">
      <w:t>/16-</w:t>
    </w:r>
    <w: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000488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0A571D8"/>
    <w:multiLevelType w:val="hybridMultilevel"/>
    <w:tmpl w:val="43B0189A"/>
    <w:lvl w:tplc="79BED4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7497"/>
    <w:rsid w:val="00001777"/>
    <w:rsid w:val="00070FEB"/>
    <w:rsid w:val="000806A9"/>
    <w:rsid w:val="001813B3"/>
    <w:rsid w:val="001F4AD6"/>
    <w:rsid w:val="00284054"/>
    <w:rsid w:val="00303D93"/>
    <w:rsid w:val="003746F3"/>
    <w:rsid w:val="003A078C"/>
    <w:rsid w:val="003A49D4"/>
    <w:rsid w:val="004619B6"/>
    <w:rsid w:val="004B79CF"/>
    <w:rsid w:val="00554328"/>
    <w:rsid w:val="00555620"/>
    <w:rsid w:val="005B6A41"/>
    <w:rsid w:val="005D134B"/>
    <w:rsid w:val="0061465F"/>
    <w:rsid w:val="006F0439"/>
    <w:rsid w:val="00785E9B"/>
    <w:rsid w:val="007D2BE7"/>
    <w:rsid w:val="007D3A4C"/>
    <w:rsid w:val="008A73E9"/>
    <w:rsid w:val="008D0294"/>
    <w:rsid w:val="00920471"/>
    <w:rsid w:val="00985388"/>
    <w:rsid w:val="009D1592"/>
    <w:rsid w:val="00A910EF"/>
    <w:rsid w:val="00AE2713"/>
    <w:rsid w:val="00B35953"/>
    <w:rsid w:val="00B854D1"/>
    <w:rsid w:val="00BF5B8C"/>
    <w:rsid w:val="00C37497"/>
    <w:rsid w:val="00C835B6"/>
    <w:rsid w:val="00E47054"/>
    <w:rsid w:val="00EA1436"/>
    <w:rsid w:val="00EE68F8"/>
    <w:rsid w:val="00EF167C"/>
    <w:rsid w:val="00F72CE7"/>
    <w:rsid w:val="00F92FDB"/>
    <w:rsid w:val="00F9530B"/>
    <w:rsid w:val="00FA554C"/>
    <w:rsid w:val="00FB77F3"/>
    <w:rsid w:val="00FF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uiPriority="0" w:name="List Bullet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07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74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7497"/>
  </w:style>
  <w:style w:styleId="Tekstbalonia" w:type="paragraph">
    <w:name w:val="Balloon Text"/>
    <w:basedOn w:val="Normal"/>
    <w:link w:val="TekstbaloniaChar"/>
    <w:uiPriority w:val="99"/>
    <w:semiHidden/>
    <w:unhideWhenUsed/>
    <w:rsid w:val="00C374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749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4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Grafikeoznake" w:type="paragraph">
    <w:name w:val="List Bullet"/>
    <w:basedOn w:val="Normal"/>
    <w:rsid w:val="00C37497"/>
    <w:pPr>
      <w:numPr>
        <w:numId w:val="1"/>
      </w:numPr>
    </w:pPr>
    <w:rPr>
      <w:bCs/>
    </w:rPr>
  </w:style>
  <w:style w:styleId="Odlomakpopisa" w:type="paragraph">
    <w:name w:val="List Paragraph"/>
    <w:basedOn w:val="Normal"/>
    <w:uiPriority w:val="34"/>
    <w:qFormat/>
    <w:rsid w:val="00EF16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3B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3B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3B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3B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List Bulle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07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74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3749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7497"/>
  </w:style>
  <w:style w:styleId="Tekstbalonia" w:type="paragraph">
    <w:name w:val="Balloon Text"/>
    <w:basedOn w:val="Normal"/>
    <w:link w:val="TekstbaloniaChar"/>
    <w:uiPriority w:val="99"/>
    <w:semiHidden/>
    <w:unhideWhenUsed/>
    <w:rsid w:val="00C374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749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4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7497"/>
    <w:rPr>
      <w:rFonts w:ascii="Times New Roman" w:cs="Times New Roman" w:eastAsia="Times New Roman" w:hAnsi="Times New Roman"/>
      <w:sz w:val="24"/>
      <w:szCs w:val="24"/>
      <w:lang w:eastAsia="hr-HR"/>
    </w:rPr>
  </w:style>
  <w:style w:styleId="Grafikeoznake" w:type="paragraph">
    <w:name w:val="List Bullet"/>
    <w:basedOn w:val="Normal"/>
    <w:rsid w:val="00C37497"/>
    <w:pPr>
      <w:numPr>
        <w:numId w:val="1"/>
      </w:numPr>
    </w:pPr>
    <w:rPr>
      <w:bCs/>
    </w:rPr>
  </w:style>
  <w:style w:styleId="Odlomakpopisa" w:type="paragraph">
    <w:name w:val="List Paragraph"/>
    <w:basedOn w:val="Normal"/>
    <w:uiPriority w:val="34"/>
    <w:qFormat/>
    <w:rsid w:val="00EF16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3B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3B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3B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3B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St-1129/2016</izvorni_sadrzaj>
    <derivirana_varijabla naziv="DomainObject.Predmet.OznakaBroj_1">St-1129/2016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 TURIZAM d.o.o. POREČ</izvorni_sadrzaj>
    <derivirana_varijabla naziv="DomainObject.Predmet.ProtustrankaFormated_1">  ARLEN TURIZAM d.o.o. POREČ</derivirana_varijabla>
  </DomainObject.Predmet.ProtustrankaFormated>
  <DomainObject.Predmet.ProtustrankaFormatedOIB>
    <izvorni_sadrzaj>  ARLEN TURIZAM d.o.o. POREČ, OIB 17423862485</izvorni_sadrzaj>
    <derivirana_varijabla naziv="DomainObject.Predmet.ProtustrankaFormatedOIB_1">  ARLEN TURIZAM d.o.o. POREČ, OIB 17423862485</derivirana_varijabla>
  </DomainObject.Predmet.ProtustrankaFormatedOIB>
  <DomainObject.Predmet.ProtustrankaFormatedWithAdress>
    <izvorni_sadrzaj> ARLEN TURIZAM d.o.o. POREČ, Vukovarska 26, 52440 Poreč</izvorni_sadrzaj>
    <derivirana_varijabla naziv="DomainObject.Predmet.ProtustrankaFormatedWithAdress_1"> ARLEN TURIZAM d.o.o. POREČ, Vukovarska 26, 52440 Poreč</derivirana_varijabla>
  </DomainObject.Predmet.ProtustrankaFormatedWithAdress>
  <DomainObject.Predmet.ProtustrankaFormatedWithAdressOIB>
    <izvorni_sadrzaj> ARLEN TURIZAM d.o.o. POREČ, OIB 17423862485, Vukovarska 26, 52440 Poreč</izvorni_sadrzaj>
    <derivirana_varijabla naziv="DomainObject.Predmet.ProtustrankaFormatedWithAdressOIB_1"> ARLEN TURIZAM d.o.o. POREČ, OIB 17423862485, Vukovarska 26, 52440 Poreč</derivirana_varijabla>
  </DomainObject.Predmet.ProtustrankaFormatedWithAdressOIB>
  <DomainObject.Predmet.ProtustrankaWithAdress>
    <izvorni_sadrzaj>ARLEN TURIZAM d.o.o. POREČ Vukovarska 26, 52440 Poreč</izvorni_sadrzaj>
    <derivirana_varijabla naziv="DomainObject.Predmet.ProtustrankaWithAdress_1">ARLEN TURIZAM d.o.o. POREČ Vukovarska 26, 52440 Poreč</derivirana_varijabla>
  </DomainObject.Predmet.ProtustrankaWithAdress>
  <DomainObject.Predmet.ProtustrankaWithAdressOIB>
    <izvorni_sadrzaj>ARLEN TURIZAM d.o.o. POREČ, OIB 17423862485, Vukovarska 26, 52440 Poreč</izvorni_sadrzaj>
    <derivirana_varijabla naziv="DomainObject.Predmet.ProtustrankaWithAdressOIB_1">ARLEN TURIZAM d.o.o. POREČ, OIB 17423862485, Vukovarska 26, 52440 Poreč</derivirana_varijabla>
  </DomainObject.Predmet.ProtustrankaWithAdressOIB>
  <DomainObject.Predmet.ProtustrankaNazivFormated>
    <izvorni_sadrzaj>ARLEN TURIZAM d.o.o. POREČ</izvorni_sadrzaj>
    <derivirana_varijabla naziv="DomainObject.Predmet.ProtustrankaNazivFormated_1">ARLEN TURIZAM d.o.o. POREČ</derivirana_varijabla>
  </DomainObject.Predmet.ProtustrankaNazivFormated>
  <DomainObject.Predmet.ProtustrankaNazivFormatedOIB>
    <izvorni_sadrzaj>ARLEN TURIZAM d.o.o. POREČ, OIB 17423862485</izvorni_sadrzaj>
    <derivirana_varijabla naziv="DomainObject.Predmet.ProtustrankaNazivFormatedOIB_1">ARLEN TURIZAM d.o.o. POREČ, OIB 17423862485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ARLEN TURIZAM d.o.o. poreč</izvorni_sadrzaj>
    <derivirana_varijabla naziv="DomainObject.Predmet.StrankaFormated_1">  ARLEN TURIZAM d.o.o. poreč</derivirana_varijabla>
  </DomainObject.Predmet.StrankaFormated>
  <DomainObject.Predmet.StrankaFormatedOIB>
    <izvorni_sadrzaj>  ARLEN TURIZAM d.o.o. poreč, OIB 17423862485</izvorni_sadrzaj>
    <derivirana_varijabla naziv="DomainObject.Predmet.StrankaFormatedOIB_1">  ARLEN TURIZAM d.o.o. poreč, OIB 17423862485</derivirana_varijabla>
  </DomainObject.Predmet.StrankaFormatedOIB>
  <DomainObject.Predmet.StrankaFormatedWithAdress>
    <izvorni_sadrzaj> ARLEN TURIZAM d.o.o. poreč, Vukovarska 26, 52440 Poreč</izvorni_sadrzaj>
    <derivirana_varijabla naziv="DomainObject.Predmet.StrankaFormatedWithAdress_1"> ARLEN TURIZAM d.o.o. poreč, Vukovarska 26, 52440 Poreč</derivirana_varijabla>
  </DomainObject.Predmet.StrankaFormatedWithAdress>
  <DomainObject.Predmet.StrankaFormatedWithAdressOIB>
    <izvorni_sadrzaj> ARLEN TURIZAM d.o.o. poreč, OIB 17423862485, Vukovarska 26, 52440 Poreč</izvorni_sadrzaj>
    <derivirana_varijabla naziv="DomainObject.Predmet.StrankaFormatedWithAdressOIB_1"> ARLEN TURIZAM d.o.o. poreč, OIB 17423862485, Vukovarska 26, 52440 Poreč</derivirana_varijabla>
  </DomainObject.Predmet.StrankaFormatedWithAdressOIB>
  <DomainObject.Predmet.StrankaWithAdress>
    <izvorni_sadrzaj>ARLEN TURIZAM d.o.o. poreč Vukovarska 26,52440 Poreč</izvorni_sadrzaj>
    <derivirana_varijabla naziv="DomainObject.Predmet.StrankaWithAdress_1">ARLEN TURIZAM d.o.o. poreč Vukovarska 26,52440 Poreč</derivirana_varijabla>
  </DomainObject.Predmet.StrankaWithAdress>
  <DomainObject.Predmet.StrankaWithAdressOIB>
    <izvorni_sadrzaj>ARLEN TURIZAM d.o.o. poreč, OIB 17423862485, Vukovarska 26,52440 Poreč</izvorni_sadrzaj>
    <derivirana_varijabla naziv="DomainObject.Predmet.StrankaWithAdressOIB_1">ARLEN TURIZAM d.o.o. poreč, OIB 17423862485, Vukovarska 26,52440 Poreč</derivirana_varijabla>
  </DomainObject.Predmet.StrankaWithAdressOIB>
  <DomainObject.Predmet.StrankaNazivFormated>
    <izvorni_sadrzaj>ARLEN TURIZAM d.o.o. poreč</izvorni_sadrzaj>
    <derivirana_varijabla naziv="DomainObject.Predmet.StrankaNazivFormated_1">ARLEN TURIZAM d.o.o. poreč</derivirana_varijabla>
  </DomainObject.Predmet.StrankaNazivFormated>
  <DomainObject.Predmet.StrankaNazivFormatedOIB>
    <izvorni_sadrzaj>ARLEN TURIZAM d.o.o. poreč, OIB 17423862485</izvorni_sadrzaj>
    <derivirana_varijabla naziv="DomainObject.Predmet.StrankaNazivFormatedOIB_1">ARLEN TURIZAM d.o.o. poreč, OIB 17423862485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ARLEN TURIZAM d.o.o. poreč</item>
    </izvorni_sadrzaj>
    <derivirana_varijabla naziv="DomainObject.Predmet.StrankaListFormated_1">
      <item>ARLEN TURIZAM d.o.o. poreč</item>
    </derivirana_varijabla>
  </DomainObject.Predmet.StrankaListFormated>
  <DomainObject.Predmet.StrankaListFormatedOIB>
    <izvorni_sadrzaj>
      <item>ARLEN TURIZAM d.o.o. poreč, OIB 17423862485</item>
    </izvorni_sadrzaj>
    <derivirana_varijabla naziv="DomainObject.Predmet.StrankaListFormatedOIB_1">
      <item>ARLEN TURIZAM d.o.o. poreč, OIB 17423862485</item>
    </derivirana_varijabla>
  </DomainObject.Predmet.StrankaListFormatedOIB>
  <DomainObject.Predmet.StrankaListFormatedWithAdress>
    <izvorni_sadrzaj>
      <item>ARLEN TURIZAM d.o.o. poreč, Vukovarska 26, 52440 Poreč</item>
    </izvorni_sadrzaj>
    <derivirana_varijabla naziv="DomainObject.Predmet.StrankaListFormatedWithAdress_1">
      <item>ARLEN TURIZAM d.o.o. poreč, Vukovarska 26, 52440 Poreč</item>
    </derivirana_varijabla>
  </DomainObject.Predmet.StrankaListFormatedWithAdress>
  <DomainObject.Predmet.StrankaListFormatedWithAdressOIB>
    <izvorni_sadrzaj>
      <item>ARLEN TURIZAM d.o.o. poreč, OIB 17423862485, Vukovarska 26, 52440 Poreč</item>
    </izvorni_sadrzaj>
    <derivirana_varijabla naziv="DomainObject.Predmet.StrankaListFormatedWithAdressOIB_1">
      <item>ARLEN TURIZAM d.o.o. poreč, OIB 17423862485, Vukovarska 26, 52440 Poreč</item>
    </derivirana_varijabla>
  </DomainObject.Predmet.StrankaListFormatedWithAdressOIB>
  <DomainObject.Predmet.StrankaListNazivFormated>
    <izvorni_sadrzaj>
      <item>ARLEN TURIZAM d.o.o. poreč</item>
    </izvorni_sadrzaj>
    <derivirana_varijabla naziv="DomainObject.Predmet.StrankaListNazivFormated_1">
      <item>ARLEN TURIZAM d.o.o. poreč</item>
    </derivirana_varijabla>
  </DomainObject.Predmet.StrankaListNazivFormated>
  <DomainObject.Predmet.StrankaListNazivFormatedOIB>
    <izvorni_sadrzaj>
      <item>ARLEN TURIZAM d.o.o. poreč, OIB 17423862485</item>
    </izvorni_sadrzaj>
    <derivirana_varijabla naziv="DomainObject.Predmet.StrankaListNazivFormatedOIB_1">
      <item>ARLEN TURIZAM d.o.o. poreč, OIB 17423862485</item>
    </derivirana_varijabla>
  </DomainObject.Predmet.StrankaListNazivFormatedOIB>
  <DomainObject.Predmet.ProtuStrankaListFormated>
    <izvorni_sadrzaj>
      <item>ARLEN TURIZAM d.o.o. POREČ</item>
    </izvorni_sadrzaj>
    <derivirana_varijabla naziv="DomainObject.Predmet.ProtuStrankaListFormated_1">
      <item>ARLEN TURIZAM d.o.o. POREČ</item>
    </derivirana_varijabla>
  </DomainObject.Predmet.ProtuStrankaListFormated>
  <DomainObject.Predmet.ProtuStrankaListFormatedOIB>
    <izvorni_sadrzaj>
      <item>ARLEN TURIZAM d.o.o. POREČ, OIB 17423862485</item>
    </izvorni_sadrzaj>
    <derivirana_varijabla naziv="DomainObject.Predmet.ProtuStrankaListFormatedOIB_1">
      <item>ARLEN TURIZAM d.o.o. POREČ, OIB 17423862485</item>
    </derivirana_varijabla>
  </DomainObject.Predmet.ProtuStrankaListFormatedOIB>
  <DomainObject.Predmet.ProtuStrankaListFormatedWithAdress>
    <izvorni_sadrzaj>
      <item>ARLEN TURIZAM d.o.o. POREČ, Vukovarska 26, 52440 Poreč</item>
    </izvorni_sadrzaj>
    <derivirana_varijabla naziv="DomainObject.Predmet.ProtuStrankaListFormatedWithAdress_1">
      <item>ARLEN TURIZAM d.o.o. POREČ, Vukovarska 26, 52440 Poreč</item>
    </derivirana_varijabla>
  </DomainObject.Predmet.ProtuStrankaListFormatedWithAdress>
  <DomainObject.Predmet.ProtuStrankaListFormatedWithAdressOIB>
    <izvorni_sadrzaj>
      <item>ARLEN TURIZAM d.o.o. POREČ, OIB 17423862485, Vukovarska 26, 52440 Poreč</item>
    </izvorni_sadrzaj>
    <derivirana_varijabla naziv="DomainObject.Predmet.ProtuStrankaListFormatedWithAdressOIB_1">
      <item>ARLEN TURIZAM d.o.o. POREČ, OIB 17423862485, Vukovarska 26, 52440 Poreč</item>
    </derivirana_varijabla>
  </DomainObject.Predmet.ProtuStrankaListFormatedWithAdressOIB>
  <DomainObject.Predmet.ProtuStrankaListNazivFormated>
    <izvorni_sadrzaj>
      <item>ARLEN TURIZAM d.o.o. POREČ</item>
    </izvorni_sadrzaj>
    <derivirana_varijabla naziv="DomainObject.Predmet.ProtuStrankaListNazivFormated_1">
      <item>ARLEN TURIZAM d.o.o. POREČ</item>
    </derivirana_varijabla>
  </DomainObject.Predmet.ProtuStrankaListNazivFormated>
  <DomainObject.Predmet.ProtuStrankaListNazivFormatedOIB>
    <izvorni_sadrzaj>
      <item>ARLEN TURIZAM d.o.o. POREČ, OIB 17423862485</item>
    </izvorni_sadrzaj>
    <derivirana_varijabla naziv="DomainObject.Predmet.ProtuStrankaListNazivFormatedOIB_1">
      <item>ARLEN TURIZAM d.o.o. POREČ, OIB 17423862485</item>
    </derivirana_varijabla>
  </DomainObject.Predmet.ProtuStrankaListNazivFormatedOIB>
  <DomainObject.Predmet.OstaliListFormated>
    <izvorni_sadrzaj>
      <item>SVEUČILIŠTE U ZAGREBU - STUDENTSKI CENTAR U ZAGREBU, ZAGREB</item>
      <item>Odvj. Slavko Duvnjak</item>
      <item>Maralene Carroll</item>
      <item>Georgina Tewkesbury</item>
      <item>Odvj. društvo MATULIĆ SUMIĆ &amp; partneri d.o.o.</item>
    </izvorni_sadrzaj>
    <derivirana_varijabla naziv="DomainObject.Predmet.OstaliListFormated_1">
      <item>SVEUČILIŠTE U ZAGREBU - STUDENTSKI CENTAR U ZAGREBU, ZAGREB</item>
      <item>Odvj. Slavko Duvnjak</item>
      <item>Maralene Carroll</item>
      <item>Georgina Tewkesbury</item>
      <item>Odvj. društvo MATULIĆ SUMIĆ &amp; partneri d.o.o.</item>
    </derivirana_varijabla>
  </DomainObject.Predmet.OstaliListFormated>
  <DomainObject.Predmet.OstaliListFormatedOIB>
    <izvorni_sadrzaj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</izvorni_sadrzaj>
    <derivirana_varijabla naziv="DomainObject.Predmet.OstaliListFormatedOIB_1"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</derivirana_varijabla>
  </DomainObject.Predmet.OstaliListFormatedOIB>
  <DomainObject.Predmet.OstaliListFormatedWithAdress>
    <izvorni_sadrzaj>
      <item>SVEUČILIŠTE U ZAGREBU - STUDENTSKI CENTAR U ZAGREBU, ZAGREB, Savska 25, 10000 Zagreb</item>
      <item>Odvj. Slavko Duvnjak, Kranjčevićeva 5, 10000 Zagreb</item>
      <item>Maralene Carroll, Ballterson Beg Farm  0000, Ballaugh</item>
      <item>Georgina Tewkesbury, Ballaterson Beg F Arm  000, Ballaugh</item>
      <item>Odvj. društvo MATULIĆ SUMIĆ &amp; partneri d.o.o., Lička 4A, 21000 Split</item>
    </izvorni_sadrzaj>
    <derivirana_varijabla naziv="DomainObject.Predmet.OstaliListFormatedWithAdress_1">
      <item>SVEUČILIŠTE U ZAGREBU - STUDENTSKI CENTAR U ZAGREBU, ZAGREB, Savska 25, 10000 Zagreb</item>
      <item>Odvj. Slavko Duvnjak, Kranjčevićeva 5, 10000 Zagreb</item>
      <item>Maralene Carroll, Ballterson Beg Farm  0000, Ballaugh</item>
      <item>Georgina Tewkesbury, Ballaterson Beg F Arm  000, Ballaugh</item>
      <item>Odvj. društvo MATULIĆ SUMIĆ &amp; partneri d.o.o., Lička 4A, 21000 Split</item>
    </derivirana_varijabla>
  </DomainObject.Predmet.OstaliListFormatedWithAdress>
  <DomainObject.Predmet.OstaliListFormatedWithAdressOIB>
    <izvorni_sadrzaj>
      <item>SVEUČILIŠTE U ZAGREBU - STUDENTSKI CENTAR U ZAGREBU, ZAGREB, OIB 22597784145, Savska 25, 10000 Zagreb</item>
      <item>Odvj. Slavko Duvnjak, Kranjčevićeva 5, 10000 Zagreb</item>
      <item>Maralene Carroll, OIB 71845612785, Ballterson Beg Farm  0000, Ballaugh</item>
      <item>Georgina Tewkesbury, OIB 60380795755, Ballaterson Beg F Arm  000, Ballaugh</item>
      <item>Odvj. društvo MATULIĆ SUMIĆ &amp; partneri d.o.o., Lička 4A, 21000 Split</item>
    </izvorni_sadrzaj>
    <derivirana_varijabla naziv="DomainObject.Predmet.OstaliListFormatedWithAdressOIB_1">
      <item>SVEUČILIŠTE U ZAGREBU - STUDENTSKI CENTAR U ZAGREBU, ZAGREB, OIB 22597784145, Savska 25, 10000 Zagreb</item>
      <item>Odvj. Slavko Duvnjak, Kranjčevićeva 5, 10000 Zagreb</item>
      <item>Maralene Carroll, OIB 71845612785, Ballterson Beg Farm  0000, Ballaugh</item>
      <item>Georgina Tewkesbury, OIB 60380795755, Ballaterson Beg F Arm  000, Ballaugh</item>
      <item>Odvj. društvo MATULIĆ SUMIĆ &amp; partneri d.o.o., Lička 4A, 21000 Split</item>
    </derivirana_varijabla>
  </DomainObject.Predmet.OstaliListFormatedWithAdressOIB>
  <DomainObject.Predmet.OstaliListNazivFormated>
    <izvorni_sadrzaj>
      <item>SVEUČILIŠTE U ZAGREBU - STUDENTSKI CENTAR U ZAGREBU, ZAGREB</item>
      <item>Odvj. Slavko Duvnjak</item>
      <item>Maralene Carroll</item>
      <item>Georgina Tewkesbury</item>
      <item>Odvj. društvo MATULIĆ SUMIĆ &amp; partneri d.o.o.</item>
    </izvorni_sadrzaj>
    <derivirana_varijabla naziv="DomainObject.Predmet.OstaliListNazivFormated_1">
      <item>SVEUČILIŠTE U ZAGREBU - STUDENTSKI CENTAR U ZAGREBU, ZAGREB</item>
      <item>Odvj. Slavko Duvnjak</item>
      <item>Maralene Carroll</item>
      <item>Georgina Tewkesbury</item>
      <item>Odvj. društvo MATULIĆ SUMIĆ &amp; partneri d.o.o.</item>
    </derivirana_varijabla>
  </DomainObject.Predmet.OstaliListNazivFormated>
  <DomainObject.Predmet.OstaliListNazivFormatedOIB>
    <izvorni_sadrzaj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</izvorni_sadrzaj>
    <derivirana_varijabla naziv="DomainObject.Predmet.OstaliListNazivFormatedOIB_1"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ARLEN TURIZAM d.o.o. poreč</izvorni_sadrzaj>
    <derivirana_varijabla naziv="DomainObject.Predmet.StrankaIDrugi_1">ARLEN TURIZAM d.o.o. poreč</derivirana_varijabla>
  </DomainObject.Predmet.StrankaIDrugi>
  <DomainObject.Predmet.ProtustrankaIDrugi>
    <izvorni_sadrzaj>ARLEN TURIZAM d.o.o. POREČ</izvorni_sadrzaj>
    <derivirana_varijabla naziv="DomainObject.Predmet.ProtustrankaIDrugi_1">ARLEN TURIZAM d.o.o. POREČ</derivirana_varijabla>
  </DomainObject.Predmet.ProtustrankaIDrugi>
  <DomainObject.Predmet.StrankaIDrugiAdressOIB>
    <izvorni_sadrzaj>ARLEN TURIZAM d.o.o. poreč, OIB 17423862485, Vukovarska 26, 52440 Poreč</izvorni_sadrzaj>
    <derivirana_varijabla naziv="DomainObject.Predmet.StrankaIDrugiAdressOIB_1">ARLEN TURIZAM d.o.o. poreč, OIB 17423862485, Vukovarska 26, 52440 Poreč</derivirana_varijabla>
  </DomainObject.Predmet.StrankaIDrugiAdressOIB>
  <DomainObject.Predmet.ProtustrankaIDrugiAdressOIB>
    <izvorni_sadrzaj>ARLEN TURIZAM d.o.o. POREČ, OIB 17423862485, Vukovarska 26, 52440 Poreč</izvorni_sadrzaj>
    <derivirana_varijabla naziv="DomainObject.Predmet.ProtustrankaIDrugiAdressOIB_1">ARLEN TURIZAM d.o.o. POREČ, OIB 17423862485,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ARLEN TURIZAM d.o.o. poreč</item>
      <item>ARLEN TURIZAM d.o.o. POREČ</item>
      <item>SVEUČILIŠTE U ZAGREBU - STUDENTSKI CENTAR U ZAGREBU, ZAGREB</item>
      <item>Odvj. Slavko Duvnjak</item>
      <item>Maralene Carroll</item>
      <item>Georgina Tewkesbury</item>
      <item>Odvj. društvo MATULIĆ SUMIĆ &amp; partneri d.o.o.</item>
    </izvorni_sadrzaj>
    <derivirana_varijabla naziv="DomainObject.Predmet.SudioniciListNaziv_1">
      <item>ARLEN TURIZAM d.o.o. poreč</item>
      <item>ARLEN TURIZAM d.o.o. POREČ</item>
      <item>SVEUČILIŠTE U ZAGREBU - STUDENTSKI CENTAR U ZAGREBU, ZAGREB</item>
      <item>Odvj. Slavko Duvnjak</item>
      <item>Maralene Carroll</item>
      <item>Georgina Tewkesbury</item>
      <item>Odvj. društvo MATULIĆ SUMIĆ &amp; partneri d.o.o.</item>
    </derivirana_varijabla>
  </DomainObject.Predmet.SudioniciListNaziv>
  <DomainObject.Predmet.SudioniciListAdressOIB>
    <izvorni_sadrzaj>
      <item>ARLEN TURIZAM d.o.o. poreč, OIB 17423862485, Vukovarska 26,52440 Poreč</item>
      <item>ARLEN TURIZAM d.o.o. POREČ, OIB 17423862485, Vukovarska 26,52440 Poreč</item>
      <item>SVEUČILIŠTE U ZAGREBU - STUDENTSKI CENTAR U ZAGREBU, ZAGREB, OIB 22597784145, Savska 25,10000 Zagreb</item>
      <item>Odvj. Slavko Duvnjak, Kranjčevićeva 5,10000 Zagreb</item>
      <item>Maralene Carroll, OIB 71845612785, Ballterson Beg Farm  0000,Ballaugh</item>
      <item>Georgina Tewkesbury, OIB 60380795755, Ballaterson Beg F Arm  000,Ballaugh</item>
      <item>Odvj. društvo MATULIĆ SUMIĆ &amp; partneri d.o.o., Lička 4A,21000 Split</item>
    </izvorni_sadrzaj>
    <derivirana_varijabla naziv="DomainObject.Predmet.SudioniciListAdressOIB_1">
      <item>ARLEN TURIZAM d.o.o. poreč, OIB 17423862485, Vukovarska 26,52440 Poreč</item>
      <item>ARLEN TURIZAM d.o.o. POREČ, OIB 17423862485, Vukovarska 26,52440 Poreč</item>
      <item>SVEUČILIŠTE U ZAGREBU - STUDENTSKI CENTAR U ZAGREBU, ZAGREB, OIB 22597784145, Savska 25,10000 Zagreb</item>
      <item>Odvj. Slavko Duvnjak, Kranjčevićeva 5,10000 Zagreb</item>
      <item>Maralene Carroll, OIB 71845612785, Ballterson Beg Farm  0000,Ballaugh</item>
      <item>Georgina Tewkesbury, OIB 60380795755, Ballaterson Beg F Arm  000,Ballaugh</item>
      <item>Odvj. društvo MATULIĆ SUMIĆ &amp; partneri d.o.o., Lička 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17423862485</item>
      <item>, OIB 17423862485</item>
      <item>, OIB 22597784145</item>
      <item>, OIB null</item>
      <item>, OIB 71845612785</item>
      <item>, OIB 60380795755</item>
      <item>, OIB null</item>
    </izvorni_sadrzaj>
    <derivirana_varijabla naziv="DomainObject.Predmet.SudioniciListNazivOIB_1">
      <item>, OIB 17423862485</item>
      <item>, OIB 17423862485</item>
      <item>, OIB 22597784145</item>
      <item>, OIB null</item>
      <item>, OIB 71845612785</item>
      <item>, OIB 60380795755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C482F-81D2-472E-869D-F6185216D5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2374</properties:Words>
  <properties:Characters>12256</properties:Characters>
  <properties:Lines>314</properties:Lines>
  <properties:Paragraphs>152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2017-03-03T13:46:00Z</dcterms:created>
  <dc:creator>Jasmina Matika</dc:creator>
  <cp:lastModifiedBy>Sanja Lakošeljac</cp:lastModifiedBy>
  <dcterms:modified xmlns:xsi="http://www.w3.org/2001/XMLSchema-instance" xsi:type="dcterms:W3CDTF">2017-03-03T13:48:00Z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