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4fb0" w14:paraId="f454fb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31504">
        <w:t>5 St-714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D105EE">
        <w:t xml:space="preserve"> dužnika DEKOR BARUKČIĆ </w:t>
      </w:r>
      <w:r w:rsidR="00150210">
        <w:t>d.o.o.,</w:t>
      </w:r>
      <w:r w:rsidR="00D105EE">
        <w:t xml:space="preserve"> Otok </w:t>
      </w:r>
      <w:proofErr w:type="spellStart"/>
      <w:r w:rsidR="00D105EE">
        <w:t>Virje</w:t>
      </w:r>
      <w:proofErr w:type="spellEnd"/>
      <w:r w:rsidR="00D105EE">
        <w:t>, Braće Radića 7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D105EE">
        <w:t>S: 070079319,</w:t>
      </w:r>
      <w:r w:rsidR="005C0A25">
        <w:t xml:space="preserve"> </w:t>
      </w:r>
      <w:r w:rsidR="00D105EE">
        <w:t>OIB: 05658446812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731504" w:rsidRPr="00731504">
        <w:t xml:space="preserve"> </w:t>
      </w:r>
      <w:r w:rsidR="00731504">
        <w:t xml:space="preserve">DEKOR BARUKČIĆ d.o.o., Otok </w:t>
      </w:r>
      <w:proofErr w:type="spellStart"/>
      <w:r w:rsidR="00731504">
        <w:t>Virje</w:t>
      </w:r>
      <w:proofErr w:type="spellEnd"/>
      <w:r w:rsidR="00731504">
        <w:t>, Braće Radića 7</w:t>
      </w:r>
      <w:r w:rsidR="00731504">
        <w:rPr>
          <w:b/>
        </w:rPr>
        <w:t xml:space="preserve">, </w:t>
      </w:r>
      <w:r w:rsidR="00731504">
        <w:t>MBS: 070079319, OIB: 05658446812</w:t>
      </w:r>
      <w:r w:rsidR="00740000">
        <w:t xml:space="preserve">, </w:t>
      </w:r>
      <w:r w:rsidR="00CB6C18">
        <w:t xml:space="preserve">iznosi </w:t>
      </w:r>
      <w:r w:rsidR="00731504">
        <w:t>9.450,40</w:t>
      </w:r>
      <w:r w:rsidR="00C21C25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731504">
        <w:t xml:space="preserve"> Jelica </w:t>
      </w:r>
      <w:proofErr w:type="spellStart"/>
      <w:r w:rsidR="00731504">
        <w:t>Barukčić</w:t>
      </w:r>
      <w:proofErr w:type="spellEnd"/>
      <w:r w:rsidR="00731504">
        <w:t xml:space="preserve">, </w:t>
      </w:r>
      <w:proofErr w:type="spellStart"/>
      <w:r w:rsidR="00731504">
        <w:t>Radovec</w:t>
      </w:r>
      <w:proofErr w:type="spellEnd"/>
      <w:r w:rsidR="00731504">
        <w:t>, A. Mihanovića 31, OIB: 79117759480</w:t>
      </w:r>
      <w:r w:rsidR="00150210">
        <w:t>,</w:t>
      </w:r>
      <w:r w:rsidR="005C0A25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150210" w:rsidP="00150210" w:rsidR="0081351D" w:rsidRPr="006A424F">
      <w:r>
        <w:t xml:space="preserve">                                                  </w:t>
      </w:r>
      <w:r w:rsidR="0081351D">
        <w:t xml:space="preserve">U Varaždinu </w:t>
      </w:r>
      <w:r w:rsidR="00BD50C2">
        <w:t>15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741" w:rsidR="00841741">
      <w:r>
        <w:separator/>
      </w:r>
    </w:p>
  </w:endnote>
  <w:endnote w:id="0" w:type="continuationSeparator">
    <w:p w:rsidRDefault="00841741" w:rsidR="00841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741" w:rsidR="00841741">
      <w:r>
        <w:separator/>
      </w:r>
    </w:p>
  </w:footnote>
  <w:footnote w:id="0" w:type="continuationSeparator">
    <w:p w:rsidRDefault="00841741" w:rsidR="00841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2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50210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26BA"/>
    <w:rsid w:val="00327690"/>
    <w:rsid w:val="003414AF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F0490"/>
    <w:rsid w:val="00525276"/>
    <w:rsid w:val="005253B8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E382A"/>
    <w:rsid w:val="006F25A8"/>
    <w:rsid w:val="00731504"/>
    <w:rsid w:val="00733A5A"/>
    <w:rsid w:val="00735822"/>
    <w:rsid w:val="00740000"/>
    <w:rsid w:val="00741660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41741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5EE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4158F"/>
    <w:rsid w:val="00F52A9D"/>
    <w:rsid w:val="00F644E6"/>
    <w:rsid w:val="00FA2088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 BARUKČIĆ društvo s ograničenom odgovornošću za trgovinu</izvorni_sadrzaj>
    <derivirana_varijabla naziv="DomainObject.Predmet.ProtustrankaFormated_1">  DEKOR BARUKČIĆ društvo s ograničenom odgovornošću za trgovinu</derivirana_varijabla>
  </DomainObject.Predmet.ProtustrankaFormated>
  <DomainObject.Predmet.ProtustrankaFormatedOIB>
    <izvorni_sadrzaj>  DEKOR BARUKČIĆ društvo s ograničenom odgovornošću za trgovinu, OIB 05658446812</izvorni_sadrzaj>
    <derivirana_varijabla naziv="DomainObject.Predmet.ProtustrankaFormatedOIB_1">  DEKOR BARUKČIĆ društvo s ograničenom odgovornošću za trgovinu, OIB 05658446812</derivirana_varijabla>
  </DomainObject.Predmet.ProtustrankaFormatedOIB>
  <DomainObject.Predmet.ProtustrankaFormatedWithAdress>
    <izvorni_sadrzaj> DEKOR BARUKČIĆ društvo s ograničenom odgovornošću za trgovinu, Braće Radića 7, 42208 Otok Virje</izvorni_sadrzaj>
    <derivirana_varijabla naziv="DomainObject.Predmet.ProtustrankaFormatedWithAdress_1"> DEKOR BARUKČIĆ društvo s ograničenom odgovornošću za trgovinu, Braće Radića 7, 42208 Otok Virje</derivirana_varijabla>
  </DomainObject.Predmet.ProtustrankaFormatedWithAdress>
  <DomainObject.Predmet.ProtustrankaFormatedWithAdressOIB>
    <izvorni_sadrzaj> DEKOR BARUKČIĆ društvo s ograničenom odgovornošću za trgovinu, OIB 05658446812, Braće Radića 7, 42208 Otok Virje</izvorni_sadrzaj>
    <derivirana_varijabla naziv="DomainObject.Predmet.ProtustrankaFormatedWithAdressOIB_1"> DEKOR BARUKČIĆ društvo s ograničenom odgovornošću za trgovinu, OIB 05658446812, Braće Radića 7, 42208 Otok Virje</derivirana_varijabla>
  </DomainObject.Predmet.ProtustrankaFormatedWithAdressOIB>
  <DomainObject.Predmet.ProtustrankaWithAdress>
    <izvorni_sadrzaj>DEKOR BARUKČIĆ društvo s ograničenom odgovornošću za trgovinu Braće Radića 7, 42208 Otok Virje</izvorni_sadrzaj>
    <derivirana_varijabla naziv="DomainObject.Predmet.ProtustrankaWithAdress_1">DEKOR BARUKČIĆ društvo s ograničenom odgovornošću za trgovinu Braće Radića 7, 42208 Otok Virje</derivirana_varijabla>
  </DomainObject.Predmet.ProtustrankaWithAdress>
  <DomainObject.Predmet.ProtustrankaWithAdressOIB>
    <izvorni_sadrzaj>DEKOR BARUKČIĆ društvo s ograničenom odgovornošću za trgovinu, OIB 05658446812, Braće Radića 7, 42208 Otok Virje</izvorni_sadrzaj>
    <derivirana_varijabla naziv="DomainObject.Predmet.ProtustrankaWithAdressOIB_1">DEKOR BARUKČIĆ društvo s ograničenom odgovornošću za trgovinu, OIB 05658446812, Braće Radića 7, 42208 Otok Virje</derivirana_varijabla>
  </DomainObject.Predmet.ProtustrankaWithAdressOIB>
  <DomainObject.Predmet.ProtustrankaNazivFormated>
    <izvorni_sadrzaj>DEKOR BARUKČIĆ društvo s ograničenom odgovornošću za trgovinu</izvorni_sadrzaj>
    <derivirana_varijabla naziv="DomainObject.Predmet.ProtustrankaNazivFormated_1">DEKOR BARUKČIĆ društvo s ograničenom odgovornošću za trgovinu</derivirana_varijabla>
  </DomainObject.Predmet.ProtustrankaNazivFormated>
  <DomainObject.Predmet.ProtustrankaNazivFormatedOIB>
    <izvorni_sadrzaj>DEKOR BARUKČIĆ društvo s ograničenom odgovornošću za trgovinu, OIB 05658446812</izvorni_sadrzaj>
    <derivirana_varijabla naziv="DomainObject.Predmet.ProtustrankaNazivFormatedOIB_1">DEKOR BARUKČIĆ društvo s ograničenom odgovornošću za trgovinu, OIB 05658446812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9450.40</izvorni_sadrzaj>
    <derivirana_varijabla naziv="DomainObject.Predmet.TrenutnaVrijednost_1">9450.40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DEKOR BARUKČIĆ društvo s ograničenom odgovornošću za trgovinu</item>
    </izvorni_sadrzaj>
    <derivirana_varijabla naziv="DomainObject.Predmet.ProtuStrankaListFormated_1">
      <item>DEKOR BARUKČIĆ društvo s ograničenom odgovornošću za trgovinu</item>
    </derivirana_varijabla>
  </DomainObject.Predmet.ProtuStrankaListFormated>
  <DomainObject.Predmet.ProtuStrankaListFormatedOIB>
    <izvorni_sadrzaj>
      <item>DEKOR BARUKČIĆ društvo s ograničenom odgovornošću za trgovinu, OIB 05658446812</item>
    </izvorni_sadrzaj>
    <derivirana_varijabla naziv="DomainObject.Predmet.ProtuStrankaListFormatedOIB_1">
      <item>DEKOR BARUKČIĆ društvo s ograničenom odgovornošću za trgovinu, OIB 05658446812</item>
    </derivirana_varijabla>
  </DomainObject.Predmet.ProtuStrankaListFormatedOIB>
  <DomainObject.Predmet.ProtuStrankaListFormatedWithAdress>
    <izvorni_sadrzaj>
      <item>DEKOR BARUKČIĆ društvo s ograničenom odgovornošću za trgovinu, Braće Radića 7, 42208 Otok Virje</item>
    </izvorni_sadrzaj>
    <derivirana_varijabla naziv="DomainObject.Predmet.ProtuStrankaListFormatedWithAdress_1">
      <item>DEKOR BARUKČIĆ društvo s ograničenom odgovornošću za trgovinu, Braće Radića 7, 42208 Otok Virje</item>
    </derivirana_varijabla>
  </DomainObject.Predmet.ProtuStrankaListFormatedWithAdress>
  <DomainObject.Predmet.ProtuStrankaListFormatedWithAdressOIB>
    <izvorni_sadrzaj>
      <item>DEKOR BARUKČIĆ društvo s ograničenom odgovornošću za trgovinu, OIB 05658446812, Braće Radića 7, 42208 Otok Virje</item>
    </izvorni_sadrzaj>
    <derivirana_varijabla naziv="DomainObject.Predmet.ProtuStrankaListFormatedWithAdressOIB_1">
      <item>DEKOR BARUKČIĆ društvo s ograničenom odgovornošću za trgovinu, OIB 05658446812, Braće Radića 7, 42208 Otok Virje</item>
    </derivirana_varijabla>
  </DomainObject.Predmet.ProtuStrankaListFormatedWithAdressOIB>
  <DomainObject.Predmet.ProtuStrankaListNazivFormated>
    <izvorni_sadrzaj>
      <item>DEKOR BARUKČIĆ društvo s ograničenom odgovornošću za trgovinu</item>
    </izvorni_sadrzaj>
    <derivirana_varijabla naziv="DomainObject.Predmet.ProtuStrankaListNazivFormated_1">
      <item>DEKOR BARUKČIĆ društvo s ograničenom odgovornošću za trgovinu</item>
    </derivirana_varijabla>
  </DomainObject.Predmet.ProtuStrankaListNazivFormated>
  <DomainObject.Predmet.ProtuStrankaListNazivFormatedOIB>
    <izvorni_sadrzaj>
      <item>DEKOR BARUKČIĆ društvo s ograničenom odgovornošću za trgovinu, OIB 05658446812</item>
    </izvorni_sadrzaj>
    <derivirana_varijabla naziv="DomainObject.Predmet.ProtuStrankaListNazivFormatedOIB_1">
      <item>DEKOR BARUKČIĆ društvo s ograničenom odgovornošću za trgovinu, OIB 05658446812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DEKOR BARUKČIĆ društvo s ograničenom odgovornošću za trgovinu</izvorni_sadrzaj>
    <derivirana_varijabla naziv="DomainObject.Predmet.ProtustrankaIDrugi_1">DEKOR BARUKČIĆ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DEKOR BARUKČIĆ društvo s ograničenom odgovornošću za trgovinu, OIB 05658446812, Braće Radića 7, 42208 Otok Virje</izvorni_sadrzaj>
    <derivirana_varijabla naziv="DomainObject.Predmet.ProtustrankaIDrugiAdressOIB_1">DEKOR BARUKČIĆ društvo s ograničenom odgovornošću za trgovinu, OIB 05658446812, Braće Radića 7,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DEKOR BARUKČIĆ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DEKOR BARUKČIĆ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DEKOR BARUKČIĆ društvo s ograničenom odgovornošću za trgovinu, OIB 05658446812, Braće Radića 7,42208 Otok Virje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DEKOR BARUKČIĆ društvo s ograničenom odgovornošću za trgovinu, OIB 05658446812, Braće Radića 7,42208 Otok Virje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05658446812</item>
      <item>, OIB null</item>
      <item>, OIB null</item>
    </izvorni_sadrzaj>
    <derivirana_varijabla naziv="DomainObject.Predmet.SudioniciListNazivOIB_1">
      <item>, OIB 85821130368</item>
      <item>, OIB 05658446812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5452C-EF4E-4E51-BB65-56F023921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1886</properties:Characters>
  <properties:Lines>45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2016-01-15T12:04:00Z</dcterms:created>
  <dc:creator>Ljubica Makovec</dc:creator>
  <cp:lastModifiedBy>Maja Marčec</cp:lastModifiedBy>
  <cp:lastPrinted>2016-01-15T12:04:00Z</cp:lastPrinted>
  <dcterms:modified xmlns:xsi="http://www.w3.org/2001/XMLSchema-instance" xsi:type="dcterms:W3CDTF">2016-01-15T12:05:00Z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