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5bf7" w14:paraId="eed5bf7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D447E7">
        <w:rPr>
          <w:lang w:val="hr-HR"/>
        </w:rPr>
        <w:t>St-604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447E7">
        <w:t>TRGOVAČKA ZADRUGA NAGUAL, OIB: 92842663905</w:t>
      </w:r>
      <w:r w:rsidR="009B4119">
        <w:t>, s</w:t>
      </w:r>
      <w:r w:rsidR="00D447E7">
        <w:t>a sjedištem u Ulica Matije Gupca 19, 48260 Križevci,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D447E7">
        <w:t xml:space="preserve"> TRGOVAČKA ZADRUGA NAGUAL, OIB: 92842663905, sa sjedištem u Ulica Matije Gupca 19, 48260 Križevci</w:t>
      </w:r>
      <w:r w:rsidR="00830E49">
        <w:t xml:space="preserve">, iznosi </w:t>
      </w:r>
      <w:r w:rsidR="00D447E7">
        <w:t>197.522,27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447E7">
        <w:t>upravitelj</w:t>
      </w:r>
      <w:r w:rsidR="002E00D7">
        <w:t xml:space="preserve"> dužnika </w:t>
      </w:r>
      <w:r w:rsidR="00D447E7">
        <w:t>Saša Krnjić</w:t>
      </w:r>
      <w:r w:rsidR="00B42637">
        <w:t>,</w:t>
      </w:r>
      <w:r w:rsidR="00D447E7">
        <w:t xml:space="preserve"> Križevci, Ulica Matije Gupca 19,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447E7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47E7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D447E7" w:rsidRPr="00D447E7">
        <w:t xml:space="preserve"> </w:t>
      </w:r>
      <w:r w:rsidR="00D447E7">
        <w:t>TRGOVAČKA ZADRUGA NAGUAL, OIB: 92842663905, sa sjedištem u Ulica Matije Gupca 19, 48260 Križevci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D447E7">
        <w:t xml:space="preserve"> od 197.522,27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10857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10857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BCD" w:rsidP="007F64E0" w:rsidR="00F31BCD">
      <w:r>
        <w:separator/>
      </w:r>
    </w:p>
  </w:endnote>
  <w:endnote w:id="0" w:type="continuationSeparator">
    <w:p w:rsidRDefault="00F31BCD" w:rsidP="007F64E0" w:rsidR="00F3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BCD" w:rsidP="007F64E0" w:rsidR="00F31BCD">
      <w:r>
        <w:separator/>
      </w:r>
    </w:p>
  </w:footnote>
  <w:footnote w:id="0" w:type="continuationSeparator">
    <w:p w:rsidRDefault="00F31BCD" w:rsidP="007F64E0" w:rsidR="00F31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1096" w:rsidRPr="00531096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D447E7">
      <w:rPr>
        <w:lang w:val="hr-HR"/>
      </w:rPr>
      <w:t>St-604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1096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NAGUAL, trgovina i usluge</izvorni_sadrzaj>
    <derivirana_varijabla naziv="DomainObject.Predmet.ProtustrankaFormated_1">  Trgovačka zadruga NAGUAL, trgovina i usluge</derivirana_varijabla>
  </DomainObject.Predmet.ProtustrankaFormated>
  <DomainObject.Predmet.ProtustrankaFormatedOIB>
    <izvorni_sadrzaj>  Trgovačka zadruga NAGUAL, trgovina i usluge, OIB 92842663905</izvorni_sadrzaj>
    <derivirana_varijabla naziv="DomainObject.Predmet.ProtustrankaFormatedOIB_1">  Trgovačka zadruga NAGUAL, trgovina i usluge, OIB 92842663905</derivirana_varijabla>
  </DomainObject.Predmet.ProtustrankaFormatedOIB>
  <DomainObject.Predmet.ProtustrankaFormatedWithAdress>
    <izvorni_sadrzaj> Trgovačka zadruga NAGUAL, trgovina i usluge, Ulica Matije Gupca 19, 48260 Križevci</izvorni_sadrzaj>
    <derivirana_varijabla naziv="DomainObject.Predmet.ProtustrankaFormatedWithAdress_1"> Trgovačka zadruga NAGUAL, trgovina i usluge, Ulica Matije Gupca 19, 48260 Križevci</derivirana_varijabla>
  </DomainObject.Predmet.ProtustrankaFormatedWithAdress>
  <DomainObject.Predmet.ProtustrankaFormatedWithAdressOIB>
    <izvorni_sadrzaj> Trgovačka zadruga NAGUAL, trgovina i usluge, OIB 92842663905, Ulica Matije Gupca 19, 48260 Križevci</izvorni_sadrzaj>
    <derivirana_varijabla naziv="DomainObject.Predmet.ProtustrankaFormatedWithAdressOIB_1"> Trgovačka zadruga NAGUAL, trgovina i usluge, OIB 92842663905, Ulica Matije Gupca 19, 48260 Križevci</derivirana_varijabla>
  </DomainObject.Predmet.ProtustrankaFormatedWithAdressOIB>
  <DomainObject.Predmet.ProtustrankaWithAdress>
    <izvorni_sadrzaj>Trgovačka zadruga NAGUAL, trgovina i usluge Ulica Matije Gupca 19, 48260 Križevci</izvorni_sadrzaj>
    <derivirana_varijabla naziv="DomainObject.Predmet.ProtustrankaWithAdress_1">Trgovačka zadruga NAGUAL, trgovina i usluge Ulica Matije Gupca 19, 48260 Križevci</derivirana_varijabla>
  </DomainObject.Predmet.ProtustrankaWithAdress>
  <DomainObject.Predmet.ProtustrankaWithAdressOIB>
    <izvorni_sadrzaj>Trgovačka zadruga NAGUAL, trgovina i usluge, OIB 92842663905, Ulica Matije Gupca 19, 48260 Križevci</izvorni_sadrzaj>
    <derivirana_varijabla naziv="DomainObject.Predmet.ProtustrankaWithAdressOIB_1">Trgovačka zadruga NAGUAL, trgovina i usluge, OIB 92842663905, Ulica Matije Gupca 19, 48260 Križevci</derivirana_varijabla>
  </DomainObject.Predmet.ProtustrankaWithAdressOIB>
  <DomainObject.Predmet.ProtustrankaNazivFormated>
    <izvorni_sadrzaj>Trgovačka zadruga NAGUAL, trgovina i usluge</izvorni_sadrzaj>
    <derivirana_varijabla naziv="DomainObject.Predmet.ProtustrankaNazivFormated_1">Trgovačka zadruga NAGUAL, trgovina i usluge</derivirana_varijabla>
  </DomainObject.Predmet.ProtustrankaNazivFormated>
  <DomainObject.Predmet.ProtustrankaNazivFormatedOIB>
    <izvorni_sadrzaj>Trgovačka zadruga NAGUAL, trgovina i usluge, OIB 92842663905</izvorni_sadrzaj>
    <derivirana_varijabla naziv="DomainObject.Predmet.ProtustrankaNazivFormatedOIB_1">Trgovačka zadruga NAGUAL, trgovina i usluge, OIB 92842663905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197522.27</izvorni_sadrzaj>
    <derivirana_varijabla naziv="DomainObject.Predmet.TrenutnaVrijednost_1">197522.27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Trgovačka zadruga NAGUAL, trgovina i usluge</item>
    </izvorni_sadrzaj>
    <derivirana_varijabla naziv="DomainObject.Predmet.ProtuStrankaListFormated_1">
      <item>Trgovačka zadruga NAGUAL, trgovina i usluge</item>
    </derivirana_varijabla>
  </DomainObject.Predmet.ProtuStrankaListFormated>
  <DomainObject.Predmet.ProtuStrankaListFormatedOIB>
    <izvorni_sadrzaj>
      <item>Trgovačka zadruga NAGUAL, trgovina i usluge, OIB 92842663905</item>
    </izvorni_sadrzaj>
    <derivirana_varijabla naziv="DomainObject.Predmet.ProtuStrankaListFormatedOIB_1">
      <item>Trgovačka zadruga NAGUAL, trgovina i usluge, OIB 92842663905</item>
    </derivirana_varijabla>
  </DomainObject.Predmet.ProtuStrankaListFormatedOIB>
  <DomainObject.Predmet.ProtuStrankaListFormatedWithAdress>
    <izvorni_sadrzaj>
      <item>Trgovačka zadruga NAGUAL, trgovina i usluge, Ulica Matije Gupca 19, 48260 Križevci</item>
    </izvorni_sadrzaj>
    <derivirana_varijabla naziv="DomainObject.Predmet.ProtuStrankaListFormatedWithAdress_1">
      <item>Trgovačka zadruga NAGUAL, trgovina i usluge, Ulica Matije Gupca 19, 48260 Križevci</item>
    </derivirana_varijabla>
  </DomainObject.Predmet.ProtuStrankaListFormatedWithAdress>
  <DomainObject.Predmet.ProtuStrankaListFormatedWithAdressOIB>
    <izvorni_sadrzaj>
      <item>Trgovačka zadruga NAGUAL, trgovina i usluge, OIB 92842663905, Ulica Matije Gupca 19, 48260 Križevci</item>
    </izvorni_sadrzaj>
    <derivirana_varijabla naziv="DomainObject.Predmet.ProtuStrankaListFormatedWithAdressOIB_1">
      <item>Trgovačka zadruga NAGUAL, trgovina i usluge, OIB 92842663905, Ulica Matije Gupca 19, 48260 Križevci</item>
    </derivirana_varijabla>
  </DomainObject.Predmet.ProtuStrankaListFormatedWithAdressOIB>
  <DomainObject.Predmet.ProtuStrankaListNazivFormated>
    <izvorni_sadrzaj>
      <item>Trgovačka zadruga NAGUAL, trgovina i usluge</item>
    </izvorni_sadrzaj>
    <derivirana_varijabla naziv="DomainObject.Predmet.ProtuStrankaListNazivFormated_1">
      <item>Trgovačka zadruga NAGUAL, trgovina i usluge</item>
    </derivirana_varijabla>
  </DomainObject.Predmet.ProtuStrankaListNazivFormated>
  <DomainObject.Predmet.ProtuStrankaListNazivFormatedOIB>
    <izvorni_sadrzaj>
      <item>Trgovačka zadruga NAGUAL, trgovina i usluge, OIB 92842663905</item>
    </izvorni_sadrzaj>
    <derivirana_varijabla naziv="DomainObject.Predmet.ProtuStrankaListNazivFormatedOIB_1">
      <item>Trgovačka zadruga NAGUAL, trgovina i usluge, OIB 92842663905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Trgovačka zadruga NAGUAL, trgovina i usluge</izvorni_sadrzaj>
    <derivirana_varijabla naziv="DomainObject.Predmet.ProtustrankaIDrugi_1">Trgovačka zadruga NAGUAL,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Trgovačka zadruga NAGUAL, trgovina i usluge, OIB 92842663905, Ulica Matije Gupca 19, 48260 Križevci</izvorni_sadrzaj>
    <derivirana_varijabla naziv="DomainObject.Predmet.ProtustrankaIDrugiAdressOIB_1">Trgovačka zadruga NAGUAL, trgovina i usluge, OIB 92842663905, Ulica Matije Gupca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Trgovačka zadruga NAGUAL, trgovina i usluge</item>
      <item>E-oglasna ploča</item>
      <item>Sudski registar, Trgovački sud u Varaždinu</item>
    </izvorni_sadrzaj>
    <derivirana_varijabla naziv="DomainObject.Predmet.SudioniciListNaziv_1">
      <item>Financijska agencija</item>
      <item>Trgovačka zadruga NAGUAL, trgovina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Trgovačka zadruga NAGUAL, trgovina i usluge, OIB 92842663905, Ulica Matije Gupca 19,48260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Trgovačka zadruga NAGUAL, trgovina i usluge, OIB 92842663905, Ulica Matije Gupca 19,48260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92842663905</item>
      <item>, OIB null</item>
    </izvorni_sadrzaj>
    <derivirana_varijabla naziv="DomainObject.Predmet.SudioniciListNazivOIB_1">
      <item>, OIB null</item>
      <item>, OIB 85821130368</item>
      <item>, OIB 92842663905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5E95E-E1A5-47EF-9143-F33D9ED40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2553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2015-11-06T11:49:00Z</dcterms:created>
  <dc:creator>user</dc:creator>
  <cp:lastModifiedBy>Maja Marčec</cp:lastModifiedBy>
  <cp:lastPrinted>2015-11-06T11:47:00Z</cp:lastPrinted>
  <dcterms:modified xmlns:xsi="http://www.w3.org/2001/XMLSchema-instance" xsi:type="dcterms:W3CDTF">2015-11-06T13:28:00Z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