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94a9" w14:paraId="93794a9" w:rsidRDefault="0060001C" w:rsidP="00910611" w:rsidR="0060001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001C" w:rsidP="00910611" w:rsidR="0060001C">
      <w:r>
        <w:rPr>
          <w:rFonts w:eastAsia="MS Mincho"/>
        </w:rPr>
        <w:t xml:space="preserve">   REPUBLIKA HRVATSKA</w:t>
      </w:r>
    </w:p>
    <w:p w:rsidRDefault="0060001C" w:rsidP="00910611" w:rsidR="0060001C">
      <w:r>
        <w:rPr>
          <w:rFonts w:eastAsia="MS Mincho"/>
        </w:rPr>
        <w:t>TRGOVAČKI SUD U RIJECI</w:t>
      </w:r>
    </w:p>
    <w:p w:rsidRDefault="0060001C" w:rsidR="0060001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0001C" w:rsidP="00910611" w:rsidR="0060001C" w:rsidRPr="00910611"/>
    <w:p w:rsidRDefault="00D5144B" w:rsidP="00D5144B" w:rsidR="00D5144B">
      <w:pPr>
        <w:jc w:val="both"/>
        <w:rPr>
          <w:b/>
        </w:rPr>
      </w:pPr>
    </w:p>
    <w:p w:rsidRDefault="0093457A" w:rsidP="0093457A" w:rsidR="00D5144B">
      <w:pPr>
        <w:jc w:val="right"/>
        <w:rPr>
          <w:b/>
        </w:rPr>
      </w:pPr>
      <w:r w:rsidRPr="00E31274">
        <w:t>Posl.br. 15 St-</w:t>
      </w:r>
      <w:r>
        <w:t>162/10-1383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175810">
      <w:pPr>
        <w:rPr>
          <w:lang w:eastAsia="en-US"/>
        </w:rPr>
      </w:pPr>
    </w:p>
    <w:p w:rsidRDefault="00D5144B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112F3F" w:rsidRPr="00112F3F">
        <w:rPr>
          <w:b/>
        </w:rPr>
        <w:t xml:space="preserve">HIT MARINA d.o.o. Novi Vinodolski, </w:t>
      </w:r>
      <w:proofErr w:type="spellStart"/>
      <w:r w:rsidR="00112F3F" w:rsidRPr="00112F3F">
        <w:rPr>
          <w:b/>
        </w:rPr>
        <w:t>Mel</w:t>
      </w:r>
      <w:proofErr w:type="spellEnd"/>
      <w:r w:rsidR="00112F3F" w:rsidRPr="00112F3F">
        <w:rPr>
          <w:b/>
        </w:rPr>
        <w:t xml:space="preserve"> </w:t>
      </w:r>
      <w:proofErr w:type="spellStart"/>
      <w:r w:rsidR="00112F3F" w:rsidRPr="00112F3F">
        <w:rPr>
          <w:b/>
        </w:rPr>
        <w:t>bb</w:t>
      </w:r>
      <w:proofErr w:type="spellEnd"/>
      <w:r w:rsidRPr="00BB52A2">
        <w:rPr>
          <w:b/>
        </w:rPr>
        <w:t xml:space="preserve">, </w:t>
      </w:r>
      <w:r w:rsidRPr="00BB52A2">
        <w:t xml:space="preserve">dana </w:t>
      </w:r>
      <w:r w:rsidR="00C55D97">
        <w:t>26</w:t>
      </w:r>
      <w:r w:rsidR="00EF4DB3">
        <w:t>. ožujka</w:t>
      </w:r>
      <w:r w:rsidR="004302D2">
        <w:t xml:space="preserve"> </w:t>
      </w:r>
      <w:r w:rsidRPr="00BB52A2">
        <w:t>201</w:t>
      </w:r>
      <w:r w:rsidR="00C55D97">
        <w:t>8</w:t>
      </w:r>
      <w:r w:rsidRPr="00BB52A2">
        <w:t xml:space="preserve">. </w:t>
      </w:r>
    </w:p>
    <w:p w:rsidRDefault="00BB52A2" w:rsidP="00D5144B" w:rsidR="00BB52A2" w:rsidRPr="00E31274"/>
    <w:p w:rsidRDefault="00D5144B" w:rsidP="00D5144B" w:rsidR="00D5144B" w:rsidRPr="00175810">
      <w:pPr>
        <w:jc w:val="center"/>
      </w:pPr>
      <w:r w:rsidRPr="00175810">
        <w:t>r i j e š i o</w:t>
      </w:r>
      <w:r w:rsidR="00F571DC" w:rsidRPr="00175810">
        <w:t xml:space="preserve"> </w:t>
      </w:r>
      <w:r w:rsidRPr="00175810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112F3F">
        <w:rPr>
          <w:b/>
        </w:rPr>
        <w:t>162/10-</w:t>
      </w:r>
      <w:r w:rsidR="00C55D97">
        <w:rPr>
          <w:b/>
        </w:rPr>
        <w:t>1377</w:t>
      </w:r>
      <w:r w:rsidR="00BB52A2">
        <w:t xml:space="preserve"> od</w:t>
      </w:r>
      <w:r w:rsidR="004364AA" w:rsidRPr="00E31274">
        <w:t xml:space="preserve"> </w:t>
      </w:r>
      <w:r w:rsidR="00C55D97">
        <w:t>16</w:t>
      </w:r>
      <w:r w:rsidR="00EF4DB3">
        <w:t>. ožujka</w:t>
      </w:r>
      <w:r w:rsidR="004302D2">
        <w:t xml:space="preserve"> </w:t>
      </w:r>
      <w:r w:rsidR="00F571DC" w:rsidRPr="00E31274">
        <w:t>201</w:t>
      </w:r>
      <w:r w:rsidR="00C55D97">
        <w:t>8</w:t>
      </w:r>
      <w:r w:rsidR="00FF6984" w:rsidRPr="00E31274">
        <w:t>.</w:t>
      </w:r>
      <w:r w:rsidR="00112F3F">
        <w:t xml:space="preserve"> </w:t>
      </w:r>
      <w:r w:rsidR="00AE42B4">
        <w:t xml:space="preserve">na stranici </w:t>
      </w:r>
      <w:r w:rsidR="00112F3F">
        <w:t>prvoj</w:t>
      </w:r>
      <w:r w:rsidR="00281AA0">
        <w:t xml:space="preserve">, </w:t>
      </w:r>
      <w:r w:rsidR="00112F3F">
        <w:t xml:space="preserve">u </w:t>
      </w:r>
      <w:r w:rsidR="00E13EF1">
        <w:t>izreci, točka I</w:t>
      </w:r>
      <w:r w:rsidR="00EF4DB3">
        <w:t>I.</w:t>
      </w:r>
      <w:r w:rsidR="00E13EF1">
        <w:t xml:space="preserve">, </w:t>
      </w:r>
      <w:r w:rsidR="00C55D97">
        <w:t xml:space="preserve">alineja druga, </w:t>
      </w:r>
      <w:r w:rsidR="00281AA0">
        <w:t>redak</w:t>
      </w:r>
      <w:r w:rsidR="00E13EF1">
        <w:t xml:space="preserve"> </w:t>
      </w:r>
      <w:r w:rsidR="00C55D97">
        <w:t>drugi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 w:rsidR="00E13EF1">
        <w:t xml:space="preserve">iznosa </w:t>
      </w:r>
      <w:r w:rsidR="00112F3F">
        <w:t>"</w:t>
      </w:r>
      <w:r w:rsidR="00C55D97" w:rsidRPr="00C55D97">
        <w:rPr>
          <w:b/>
        </w:rPr>
        <w:t>HR92 2484 0081 5020 0120 7</w:t>
      </w:r>
      <w:r w:rsidR="00112F3F">
        <w:t>"</w:t>
      </w:r>
      <w:r w:rsidR="00281AA0">
        <w:t>, t</w:t>
      </w:r>
      <w:r w:rsidR="00112F3F">
        <w:t xml:space="preserve">reba pisati </w:t>
      </w:r>
      <w:r w:rsidR="00112F3F" w:rsidRPr="00E13EF1">
        <w:rPr>
          <w:b/>
        </w:rPr>
        <w:t>"</w:t>
      </w:r>
      <w:r w:rsidR="00C55D97" w:rsidRPr="00C55D97">
        <w:rPr>
          <w:b/>
        </w:rPr>
        <w:t>HR84 2340</w:t>
      </w:r>
      <w:r w:rsidR="00C55D97">
        <w:rPr>
          <w:b/>
        </w:rPr>
        <w:t xml:space="preserve"> 0091 1103 9855 4 </w:t>
      </w:r>
      <w:r w:rsidR="00E13EF1" w:rsidRPr="00E13EF1">
        <w:rPr>
          <w:b/>
        </w:rPr>
        <w:t xml:space="preserve">". </w:t>
      </w:r>
    </w:p>
    <w:p w:rsidRDefault="00D5144B" w:rsidP="00E13EF1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175810">
      <w:pPr>
        <w:pStyle w:val="Naslov2"/>
        <w:jc w:val="center"/>
        <w:rPr>
          <w:b w:val="false"/>
          <w:bCs w:val="false"/>
          <w:szCs w:val="24"/>
        </w:rPr>
      </w:pPr>
      <w:r w:rsidRPr="00175810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C55D97">
      <w:pPr>
        <w:jc w:val="both"/>
      </w:pPr>
      <w:r w:rsidRPr="00E31274">
        <w:tab/>
        <w:t xml:space="preserve">U </w:t>
      </w:r>
      <w:proofErr w:type="spellStart"/>
      <w:r w:rsidRPr="00E31274">
        <w:t>ovosudn</w:t>
      </w:r>
      <w:r w:rsidR="00BB52A2">
        <w:t>o</w:t>
      </w:r>
      <w:r w:rsidR="009B46DE">
        <w:t>m</w:t>
      </w:r>
      <w:proofErr w:type="spellEnd"/>
      <w:r w:rsidR="009B46DE">
        <w:t xml:space="preserve"> </w:t>
      </w:r>
      <w:r w:rsidRPr="00E31274">
        <w:t>rješenj</w:t>
      </w:r>
      <w:r w:rsidR="00BB52A2">
        <w:t>u</w:t>
      </w:r>
      <w:r w:rsidRPr="00E31274">
        <w:t xml:space="preserve"> </w:t>
      </w:r>
      <w:proofErr w:type="spellStart"/>
      <w:r w:rsidR="00D5144B" w:rsidRPr="00E31274">
        <w:t>posl</w:t>
      </w:r>
      <w:proofErr w:type="spellEnd"/>
      <w:r w:rsidR="00D5144B" w:rsidRPr="00E31274">
        <w:t>. br. St-</w:t>
      </w:r>
      <w:r w:rsidR="00112F3F">
        <w:t>162/10-</w:t>
      </w:r>
      <w:r w:rsidR="00C55D97">
        <w:t>1377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C55D97">
        <w:t>16</w:t>
      </w:r>
      <w:r w:rsidR="00EF4DB3">
        <w:t>. ožujka</w:t>
      </w:r>
      <w:r w:rsidR="00F571DC" w:rsidRPr="00E31274">
        <w:t xml:space="preserve"> 201</w:t>
      </w:r>
      <w:r w:rsidR="00C55D97">
        <w:t>8</w:t>
      </w:r>
      <w:r w:rsidR="00D5144B" w:rsidRPr="00E31274">
        <w:t>.</w:t>
      </w:r>
      <w:r w:rsidR="00112F3F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C55D97">
        <w:t xml:space="preserve"> žiro-računa</w:t>
      </w:r>
      <w:r w:rsidR="00EF4DB3">
        <w:t>.</w:t>
      </w:r>
    </w:p>
    <w:p w:rsidRDefault="00C55D97" w:rsidP="00D5144B" w:rsidR="00C55D97">
      <w:pPr>
        <w:jc w:val="both"/>
      </w:pPr>
      <w:r>
        <w:tab/>
      </w:r>
      <w:proofErr w:type="spellStart"/>
      <w:r w:rsidR="001116FE">
        <w:t>Razlučni</w:t>
      </w:r>
      <w:proofErr w:type="spellEnd"/>
      <w:r w:rsidR="001116FE">
        <w:t xml:space="preserve"> vjerovnik je na ročištu za diobu </w:t>
      </w:r>
      <w:proofErr w:type="spellStart"/>
      <w:r w:rsidR="001116FE">
        <w:t>kupovnine</w:t>
      </w:r>
      <w:proofErr w:type="spellEnd"/>
      <w:r w:rsidR="001116FE">
        <w:t xml:space="preserve"> naveo neispravan broj žiro-računa na koji je potrebno izvršiti uplatu </w:t>
      </w:r>
      <w:proofErr w:type="spellStart"/>
      <w:r w:rsidR="001116FE">
        <w:t>kupovnine</w:t>
      </w:r>
      <w:proofErr w:type="spellEnd"/>
      <w:r w:rsidR="001116FE">
        <w:t xml:space="preserve">. </w:t>
      </w:r>
      <w:r>
        <w:t xml:space="preserve">Podneskom od 20. ožujka 2018. </w:t>
      </w:r>
      <w:proofErr w:type="spellStart"/>
      <w:r>
        <w:t>razlučni</w:t>
      </w:r>
      <w:proofErr w:type="spellEnd"/>
      <w:r>
        <w:t xml:space="preserve"> vjerovnik EO</w:t>
      </w:r>
      <w:r w:rsidR="001116FE">
        <w:t>S MATRIX d.o.o. Zagreb dostavlja ispravan broj žiro-računa.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C55D97">
        <w:t xml:space="preserve">26. ožujka </w:t>
      </w:r>
      <w:r w:rsidR="00C55D97" w:rsidRPr="00BB52A2">
        <w:t>201</w:t>
      </w:r>
      <w:r w:rsidR="00C55D97">
        <w:t>8</w:t>
      </w:r>
      <w:r w:rsidR="00C55D97" w:rsidRPr="00BB52A2">
        <w:t>.</w:t>
      </w:r>
    </w:p>
    <w:p w:rsidRDefault="00BB52A2" w:rsidP="00D5144B" w:rsidR="00BB52A2" w:rsidRPr="00E31274">
      <w:pPr>
        <w:jc w:val="center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1A6C01" w:rsidR="00BB52A2">
      <w:pPr>
        <w:ind w:left="2160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</w:p>
    <w:p w:rsidRDefault="00933609" w:rsidP="00933609" w:rsidR="00933609">
      <w:pPr>
        <w:ind w:left="2160"/>
        <w:jc w:val="right"/>
      </w:pPr>
    </w:p>
    <w:p w:rsidRDefault="001A6C01" w:rsidP="00933609" w:rsidR="001A6C01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</w:p>
    <w:p w:rsidRDefault="00D5144B" w:rsidP="00D5144B" w:rsidR="00D5144B" w:rsidRPr="00175810">
      <w:pPr>
        <w:jc w:val="both"/>
      </w:pPr>
      <w:r w:rsidRPr="00175810">
        <w:t>UPUTA O PRAVNOM LIJEKU:</w:t>
      </w:r>
    </w:p>
    <w:p w:rsidRDefault="00E31274" w:rsidP="00BB52A2" w:rsidR="00A50178">
      <w:pPr>
        <w:jc w:val="both"/>
      </w:pPr>
      <w:r>
        <w:tab/>
      </w:r>
      <w:r w:rsidR="009538AF" w:rsidRPr="00E31274">
        <w:t>Protiv  ovog  rješenja pravo na žalbu ima podnositelj prijave tražbine u roku od 8 dana od dana primitka istog. Žalba se podnosi putem ovog suda u tri istovjetna primjerka, a o žalbi odlučuje Visoki trgovački sud Republike Hrvatske.</w:t>
      </w:r>
    </w:p>
    <w:p w:rsidRDefault="0093457A" w:rsidP="00BB52A2" w:rsidR="0093457A" w:rsidRPr="0093457A">
      <w:pPr>
        <w:jc w:val="both"/>
      </w:pPr>
    </w:p>
    <w:sectPr w:rsidSect="0093457A" w:rsidR="0093457A" w:rsidRPr="0093457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0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12F3F">
      <w:t>162/10-</w:t>
    </w:r>
    <w:r w:rsidR="00C55D97">
      <w:t>1383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16FE"/>
    <w:rsid w:val="00112F3F"/>
    <w:rsid w:val="00161DE3"/>
    <w:rsid w:val="00175810"/>
    <w:rsid w:val="001A6C01"/>
    <w:rsid w:val="00281AA0"/>
    <w:rsid w:val="002F7228"/>
    <w:rsid w:val="00357717"/>
    <w:rsid w:val="00387D25"/>
    <w:rsid w:val="003C0557"/>
    <w:rsid w:val="00427A29"/>
    <w:rsid w:val="004302D2"/>
    <w:rsid w:val="004364AA"/>
    <w:rsid w:val="00562BC1"/>
    <w:rsid w:val="0060001C"/>
    <w:rsid w:val="00627A71"/>
    <w:rsid w:val="00667199"/>
    <w:rsid w:val="006E5449"/>
    <w:rsid w:val="00735F23"/>
    <w:rsid w:val="00894211"/>
    <w:rsid w:val="0090539B"/>
    <w:rsid w:val="00933609"/>
    <w:rsid w:val="0093457A"/>
    <w:rsid w:val="009526C6"/>
    <w:rsid w:val="009538A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55D97"/>
    <w:rsid w:val="00C70229"/>
    <w:rsid w:val="00D02005"/>
    <w:rsid w:val="00D03A40"/>
    <w:rsid w:val="00D442D0"/>
    <w:rsid w:val="00D5144B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00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0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0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0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000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001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00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0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0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0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000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001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1336</properties:Characters>
  <properties:Lines>46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2018-03-26T12:43:00Z</dcterms:created>
  <dc:creator>dcmelik</dc:creator>
  <cp:lastModifiedBy>Jasna Radulović</cp:lastModifiedBy>
  <cp:lastPrinted>2016-03-31T12:56:00Z</cp:lastPrinted>
  <dcterms:modified xmlns:xsi="http://www.w3.org/2001/XMLSchema-instance" xsi:type="dcterms:W3CDTF">2018-03-26T12:51:00Z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(162 - 10  ISPRAVAK - IBAN.docx)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