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5342" w14:paraId="6c55342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FF3A21">
        <w:t>51/2018</w:t>
      </w:r>
      <w:r w:rsidR="002E0F2D">
        <w:t>-</w:t>
      </w:r>
      <w:r w:rsidR="00FF3A21">
        <w:t>43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>Trgovački sud u Zadru</w:t>
      </w:r>
      <w:r w:rsidR="008F7EFC" w:rsidRPr="00FB0FAF">
        <w:t xml:space="preserve"> </w:t>
      </w:r>
      <w:r w:rsidRPr="00FB0FAF">
        <w:t xml:space="preserve">po sucu tog suda Ardeni Bajlo u stečajnom postupku nad stečajnim dužnikom </w:t>
      </w:r>
      <w:r w:rsidR="00B758EF">
        <w:t xml:space="preserve">Stečajna masa iza </w:t>
      </w:r>
      <w:r w:rsidR="00FF3A21" w:rsidRPr="00A73902">
        <w:t xml:space="preserve">AUTO SPORT d.o.o., Kolan, Rudina 14, OIB: </w:t>
      </w:r>
      <w:r w:rsidR="00B758EF">
        <w:t>88656498919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FF3A21">
        <w:t>Domagoju Repaču</w:t>
      </w:r>
      <w:r w:rsidR="003816A4">
        <w:t>,</w:t>
      </w:r>
      <w:r w:rsidR="00DF0B85">
        <w:t xml:space="preserve"> </w:t>
      </w:r>
      <w:r w:rsidR="004747A8">
        <w:t>7</w:t>
      </w:r>
      <w:r w:rsidR="009460CC">
        <w:t xml:space="preserve">. </w:t>
      </w:r>
      <w:r w:rsidR="00FF3A21">
        <w:t>siječnja 2019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postupak</w:t>
      </w:r>
      <w:r w:rsidR="00B758EF">
        <w:t xml:space="preserve"> naknadne diobe nad</w:t>
      </w:r>
      <w:r w:rsidR="00D74762" w:rsidRPr="00FB0FAF">
        <w:t xml:space="preserve"> </w:t>
      </w:r>
      <w:r w:rsidR="00F23F7A">
        <w:t>stečajnim dužnikom</w:t>
      </w:r>
      <w:r w:rsidRPr="00FB0FAF">
        <w:t xml:space="preserve"> </w:t>
      </w:r>
      <w:r w:rsidR="00B758EF">
        <w:t xml:space="preserve">Stečajna masa iza </w:t>
      </w:r>
      <w:r w:rsidR="00B758EF" w:rsidRPr="00A73902">
        <w:t xml:space="preserve">AUTO SPORT d.o.o., Kolan, Rudina 14, OIB: </w:t>
      </w:r>
      <w:r w:rsidR="00B758EF">
        <w:t>88656498919</w:t>
      </w:r>
      <w:r w:rsidR="00EE67BE" w:rsidRPr="00FB0FAF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>dostavlja sudskom registru ovog suda radi brisanja</w:t>
      </w:r>
      <w:r w:rsidR="00B758EF">
        <w:t xml:space="preserve"> stečajne mase</w:t>
      </w:r>
      <w:r w:rsidRPr="00FB0FAF">
        <w:t xml:space="preserve">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FF3A21">
        <w:t>19</w:t>
      </w:r>
      <w:r w:rsidR="00F73FFA">
        <w:t xml:space="preserve">. </w:t>
      </w:r>
      <w:r w:rsidR="00FF3A21">
        <w:t>lipnja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F55C55">
        <w:t>om</w:t>
      </w:r>
      <w:r w:rsidR="0079120F" w:rsidRPr="00FB0FAF">
        <w:t xml:space="preserve"> upravitelj</w:t>
      </w:r>
      <w:r w:rsidR="00F55C55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</w:t>
      </w:r>
      <w:r w:rsidR="00F55C55">
        <w:t>prihvaćeno je izvješće stečajnog</w:t>
      </w:r>
      <w:r>
        <w:t xml:space="preserve"> upravitelj</w:t>
      </w:r>
      <w:r w:rsidR="00F55C55">
        <w:t>a</w:t>
      </w:r>
      <w:r>
        <w:t xml:space="preserve"> i dana suglasnost na završni račun. </w:t>
      </w:r>
    </w:p>
    <w:p w:rsidRDefault="00F55C55" w:rsidP="0079120F" w:rsidR="00B97328" w:rsidRPr="00850527">
      <w:pPr>
        <w:ind w:firstLine="708"/>
        <w:jc w:val="both"/>
      </w:pPr>
      <w:r>
        <w:t>S</w:t>
      </w:r>
      <w:r w:rsidR="00B97328" w:rsidRPr="00850527">
        <w:t>tečajn</w:t>
      </w:r>
      <w:r>
        <w:t>i</w:t>
      </w:r>
      <w:r w:rsidR="00DC6517" w:rsidRPr="00850527">
        <w:t xml:space="preserve"> upravitelj</w:t>
      </w:r>
      <w:r w:rsidR="00B97328" w:rsidRPr="00850527">
        <w:t xml:space="preserve"> je</w:t>
      </w:r>
      <w:r w:rsidR="00A833FB" w:rsidRPr="00850527">
        <w:t xml:space="preserve"> podneskom od </w:t>
      </w:r>
      <w:r w:rsidR="00FF3A21">
        <w:t>22</w:t>
      </w:r>
      <w:r w:rsidR="00D148D5" w:rsidRPr="00850527">
        <w:t xml:space="preserve">. </w:t>
      </w:r>
      <w:r w:rsidR="00FF3A21">
        <w:t>studenog</w:t>
      </w:r>
      <w:r w:rsidR="00D148D5" w:rsidRPr="00850527">
        <w:t xml:space="preserve"> 20</w:t>
      </w:r>
      <w:r w:rsidR="000F26DF">
        <w:t>18</w:t>
      </w:r>
      <w:r w:rsidR="00D148D5" w:rsidRPr="00850527">
        <w:t>.</w:t>
      </w:r>
      <w:r w:rsidR="00B97328" w:rsidRPr="00850527">
        <w:t xml:space="preserve"> izvijesti</w:t>
      </w:r>
      <w:r>
        <w:t>o</w:t>
      </w:r>
      <w:r w:rsidR="00B97328" w:rsidRPr="00850527">
        <w:t xml:space="preserve"> sud da je okončana </w:t>
      </w:r>
      <w:r w:rsidR="00B758EF">
        <w:t xml:space="preserve">naknadna dioba </w:t>
      </w:r>
      <w:r w:rsidR="00B97328" w:rsidRPr="00850527">
        <w:t>dioba</w:t>
      </w:r>
      <w:r w:rsidR="00850527" w:rsidRPr="00850527">
        <w:t xml:space="preserve"> i</w:t>
      </w:r>
      <w:r w:rsidR="00A833FB" w:rsidRPr="00850527">
        <w:t xml:space="preserve"> da su podmireni troškovi stečajnog postupka. </w:t>
      </w:r>
    </w:p>
    <w:p w:rsidRDefault="0079120F" w:rsidP="00B97328" w:rsidR="0079120F" w:rsidRPr="009460CC">
      <w:pPr>
        <w:jc w:val="both"/>
      </w:pPr>
      <w:r w:rsidRPr="009460CC"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>pa je ovaj stečajni postupak valjalo zaklju</w:t>
      </w:r>
      <w:r w:rsidR="00B758EF">
        <w:t>čiti i naložiti brisanje stečajne mase ovog stečajnog dužnika iz sudskog registra.</w:t>
      </w:r>
      <w:r w:rsidRPr="009460CC">
        <w:t xml:space="preserve"> 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</w:t>
      </w:r>
      <w:r w:rsidR="004747A8">
        <w:t>7</w:t>
      </w:r>
      <w:r w:rsidR="009460CC">
        <w:t xml:space="preserve">. </w:t>
      </w:r>
      <w:r w:rsidR="00FF3A21">
        <w:t>siječnja 2019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5040DF" w:rsidP="005F17E6" w:rsidR="0079120F" w:rsidRPr="00FB0FAF">
      <w:r>
        <w:t>Za točnost otpravka – ovlašteni službenik</w:t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5040DF" w:rsidP="005F17E6" w:rsidR="000251C2" w:rsidRPr="00FB0FAF">
      <w:r>
        <w:t>Ante Rubelj</w:t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2E0F2D">
        <w:tab/>
      </w:r>
      <w:r w:rsidR="000F26DF">
        <w:tab/>
      </w:r>
      <w:r w:rsidR="007604E0">
        <w:tab/>
      </w:r>
      <w:r w:rsidR="0079120F" w:rsidRPr="00FB0FAF">
        <w:t>Ardena Bajlo</w:t>
      </w:r>
      <w:r>
        <w:t>, v.r.</w:t>
      </w: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5040DF" w:rsidP="0003127D" w:rsidR="005040DF"/>
    <w:p w:rsidRDefault="0003127D" w:rsidP="0003127D" w:rsidR="0003127D" w:rsidRPr="00FB0FAF">
      <w:r w:rsidRPr="00FB0FAF">
        <w:lastRenderedPageBreak/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3D2E62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FF3A21">
      <w:t>51</w:t>
    </w:r>
    <w:r w:rsidR="000F26DF">
      <w:t>/201</w:t>
    </w:r>
    <w:r w:rsidR="00FF3A21">
      <w:t>8</w:t>
    </w:r>
    <w:r w:rsidR="000F26DF">
      <w:t>-</w:t>
    </w:r>
    <w:r w:rsidR="00FF3A21">
      <w:t>43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2776"/>
    <w:rsid w:val="000251C2"/>
    <w:rsid w:val="0003127D"/>
    <w:rsid w:val="00052BAA"/>
    <w:rsid w:val="00073974"/>
    <w:rsid w:val="000F26DF"/>
    <w:rsid w:val="00114C59"/>
    <w:rsid w:val="001D2CE8"/>
    <w:rsid w:val="00290DB4"/>
    <w:rsid w:val="002E0F2D"/>
    <w:rsid w:val="002E719F"/>
    <w:rsid w:val="003229CD"/>
    <w:rsid w:val="00330ED4"/>
    <w:rsid w:val="003816A4"/>
    <w:rsid w:val="003C4119"/>
    <w:rsid w:val="003D2E62"/>
    <w:rsid w:val="003E15D3"/>
    <w:rsid w:val="004747A8"/>
    <w:rsid w:val="004A298D"/>
    <w:rsid w:val="005040DF"/>
    <w:rsid w:val="005F17E6"/>
    <w:rsid w:val="006367AB"/>
    <w:rsid w:val="00691D21"/>
    <w:rsid w:val="006C71FE"/>
    <w:rsid w:val="00740EC7"/>
    <w:rsid w:val="007604E0"/>
    <w:rsid w:val="0079120F"/>
    <w:rsid w:val="0079329B"/>
    <w:rsid w:val="00825089"/>
    <w:rsid w:val="00850527"/>
    <w:rsid w:val="008A6059"/>
    <w:rsid w:val="008F2B58"/>
    <w:rsid w:val="008F7EFC"/>
    <w:rsid w:val="009417BE"/>
    <w:rsid w:val="009460CC"/>
    <w:rsid w:val="009B4F71"/>
    <w:rsid w:val="009E3171"/>
    <w:rsid w:val="00A34F37"/>
    <w:rsid w:val="00A833FB"/>
    <w:rsid w:val="00B53AB4"/>
    <w:rsid w:val="00B758EF"/>
    <w:rsid w:val="00B81DF4"/>
    <w:rsid w:val="00B97328"/>
    <w:rsid w:val="00C0454E"/>
    <w:rsid w:val="00C1717C"/>
    <w:rsid w:val="00C34AEE"/>
    <w:rsid w:val="00C53876"/>
    <w:rsid w:val="00C6772C"/>
    <w:rsid w:val="00C81B99"/>
    <w:rsid w:val="00CA590D"/>
    <w:rsid w:val="00CF69B4"/>
    <w:rsid w:val="00D012E3"/>
    <w:rsid w:val="00D148D5"/>
    <w:rsid w:val="00D15C19"/>
    <w:rsid w:val="00D54507"/>
    <w:rsid w:val="00D74762"/>
    <w:rsid w:val="00DC6517"/>
    <w:rsid w:val="00DF0B85"/>
    <w:rsid w:val="00DF5EAA"/>
    <w:rsid w:val="00E260EC"/>
    <w:rsid w:val="00E72FF8"/>
    <w:rsid w:val="00E945A2"/>
    <w:rsid w:val="00EA35E8"/>
    <w:rsid w:val="00EE67BE"/>
    <w:rsid w:val="00F23F7A"/>
    <w:rsid w:val="00F337BB"/>
    <w:rsid w:val="00F55C55"/>
    <w:rsid w:val="00F61E20"/>
    <w:rsid w:val="00F73FFA"/>
    <w:rsid w:val="00FB0196"/>
    <w:rsid w:val="00FB0FAF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St-51/2018-33</izvorni_sadrzaj>
    <derivirana_varijabla naziv="DomainObject.Oznaka_1">St-51/2018-33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AUTO SPORT, društvo s ograničenom odgovornošću za proizvodnju i trgovinu u stečaju</izvorni_sadrzaj>
    <derivirana_varijabla naziv="DomainObject.Predmet.ProtustrankaFormated_1">  Stečajna masa iza AUTO SPORT, društvo s ograničenom odgovornošću za proizvodnju i trgovinu u stečaju</derivirana_varijabla>
  </DomainObject.Predmet.ProtustrankaFormated>
  <DomainObject.Predmet.ProtustrankaFormatedOIB>
    <izvorni_sadrzaj>  Stečajna masa iza AUTO SPORT, društvo s ograničenom odgovornošću za proizvodnju i trgovinu u stečaju, OIB 88656498919</izvorni_sadrzaj>
    <derivirana_varijabla naziv="DomainObject.Predmet.ProtustrankaFormatedOIB_1">  Stečajna masa iza AUTO SPORT, društvo s ograničenom odgovornošću za proizvodnju i trgovinu u stečaju, OIB 88656498919</derivirana_varijabla>
  </DomainObject.Predmet.ProtustrankaFormatedOIB>
  <DomainObject.Predmet.ProtustrankaFormatedWithAdress>
    <izvorni_sadrzaj> Stečajna masa iza AUTO SPORT, društvo s ograničenom odgovornošću za proizvodnju i trgovinu u stečaju, Đorđićeva 24, 10000 Zagreb</izvorni_sadrzaj>
    <derivirana_varijabla naziv="DomainObject.Predmet.ProtustrankaFormatedWithAdress_1"> Stečajna masa iza AUTO SPORT, društvo s ograničenom odgovornošću za proizvodnju i trgovinu u stečaju, Đorđićeva 24, 10000 Zagreb</derivirana_varijabla>
  </DomainObject.Predmet.ProtustrankaFormatedWithAdress>
  <DomainObject.Predmet.ProtustrankaFormatedWithAdressOIB>
    <izvorni_sadrzaj> Stečajna masa iza AUTO SPORT, društvo s ograničenom odgovornošću za proizvodnju i trgovinu u stečaju, OIB 88656498919, Đorđićeva 24, 10000 Zagreb</izvorni_sadrzaj>
    <derivirana_varijabla naziv="DomainObject.Predmet.ProtustrankaFormatedWithAdressOIB_1"> Stečajna masa iza AUTO SPORT, društvo s ograničenom odgovornošću za proizvodnju i trgovinu u stečaju, OIB 88656498919, Đorđićeva 24, 10000 Zagreb</derivirana_varijabla>
  </DomainObject.Predmet.ProtustrankaFormatedWithAdressOIB>
  <DomainObject.Predmet.ProtustrankaWithAdress>
    <izvorni_sadrzaj>Stečajna masa iza AUTO SPORT, društvo s ograničenom odgovornošću za proizvodnju i trgovinu u stečaju Đorđićeva 24, 10000 Zagreb</izvorni_sadrzaj>
    <derivirana_varijabla naziv="DomainObject.Predmet.ProtustrankaWithAdress_1">Stečajna masa iza AUTO SPORT, društvo s ograničenom odgovornošću za proizvodnju i trgovinu u stečaju Đorđićeva 24, 10000 Zagreb</derivirana_varijabla>
  </DomainObject.Predmet.ProtustrankaWithAdress>
  <DomainObject.Predmet.ProtustrankaWithAdressOIB>
    <izvorni_sadrzaj>Stečajna masa iza AUTO SPORT, društvo s ograničenom odgovornošću za proizvodnju i trgovinu u stečaju, OIB 88656498919, Đorđićeva 24, 10000 Zagreb</izvorni_sadrzaj>
    <derivirana_varijabla naziv="DomainObject.Predmet.ProtustrankaWithAdressOIB_1">Stečajna masa iza AUTO SPORT, društvo s ograničenom odgovornošću za proizvodnju i trgovinu u stečaju, OIB 88656498919, Đorđićeva 24, 10000 Zagreb</derivirana_varijabla>
  </DomainObject.Predmet.ProtustrankaWithAdressOIB>
  <DomainObject.Predmet.ProtustrankaNazivFormated>
    <izvorni_sadrzaj>Stečajna masa iza AUTO SPORT, društvo s ograničenom odgovornošću za proizvodnju i trgovinu u stečaju</izvorni_sadrzaj>
    <derivirana_varijabla naziv="DomainObject.Predmet.ProtustrankaNazivFormated_1">Stečajna masa iza AUTO SPORT, društvo s ograničenom odgovornošću za proizvodnju i trgovinu u stečaju</derivirana_varijabla>
  </DomainObject.Predmet.ProtustrankaNazivFormated>
  <DomainObject.Predmet.ProtustrankaNazivFormatedOIB>
    <izvorni_sadrzaj>Stečajna masa iza AUTO SPORT, društvo s ograničenom odgovornošću za proizvodnju i trgovinu u stečaju, OIB 88656498919</izvorni_sadrzaj>
    <derivirana_varijabla naziv="DomainObject.Predmet.ProtustrankaNazivFormatedOIB_1">Stečajna masa iza AUTO SPORT, društvo s ograničenom odgovornošću za proizvodnju i trgovinu u stečaju, OIB 88656498919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Domagoj Repač</izvorni_sadrzaj>
    <derivirana_varijabla naziv="DomainObject.Predmet.StrankaFormated_1">  FINA; Domagoj Repač</derivirana_varijabla>
  </DomainObject.Predmet.StrankaFormated>
  <DomainObject.Predmet.StrankaFormatedOIB>
    <izvorni_sadrzaj>  FINA, OIB 85821130368; Domagoj Repač, OIB 24977406612</izvorni_sadrzaj>
    <derivirana_varijabla naziv="DomainObject.Predmet.StrankaFormatedOIB_1">  FINA, OIB 85821130368; Domagoj Repač, OIB 24977406612</derivirana_varijabla>
  </DomainObject.Predmet.StrankaFormatedOIB>
  <DomainObject.Predmet.StrankaFormatedWithAdress>
    <izvorni_sadrzaj> FINA; Domagoj Repač, Đorđićeva Ulica 24, 10000 Zagreb</izvorni_sadrzaj>
    <derivirana_varijabla naziv="DomainObject.Predmet.StrankaFormatedWithAdress_1"> FINA; Domagoj Repač, Đorđićeva Ulica 24, 10000 Zagreb</derivirana_varijabla>
  </DomainObject.Predmet.StrankaFormatedWithAdress>
  <DomainObject.Predmet.StrankaFormatedWithAdressOIB>
    <izvorni_sadrzaj> FINA, OIB 85821130368; Domagoj Repač, OIB 24977406612, Đorđićeva Ulica 24, 10000 Zagreb</izvorni_sadrzaj>
    <derivirana_varijabla naziv="DomainObject.Predmet.StrankaFormatedWithAdressOIB_1"> FINA, OIB 85821130368; Domagoj Repač, OIB 24977406612, Đorđićeva Ulica 24, 10000 Zagreb</derivirana_varijabla>
  </DomainObject.Predmet.StrankaFormatedWithAdressOIB>
  <DomainObject.Predmet.StrankaWithAdress>
    <izvorni_sadrzaj>FINA ,Domagoj Repač Đorđićeva Ulica 24,10000 Zagreb</izvorni_sadrzaj>
    <derivirana_varijabla naziv="DomainObject.Predmet.StrankaWithAdress_1">FINA ,Domagoj Repač Đorđićeva Ulica 24,10000 Zagreb</derivirana_varijabla>
  </DomainObject.Predmet.StrankaWithAdress>
  <DomainObject.Predmet.StrankaWithAdressOIB>
    <izvorni_sadrzaj>FINA, OIB 85821130368,Domagoj Repač, OIB 24977406612, Đorđićeva Ulica 24,10000 Zagreb</izvorni_sadrzaj>
    <derivirana_varijabla naziv="DomainObject.Predmet.StrankaWithAdressOIB_1">FINA, OIB 85821130368,Domagoj Repač, OIB 24977406612, Đorđićeva Ulica 24,10000 Zagreb</derivirana_varijabla>
  </DomainObject.Predmet.StrankaWithAdressOIB>
  <DomainObject.Predmet.StrankaNazivFormated>
    <izvorni_sadrzaj>FINA,Domagoj Repač</izvorni_sadrzaj>
    <derivirana_varijabla naziv="DomainObject.Predmet.StrankaNazivFormated_1">FINA,Domagoj Repač</derivirana_varijabla>
  </DomainObject.Predmet.StrankaNazivFormated>
  <DomainObject.Predmet.StrankaNazivFormatedOIB>
    <izvorni_sadrzaj>FINA, OIB 85821130368,Domagoj Repač, OIB 24977406612</izvorni_sadrzaj>
    <derivirana_varijabla naziv="DomainObject.Predmet.StrankaNazivFormatedOIB_1">FINA, OIB 85821130368,Domagoj Repač, OIB 24977406612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Domagoj Repač</item>
    </izvorni_sadrzaj>
    <derivirana_varijabla naziv="DomainObject.Predmet.StrankaListFormated_1">
      <item>FINA</item>
      <item>Domagoj Repač</item>
    </derivirana_varijabla>
  </DomainObject.Predmet.StrankaListFormated>
  <DomainObject.Predmet.StrankaListFormatedOIB>
    <izvorni_sadrzaj>
      <item>FINA, OIB 85821130368</item>
      <item>Domagoj Repač, OIB 24977406612</item>
    </izvorni_sadrzaj>
    <derivirana_varijabla naziv="DomainObject.Predmet.StrankaListFormatedOIB_1">
      <item>FINA, OIB 85821130368</item>
      <item>Domagoj Repač, OIB 24977406612</item>
    </derivirana_varijabla>
  </DomainObject.Predmet.StrankaListFormatedOIB>
  <DomainObject.Predmet.StrankaListFormatedWithAdress>
    <izvorni_sadrzaj>
      <item>FINA</item>
      <item>Domagoj Repač, Đorđićeva Ulica 24, 10000 Zagreb</item>
    </izvorni_sadrzaj>
    <derivirana_varijabla naziv="DomainObject.Predmet.StrankaListFormatedWithAdress_1">
      <item>FINA</item>
      <item>Domagoj Repač, Đorđićeva Ulica 24, 10000 Zagreb</item>
    </derivirana_varijabla>
  </DomainObject.Predmet.StrankaListFormatedWithAdress>
  <DomainObject.Predmet.StrankaListFormatedWithAdressOIB>
    <izvorni_sadrzaj>
      <item>FINA, OIB 85821130368</item>
      <item>Domagoj Repač, OIB 24977406612, Đorđićeva Ulica 24, 10000 Zagreb</item>
    </izvorni_sadrzaj>
    <derivirana_varijabla naziv="DomainObject.Predmet.StrankaListFormatedWithAdressOIB_1">
      <item>FINA, OIB 85821130368</item>
      <item>Domagoj Repač, OIB 24977406612, Đorđićeva Ulica 24, 10000 Zagreb</item>
    </derivirana_varijabla>
  </DomainObject.Predmet.StrankaListFormatedWithAdressOIB>
  <DomainObject.Predmet.StrankaListNazivFormated>
    <izvorni_sadrzaj>
      <item>FINA</item>
      <item>Domagoj Repač</item>
    </izvorni_sadrzaj>
    <derivirana_varijabla naziv="DomainObject.Predmet.StrankaListNazivFormated_1">
      <item>FINA</item>
      <item>Domagoj Repač</item>
    </derivirana_varijabla>
  </DomainObject.Predmet.StrankaListNazivFormated>
  <DomainObject.Predmet.StrankaListNazivFormatedOIB>
    <izvorni_sadrzaj>
      <item>FINA, OIB 85821130368</item>
      <item>Domagoj Repač, OIB 24977406612</item>
    </izvorni_sadrzaj>
    <derivirana_varijabla naziv="DomainObject.Predmet.StrankaListNazivFormatedOIB_1">
      <item>FINA, OIB 85821130368</item>
      <item>Domagoj Repač, OIB 24977406612</item>
    </derivirana_varijabla>
  </DomainObject.Predmet.StrankaListNazivFormatedOIB>
  <DomainObject.Predmet.ProtuStrankaListFormated>
    <izvorni_sadrzaj>
      <item>Stečajna masa iza AUTO SPORT, društvo s ograničenom odgovornošću za proizvodnju i trgovinu u stečaju</item>
    </izvorni_sadrzaj>
    <derivirana_varijabla naziv="DomainObject.Predmet.ProtuStrankaListFormated_1">
      <item>Stečajna masa iza AUTO SPORT, društvo s ograničenom odgovornošću za proizvodnju i trgovinu u stečaju</item>
    </derivirana_varijabla>
  </DomainObject.Predmet.ProtuStrankaListFormated>
  <DomainObject.Predmet.ProtuStrankaListFormatedOIB>
    <izvorni_sadrzaj>
      <item>Stečajna masa iza AUTO SPORT, društvo s ograničenom odgovornošću za proizvodnju i trgovinu u stečaju, OIB 88656498919</item>
    </izvorni_sadrzaj>
    <derivirana_varijabla naziv="DomainObject.Predmet.ProtuStrankaListFormatedOIB_1">
      <item>Stečajna masa iza AUTO SPORT, društvo s ograničenom odgovornošću za proizvodnju i trgovinu u stečaju, OIB 88656498919</item>
    </derivirana_varijabla>
  </DomainObject.Predmet.ProtuStrankaListFormatedOIB>
  <DomainObject.Predmet.ProtuStrankaListFormatedWithAdress>
    <izvorni_sadrzaj>
      <item>Stečajna masa iza AUTO SPORT, društvo s ograničenom odgovornošću za proizvodnju i trgovinu u stečaju, Đorđićeva 24, 10000 Zagreb</item>
    </izvorni_sadrzaj>
    <derivirana_varijabla naziv="DomainObject.Predmet.ProtuStrankaListFormatedWithAdress_1">
      <item>Stečajna masa iza AUTO SPORT, društvo s ograničenom odgovornošću za proizvodnju i trgovinu u stečaju, Đorđićeva 24, 10000 Zagreb</item>
    </derivirana_varijabla>
  </DomainObject.Predmet.ProtuStrankaListFormatedWithAdress>
  <DomainObject.Predmet.ProtuStrankaListFormatedWithAdressOIB>
    <izvorni_sadrzaj>
      <item>Stečajna masa iza AUTO SPORT, društvo s ograničenom odgovornošću za proizvodnju i trgovinu u stečaju, OIB 88656498919, Đorđićeva 24, 10000 Zagreb</item>
    </izvorni_sadrzaj>
    <derivirana_varijabla naziv="DomainObject.Predmet.ProtuStrankaListFormatedWithAdressOIB_1">
      <item>Stečajna masa iza AUTO SPORT, društvo s ograničenom odgovornošću za proizvodnju i trgovinu u stečaju, OIB 88656498919, Đorđićeva 24, 10000 Zagreb</item>
    </derivirana_varijabla>
  </DomainObject.Predmet.ProtuStrankaListFormatedWithAdressOIB>
  <DomainObject.Predmet.ProtuStrankaListNazivFormated>
    <izvorni_sadrzaj>
      <item>Stečajna masa iza AUTO SPORT, društvo s ograničenom odgovornošću za proizvodnju i trgovinu u stečaju</item>
    </izvorni_sadrzaj>
    <derivirana_varijabla naziv="DomainObject.Predmet.ProtuStrankaListNazivFormated_1">
      <item>Stečajna masa iza AUTO SPORT, društvo s ograničenom odgovornošću za proizvodnju i trgovinu u stečaju</item>
    </derivirana_varijabla>
  </DomainObject.Predmet.ProtuStrankaListNazivFormated>
  <DomainObject.Predmet.ProtuStrankaListNazivFormatedOIB>
    <izvorni_sadrzaj>
      <item>Stečajna masa iza AUTO SPORT, društvo s ograničenom odgovornošću za proizvodnju i trgovinu u stečaju, OIB 88656498919</item>
    </izvorni_sadrzaj>
    <derivirana_varijabla naziv="DomainObject.Predmet.ProtuStrankaListNazivFormatedOIB_1">
      <item>Stečajna masa iza AUTO SPORT, društvo s ograničenom odgovornošću za proizvodnju i trgovinu u stečaju, OIB 88656498919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St-51/2018-33</izvorni_sadrzaj>
    <derivirana_varijabla naziv="DomainObject.PoslovniBrojDokumenta_1">St-51/2018-33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Stečajna masa iza AUTO SPORT, društvo s ograničenom odgovornošću za proizvodnju i trgovinu u stečaju</izvorni_sadrzaj>
    <derivirana_varijabla naziv="DomainObject.Predmet.ProtustrankaIDrugi_1">Stečajna masa iza AUTO SPORT, društvo s ograničenom odgovornošću za proizvodnju i trgovinu u stečaju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Stečajna masa iza AUTO SPORT, društvo s ograničenom odgovornošću za proizvodnju i trgovinu u stečaju, OIB 88656498919, Đorđićeva 24, 10000 Zagreb</izvorni_sadrzaj>
    <derivirana_varijabla naziv="DomainObject.Predmet.ProtustrankaIDrugiAdressOIB_1">Stečajna masa iza AUTO SPORT, društvo s ograničenom odgovornošću za proizvodnju i trgovinu u stečaju, OIB 88656498919,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St-51/2018-33</izvorni_sadrzaj>
    <derivirana_varijabla naziv="DomainObject.Predmet.OdlukaRjesenje.Oznaka_1">St-51/2018-33</derivirana_varijabla>
  </DomainObject.Predmet.OdlukaRjesenje.Oznaka>
  <DomainObject.Predmet.SudioniciListNaziv>
    <izvorni_sadrzaj>
      <item>Stečajna masa iza AUTO SPORT, društvo s ograničenom odgovornošću za proizvodnju i trgovinu u stečaju</item>
      <item>FINA</item>
      <item>Domagoj Repač</item>
    </izvorni_sadrzaj>
    <derivirana_varijabla naziv="DomainObject.Predmet.SudioniciListNaziv_1">
      <item>Stečajna masa iza AUTO SPORT, društvo s ograničenom odgovornošću za proizvodnju i trgovinu u stečaju</item>
      <item>FINA</item>
      <item>Domagoj Repač</item>
    </derivirana_varijabla>
  </DomainObject.Predmet.SudioniciListNaziv>
  <DomainObject.Predmet.SudioniciListAdressOIB>
    <izvorni_sadrzaj>
      <item>Stečajna masa iza AUTO SPORT, društvo s ograničenom odgovornošću za proizvodnju i trgovinu u stečaju, OIB 88656498919, Đorđićeva 24,10000 Zagreb</item>
      <item>FINA, OIB 85821130368</item>
      <item>Domagoj Repač, OIB 24977406612, Đorđićeva Ulica 24,10000 Zagreb</item>
    </izvorni_sadrzaj>
    <derivirana_varijabla naziv="DomainObject.Predmet.SudioniciListAdressOIB_1">
      <item>Stečajna masa iza AUTO SPORT, društvo s ograničenom odgovornošću za proizvodnju i trgovinu u stečaju, OIB 88656498919, Đorđićeva 24,10000 Zagreb</item>
      <item>FINA, OIB 85821130368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88656498919</item>
      <item>, OIB 85821130368</item>
      <item>, OIB 24977406612</item>
    </izvorni_sadrzaj>
    <derivirana_varijabla naziv="DomainObject.Predmet.SudioniciListNazivOIB_1">
      <item>, OIB 88656498919</item>
      <item>, OIB 85821130368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lipnja 2018.</izvorni_sadrzaj>
    <derivirana_varijabla naziv="DomainObject.Predmet.DatumZadnjeOdrzaneSudskeRadnje_1">19. lipnja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St-51/2018-30</izvorni_sadrzaj>
    <derivirana_varijabla naziv="DomainObject.PredzadnjaOdlukaIzPredmeta.Oznaka_1">St-51/2018-30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311</properties:Words>
  <properties:Characters>1552</properties:Characters>
  <properties:Lines>57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2019-01-07T07:09:00Z</dcterms:created>
  <dc:creator>Korisnik</dc:creator>
  <cp:lastModifiedBy>Ante Rubelj</cp:lastModifiedBy>
  <cp:lastPrinted>2019-01-07T10:26:00Z</cp:lastPrinted>
  <dcterms:modified xmlns:xsi="http://www.w3.org/2001/XMLSchema-instance" xsi:type="dcterms:W3CDTF">2019-01-07T10:28:00Z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St-51/2018-33 / Odluka - Rješenje - zaključen stečajni postupak (čl. 286 SZ-a) (1St-51-18_-_auto_sport-_zaključenje_po_286.docx)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