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687a" w14:paraId="c1d687a" w:rsidRDefault="00014039" w:rsidP="00014039" w:rsidR="0001403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4039" w:rsidP="00014039" w:rsidR="00014039">
      <w:r>
        <w:t>REPUBLIKA HRVATSKA</w:t>
      </w:r>
    </w:p>
    <w:p w:rsidRDefault="00014039" w:rsidP="00014039" w:rsidR="00014039">
      <w:r>
        <w:t xml:space="preserve">Trgovački sud u Zagrebu </w:t>
      </w:r>
    </w:p>
    <w:p w:rsidRDefault="00014039" w:rsidP="00014039" w:rsidR="00014039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014039" w:rsidP="00014039" w:rsidR="00014039">
      <w:pPr>
        <w:ind w:firstLine="708" w:left="4956"/>
      </w:pPr>
      <w:r>
        <w:t xml:space="preserve">  </w:t>
      </w:r>
      <w:r w:rsidR="0097770D">
        <w:tab/>
      </w:r>
      <w:r w:rsidR="0097770D">
        <w:tab/>
      </w:r>
      <w:r>
        <w:t xml:space="preserve">    18. St-5718/2016</w:t>
      </w:r>
    </w:p>
    <w:p w:rsidRDefault="00014039" w:rsidP="00014039" w:rsidR="00014039"/>
    <w:p w:rsidRDefault="00014039" w:rsidP="00014039" w:rsidR="00014039"/>
    <w:p w:rsidRDefault="00014039" w:rsidP="00A410AB" w:rsidR="00014039">
      <w:pPr>
        <w:jc w:val="both"/>
      </w:pPr>
      <w:r>
        <w:tab/>
      </w:r>
      <w:r>
        <w:tab/>
      </w:r>
      <w:r>
        <w:tab/>
      </w:r>
      <w:r>
        <w:tab/>
        <w:t>R E P U B L I K A   H R V A T S K A</w:t>
      </w:r>
    </w:p>
    <w:p w:rsidRDefault="00014039" w:rsidP="00A410AB" w:rsidR="00014039">
      <w:pPr>
        <w:jc w:val="both"/>
      </w:pPr>
    </w:p>
    <w:p w:rsidRDefault="00014039" w:rsidP="00A410AB" w:rsidR="00014039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Z A K L J U Č A K</w:t>
      </w:r>
    </w:p>
    <w:p w:rsidRDefault="00014039" w:rsidP="00A410AB" w:rsidR="00014039">
      <w:pPr>
        <w:jc w:val="both"/>
      </w:pPr>
    </w:p>
    <w:p w:rsidRDefault="00014039" w:rsidP="00A410AB" w:rsidR="00014039">
      <w:pPr>
        <w:jc w:val="both"/>
      </w:pPr>
    </w:p>
    <w:p w:rsidRDefault="00014039" w:rsidP="00A410AB" w:rsidR="00014039">
      <w:pPr>
        <w:ind w:firstLine="708"/>
        <w:jc w:val="both"/>
      </w:pPr>
      <w:r>
        <w:t xml:space="preserve">Trgovački sud u Zagrebu, sudac Danijela Uzelac, u stečajnom postupku nad stečajnim dužnikom </w:t>
      </w:r>
      <w:r w:rsidR="00A410AB">
        <w:t xml:space="preserve">SALTUS d.o.o. u stečaju, OIB 52192592109, Zagreb, Svetice 19, 13. </w:t>
      </w:r>
      <w:r>
        <w:t>svibnja 2019.</w:t>
      </w:r>
    </w:p>
    <w:p w:rsidRDefault="008842A4" w:rsidP="00A410AB" w:rsidR="008842A4">
      <w:pPr>
        <w:ind w:firstLine="708"/>
        <w:jc w:val="both"/>
      </w:pPr>
    </w:p>
    <w:p w:rsidRDefault="00014039" w:rsidP="00A410AB" w:rsidR="00014039">
      <w:pPr>
        <w:jc w:val="both"/>
      </w:pPr>
    </w:p>
    <w:p w:rsidRDefault="00014039" w:rsidP="00A410AB" w:rsidR="00014039">
      <w:pPr>
        <w:jc w:val="both"/>
      </w:pPr>
      <w:r>
        <w:t xml:space="preserve">             </w:t>
      </w:r>
      <w:r>
        <w:tab/>
      </w:r>
      <w:r w:rsidR="00EE010E">
        <w:tab/>
      </w:r>
      <w:r w:rsidR="00EE010E">
        <w:tab/>
      </w:r>
      <w:r w:rsidR="00EE010E">
        <w:tab/>
        <w:t xml:space="preserve">  z a k l j u č i o      j e</w:t>
      </w:r>
    </w:p>
    <w:p w:rsidRDefault="00014039" w:rsidP="00A410AB" w:rsidR="00014039">
      <w:pPr>
        <w:jc w:val="both"/>
      </w:pPr>
    </w:p>
    <w:p w:rsidRDefault="008842A4" w:rsidP="00A410AB" w:rsidR="008842A4">
      <w:pPr>
        <w:jc w:val="both"/>
      </w:pPr>
    </w:p>
    <w:p w:rsidRDefault="00014039" w:rsidP="00EE010E" w:rsidR="00014039">
      <w:pPr>
        <w:ind w:firstLine="708"/>
        <w:jc w:val="both"/>
      </w:pPr>
      <w:r>
        <w:t>Nalaž</w:t>
      </w:r>
      <w:r w:rsidR="00BB0BB7">
        <w:t>e se stečajnom upravitelju</w:t>
      </w:r>
      <w:r>
        <w:t xml:space="preserve"> </w:t>
      </w:r>
      <w:r w:rsidR="00A410AB">
        <w:t xml:space="preserve">Perici </w:t>
      </w:r>
      <w:r w:rsidR="008842A4">
        <w:t>Medakoviću iz Daruvara, Ivana Mažuranića 2D</w:t>
      </w:r>
      <w:r w:rsidR="00BB0BB7">
        <w:t>,</w:t>
      </w:r>
      <w:r w:rsidR="00A410AB">
        <w:t xml:space="preserve"> </w:t>
      </w:r>
      <w:r>
        <w:t xml:space="preserve">u roku </w:t>
      </w:r>
      <w:r w:rsidR="00EE010E">
        <w:t>8</w:t>
      </w:r>
      <w:r>
        <w:t xml:space="preserve"> dana od dostave ovog zaključka dostaviti ovom sudu pisano izvješće o tijeku stečajnoga postupka i o stanju stečajne mase, koje je u skladu s odredbom čl. 89. st. 2</w:t>
      </w:r>
      <w:r w:rsidR="0097770D">
        <w:t xml:space="preserve">. </w:t>
      </w:r>
      <w:r>
        <w:t>Stečajnog zakona ("Narodne novine" broj 71/15) duž</w:t>
      </w:r>
      <w:r w:rsidR="00BB0BB7">
        <w:t>an</w:t>
      </w:r>
      <w:r>
        <w:t xml:space="preserve"> podnositi najmanje jedanput u tri mjeseca.</w:t>
      </w:r>
    </w:p>
    <w:p w:rsidRDefault="008842A4" w:rsidP="00EE010E" w:rsidR="008842A4">
      <w:pPr>
        <w:ind w:firstLine="708"/>
        <w:jc w:val="both"/>
      </w:pPr>
    </w:p>
    <w:p w:rsidRDefault="00014039" w:rsidP="00A410AB" w:rsidR="00014039">
      <w:pPr>
        <w:jc w:val="both"/>
      </w:pPr>
      <w:r>
        <w:t xml:space="preserve">       </w:t>
      </w:r>
      <w:r w:rsidR="00EE010E">
        <w:tab/>
      </w:r>
      <w:r w:rsidR="00EE010E">
        <w:tab/>
      </w:r>
      <w:r w:rsidR="00EE010E">
        <w:tab/>
      </w:r>
      <w:r w:rsidR="00EE010E">
        <w:tab/>
        <w:t xml:space="preserve">    </w:t>
      </w:r>
      <w:r>
        <w:t xml:space="preserve"> U Zagrebu </w:t>
      </w:r>
      <w:r w:rsidR="00EE010E">
        <w:t>13</w:t>
      </w:r>
      <w:r>
        <w:t>. svibnja 2019.</w:t>
      </w:r>
    </w:p>
    <w:p w:rsidRDefault="00014039" w:rsidP="00A410AB" w:rsidR="0001403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014039" w:rsidP="00A410AB" w:rsidR="00014039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Danijela Uzelac, v.r.</w:t>
      </w:r>
    </w:p>
    <w:p w:rsidRDefault="00014039" w:rsidP="00A410AB" w:rsidR="00014039">
      <w:pPr>
        <w:jc w:val="both"/>
      </w:pPr>
      <w:r>
        <w:t xml:space="preserve">   </w:t>
      </w:r>
    </w:p>
    <w:p w:rsidRDefault="00014039" w:rsidP="00A410AB" w:rsidR="0001403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14039" w:rsidP="00A410AB" w:rsidR="00014039">
      <w:pPr>
        <w:jc w:val="both"/>
      </w:pPr>
      <w:r>
        <w:t>Uputa o pravnom lijeku: Protiv</w:t>
      </w:r>
      <w:r w:rsidR="0097770D">
        <w:t xml:space="preserve"> zaključka nije dopuštena žalba.</w:t>
      </w:r>
    </w:p>
    <w:p w:rsidRDefault="00014039" w:rsidP="00EE010E" w:rsidR="00014039">
      <w:pPr>
        <w:ind w:firstLine="708" w:left="6372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14039" w:rsidP="00EE010E" w:rsidR="00014039">
      <w:pPr>
        <w:ind w:firstLine="708" w:left="6372"/>
      </w:pPr>
      <w:r>
        <w:t>Katarina Franjić</w:t>
      </w:r>
    </w:p>
    <w:p w:rsidRDefault="00014039" w:rsidP="00014039" w:rsidR="00014039"/>
    <w:p w:rsidRDefault="00646DA6" w:rsidP="00014039" w:rsidR="00646DA6"/>
    <w:sectPr w:rsidR="00646D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651C"/>
    <w:rsid w:val="00014039"/>
    <w:rsid w:val="004B36B5"/>
    <w:rsid w:val="00646DA6"/>
    <w:rsid w:val="008842A4"/>
    <w:rsid w:val="0097770D"/>
    <w:rsid w:val="00A410AB"/>
    <w:rsid w:val="00B4339A"/>
    <w:rsid w:val="00BB0BB7"/>
    <w:rsid w:val="00C2651C"/>
    <w:rsid w:val="00E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33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339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3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3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3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3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3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33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339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3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3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3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3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3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5718</izvorni_sadrzaj>
    <derivirana_varijabla naziv="DomainObject.Predmet.Broj_1">5718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St-5718/2016</izvorni_sadrzaj>
    <derivirana_varijabla naziv="DomainObject.Predmet.OznakaBroj_1">St-5718/2016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SALTUS d.o.o. zastupanog po punomoćniku Rikard Dragčević</izvorni_sadrzaj>
    <derivirana_varijabla naziv="DomainObject.Predmet.ProtustrankaFormated_1">  SALTUS d.o.o. zastupanog po punomoćniku Rikard Dragčević</derivirana_varijabla>
  </DomainObject.Predmet.ProtustrankaFormated>
  <DomainObject.Predmet.ProtustrankaFormatedOIB>
    <izvorni_sadrzaj>  SALTUS d.o.o., OIB 52192592109 zastupanog po punomoćniku Rikard Dragčević</izvorni_sadrzaj>
    <derivirana_varijabla naziv="DomainObject.Predmet.ProtustrankaFormatedOIB_1">  SALTUS d.o.o., OIB 52192592109 zastupanog po punomoćniku Rikard Dragčević</derivirana_varijabla>
  </DomainObject.Predmet.ProtustrankaFormatedOIB>
  <DomainObject.Predmet.ProtustrankaFormatedWithAdress>
    <izvorni_sadrzaj> SALTUS d.o.o., Svetice 19, 10000 Zagreb zastupanog po punomoćniku Rikard Dragčević</izvorni_sadrzaj>
    <derivirana_varijabla naziv="DomainObject.Predmet.ProtustrankaFormatedWithAdress_1"> SALTUS d.o.o., Svetice 19, 10000 Zagreb zastupanog po punomoćniku Rikard Dragčević</derivirana_varijabla>
  </DomainObject.Predmet.ProtustrankaFormatedWithAdress>
  <DomainObject.Predmet.ProtustrankaFormatedWithAdressOIB>
    <izvorni_sadrzaj> SALTUS d.o.o., OIB 52192592109, Svetice 19, 10000 Zagreb zastupanog po punomoćniku Rikard Dragčević</izvorni_sadrzaj>
    <derivirana_varijabla naziv="DomainObject.Predmet.ProtustrankaFormatedWithAdressOIB_1"> SALTUS d.o.o., OIB 52192592109, Svetice 19, 10000 Zagreb zastupanog po punomoćniku Rikard Dragčević</derivirana_varijabla>
  </DomainObject.Predmet.ProtustrankaFormatedWithAdressOIB>
  <DomainObject.Predmet.ProtustrankaWithAdress>
    <izvorni_sadrzaj>SALTUS d.o.o. Svetice 19, 10000 Zagreb</izvorni_sadrzaj>
    <derivirana_varijabla naziv="DomainObject.Predmet.ProtustrankaWithAdress_1">SALTUS d.o.o. Svetice 19, 10000 Zagreb</derivirana_varijabla>
  </DomainObject.Predmet.ProtustrankaWithAdress>
  <DomainObject.Predmet.ProtustrankaWithAdressOIB>
    <izvorni_sadrzaj>SALTUS d.o.o., OIB 52192592109, Svetice 19, 10000 Zagreb</izvorni_sadrzaj>
    <derivirana_varijabla naziv="DomainObject.Predmet.ProtustrankaWithAdressOIB_1">SALTUS d.o.o., OIB 52192592109, Svetice 19, 10000 Zagreb</derivirana_varijabla>
  </DomainObject.Predmet.ProtustrankaWithAdressOIB>
  <DomainObject.Predmet.ProtustrankaNazivFormated>
    <izvorni_sadrzaj>SALTUS d.o.o.</izvorni_sadrzaj>
    <derivirana_varijabla naziv="DomainObject.Predmet.ProtustrankaNazivFormated_1">SALTUS d.o.o.</derivirana_varijabla>
  </DomainObject.Predmet.ProtustrankaNazivFormated>
  <DomainObject.Predmet.ProtustrankaNazivFormatedOIB>
    <izvorni_sadrzaj>SALTUS d.o.o., OIB 52192592109</izvorni_sadrzaj>
    <derivirana_varijabla naziv="DomainObject.Predmet.ProtustrankaNazivFormatedOIB_1">SALTUS d.o.o., OIB 52192592109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Dragčević</izvorni_sadrzaj>
    <derivirana_varijabla naziv="DomainObject.Predmet.StrankaFormated_1">  FINA Regionalni centar Zagreb; Rikard Dragčević</derivirana_varijabla>
  </DomainObject.Predmet.StrankaFormated>
  <DomainObject.Predmet.StrankaFormatedOIB>
    <izvorni_sadrzaj>  FINA Regionalni centar Zagreb, OIB 85821130368; Rikard Dragčević, OIB 28831406614</izvorni_sadrzaj>
    <derivirana_varijabla naziv="DomainObject.Predmet.StrankaFormatedOIB_1">  FINA Regionalni centar Zagreb, OIB 85821130368; Rikard Dragčević, OIB 28831406614</derivirana_varijabla>
  </DomainObject.Predmet.StrankaFormatedOIB>
  <DomainObject.Predmet.StrankaFormatedWithAdress>
    <izvorni_sadrzaj> FINA Regionalni centar Zagreb, Trg svibanjskih žrtava 1995. br. 1, 10000 Zagreb; Rikard Dragčević, Heinzelova 47a, 10000 Zagreb</izvorni_sadrzaj>
    <derivirana_varijabla naziv="DomainObject.Predmet.StrankaFormatedWithAdress_1"> FINA Regionalni centar Zagreb, Trg svibanjskih žrtava 1995. br. 1, 10000 Zagreb; Rikard Dragčević, Heinzelova 47a, 10000 Zagreb</derivirana_varijabla>
  </DomainObject.Predmet.StrankaFormatedWithAdress>
  <DomainObject.Predmet.StrankaFormatedWithAdressOIB>
    <izvorni_sadrzaj> FINA Regionalni centar Zagreb, OIB 85821130368, Trg svibanjskih žrtava 1995. br. 1, 10000 Zagreb; Rikard Dragčević, OIB 28831406614, Heinzelova 47a, 10000 Zagreb</izvorni_sadrzaj>
    <derivirana_varijabla naziv="DomainObject.Predmet.StrankaFormatedWithAdressOIB_1"> FINA Regionalni centar Zagreb, OIB 85821130368, Trg svibanjskih žrtava 1995. br. 1, 10000 Zagreb; Rikard Dragčević, OIB 28831406614, Heinzelova 47a, 10000 Zagreb</derivirana_varijabla>
  </DomainObject.Predmet.StrankaFormatedWithAdressOIB>
  <DomainObject.Predmet.StrankaWithAdress>
    <izvorni_sadrzaj>FINA Regionalni centar Zagreb Trg svibanjskih žrtava 1995. br. 1,10000 Zagreb,Rikard Dragčević Heinzelova 47a,10000 Zagreb</izvorni_sadrzaj>
    <derivirana_varijabla naziv="DomainObject.Predmet.StrankaWithAdress_1">FINA Regionalni centar Zagreb Trg svibanjskih žrtava 1995. br. 1,10000 Zagreb,Rikard Dragčević Heinzelova 47a,10000 Zagreb</derivirana_varijabla>
  </DomainObject.Predmet.StrankaWithAdress>
  <DomainObject.Predmet.StrankaWithAdressOIB>
    <izvorni_sadrzaj>FINA Regionalni centar Zagreb, OIB 85821130368, Trg svibanjskih žrtava 1995. br. 1,10000 Zagreb,Rikard Dragčević, OIB 28831406614, Heinzelova 47a,10000 Zagreb</izvorni_sadrzaj>
    <derivirana_varijabla naziv="DomainObject.Predmet.StrankaWithAdressOIB_1">FINA Regionalni centar Zagreb, OIB 85821130368, Trg svibanjskih žrtava 1995. br. 1,10000 Zagreb,Rikard Dragčević, OIB 28831406614, Heinzelova 47a,10000 Zagreb</derivirana_varijabla>
  </DomainObject.Predmet.StrankaWithAdressOIB>
  <DomainObject.Predmet.StrankaNazivFormated>
    <izvorni_sadrzaj>FINA Regionalni centar Zagreb,Rikard Dragčević</izvorni_sadrzaj>
    <derivirana_varijabla naziv="DomainObject.Predmet.StrankaNazivFormated_1">FINA Regionalni centar Zagreb,Rikard Dragčević</derivirana_varijabla>
  </DomainObject.Predmet.StrankaNazivFormated>
  <DomainObject.Predmet.StrankaNazivFormatedOIB>
    <izvorni_sadrzaj>FINA Regionalni centar Zagreb, OIB 85821130368,Rikard Dragčević, OIB 28831406614</izvorni_sadrzaj>
    <derivirana_varijabla naziv="DomainObject.Predmet.StrankaNazivFormatedOIB_1">FINA Regionalni centar Zagreb, OIB 85821130368,Rikard Dragčević, OIB 28831406614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Rikard Dragčević</item>
    </izvorni_sadrzaj>
    <derivirana_varijabla naziv="DomainObject.Predmet.StrankaListFormated_1">
      <item>FINA Regionalni centar Zagreb</item>
      <item>Rikard Dragčević</item>
    </derivirana_varijabla>
  </DomainObject.Predmet.StrankaListFormated>
  <DomainObject.Predmet.StrankaListFormatedOIB>
    <izvorni_sadrzaj>
      <item>FINA Regionalni centar Zagreb, OIB 85821130368</item>
      <item>Rikard Dragčević, OIB 28831406614</item>
    </izvorni_sadrzaj>
    <derivirana_varijabla naziv="DomainObject.Predmet.StrankaListFormatedOIB_1">
      <item>FINA Regionalni centar Zagreb, OIB 85821130368</item>
      <item>Rikard Dragčević, OIB 28831406614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Dragčević, Heinzelova 47a, 10000 Zagreb</item>
    </izvorni_sadrzaj>
    <derivirana_varijabla naziv="DomainObject.Predmet.StrankaListFormatedWithAdress_1">
      <item>FINA Regionalni centar Zagreb, Trg svibanjskih žrtava 1995. br. 1, 10000 Zagreb</item>
      <item>Rikard Dragčević, Heinzelova 47a,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Dragčević, OIB 28831406614, Heinzelova 47a, 10000 Zagreb</item>
    </izvorni_sadrzaj>
    <derivirana_varijabla naziv="DomainObject.Predmet.StrankaListFormatedWithAdressOIB_1">
      <item>FINA Regionalni centar Zagreb, OIB 85821130368, Trg svibanjskih žrtava 1995. br. 1, 10000 Zagreb</item>
      <item>Rikard Dragčević, OIB 28831406614, Heinzelova 47a, 10000 Zagreb</item>
    </derivirana_varijabla>
  </DomainObject.Predmet.StrankaListFormatedWithAdressOIB>
  <DomainObject.Predmet.StrankaListNazivFormated>
    <izvorni_sadrzaj>
      <item>FINA Regionalni centar Zagreb</item>
      <item>Rikard Dragčević</item>
    </izvorni_sadrzaj>
    <derivirana_varijabla naziv="DomainObject.Predmet.StrankaListNazivFormated_1">
      <item>FINA Regionalni centar Zagreb</item>
      <item>Rikard Dragčević</item>
    </derivirana_varijabla>
  </DomainObject.Predmet.StrankaListNazivFormated>
  <DomainObject.Predmet.StrankaListNazivFormatedOIB>
    <izvorni_sadrzaj>
      <item>FINA Regionalni centar Zagreb, OIB 85821130368</item>
      <item>Rikard Dragčević, OIB 28831406614</item>
    </izvorni_sadrzaj>
    <derivirana_varijabla naziv="DomainObject.Predmet.StrankaListNazivFormatedOIB_1">
      <item>FINA Regionalni centar Zagreb, OIB 85821130368</item>
      <item>Rikard Dragčević, OIB 28831406614</item>
    </derivirana_varijabla>
  </DomainObject.Predmet.StrankaListNazivFormatedOIB>
  <DomainObject.Predmet.ProtuStrankaListFormated>
    <izvorni_sadrzaj>
      <item>SALTUS d.o.o. zastupanog po punomoćniku Rikard Dragčević</item>
    </izvorni_sadrzaj>
    <derivirana_varijabla naziv="DomainObject.Predmet.ProtuStrankaListFormated_1">
      <item>SALTUS d.o.o. zastupanog po punomoćniku Rikard Dragčević</item>
    </derivirana_varijabla>
  </DomainObject.Predmet.ProtuStrankaListFormated>
  <DomainObject.Predmet.ProtuStrankaListFormatedOIB>
    <izvorni_sadrzaj>
      <item>SALTUS d.o.o., OIB 52192592109 zastupanog po punomoćniku Rikard Dragčević</item>
    </izvorni_sadrzaj>
    <derivirana_varijabla naziv="DomainObject.Predmet.ProtuStrankaListFormatedOIB_1">
      <item>SALTUS d.o.o., OIB 52192592109 zastupanog po punomoćniku Rikard Dragčević</item>
    </derivirana_varijabla>
  </DomainObject.Predmet.ProtuStrankaListFormatedOIB>
  <DomainObject.Predmet.ProtuStrankaListFormatedWithAdress>
    <izvorni_sadrzaj>
      <item>SALTUS d.o.o., Svetice 19, 10000 Zagreb zastupanog po punomoćniku Rikard Dragčević</item>
    </izvorni_sadrzaj>
    <derivirana_varijabla naziv="DomainObject.Predmet.ProtuStrankaListFormatedWithAdress_1">
      <item>SALTUS d.o.o., Svetice 19, 10000 Zagreb zastupanog po punomoćniku Rikard Dragčević</item>
    </derivirana_varijabla>
  </DomainObject.Predmet.ProtuStrankaListFormatedWithAdress>
  <DomainObject.Predmet.ProtuStrankaListFormatedWithAdressOIB>
    <izvorni_sadrzaj>
      <item>SALTUS d.o.o., OIB 52192592109, Svetice 19, 10000 Zagreb zastupanog po punomoćniku Rikard Dragčević</item>
    </izvorni_sadrzaj>
    <derivirana_varijabla naziv="DomainObject.Predmet.ProtuStrankaListFormatedWithAdressOIB_1">
      <item>SALTUS d.o.o., OIB 52192592109, Svetice 19, 10000 Zagreb zastupanog po punomoćniku Rikard Dragčević</item>
    </derivirana_varijabla>
  </DomainObject.Predmet.ProtuStrankaListFormatedWithAdressOIB>
  <DomainObject.Predmet.ProtuStrankaListNazivFormated>
    <izvorni_sadrzaj>
      <item>SALTUS d.o.o.</item>
    </izvorni_sadrzaj>
    <derivirana_varijabla naziv="DomainObject.Predmet.ProtuStrankaListNazivFormated_1">
      <item>SALTUS d.o.o.</item>
    </derivirana_varijabla>
  </DomainObject.Predmet.ProtuStrankaListNazivFormated>
  <DomainObject.Predmet.ProtuStrankaListNazivFormatedOIB>
    <izvorni_sadrzaj>
      <item>SALTUS d.o.o., OIB 52192592109</item>
    </izvorni_sadrzaj>
    <derivirana_varijabla naziv="DomainObject.Predmet.ProtuStrankaListNazivFormatedOIB_1">
      <item>SALTUS d.o.o., OIB 52192592109</item>
    </derivirana_varijabla>
  </DomainObject.Predmet.ProtuStrankaListNazivFormatedOIB>
  <DomainObject.Predmet.OstaliListFormated>
    <izvorni_sadrzaj>
      <item>Rikard Dragčević punomoćnik sudionika u postupku SALTUS d.o.o.</item>
    </izvorni_sadrzaj>
    <derivirana_varijabla naziv="DomainObject.Predmet.OstaliListFormated_1">
      <item>Rikard Dragčević punomoćnik sudionika u postupku SALTUS d.o.o.</item>
    </derivirana_varijabla>
  </DomainObject.Predmet.OstaliListFormated>
  <DomainObject.Predmet.OstaliListFormatedOIB>
    <izvorni_sadrzaj>
      <item>Rikard Dragčević, OIB 28831406614 punomoćnik sudionika u postupku SALTUS d.o.o.</item>
    </izvorni_sadrzaj>
    <derivirana_varijabla naziv="DomainObject.Predmet.OstaliListFormatedOIB_1">
      <item>Rikard Dragčević, OIB 28831406614 punomoćnik sudionika u postupku SALTUS d.o.o.</item>
    </derivirana_varijabla>
  </DomainObject.Predmet.OstaliListFormatedOIB>
  <DomainObject.Predmet.OstaliListFormatedWithAdress>
    <izvorni_sadrzaj>
      <item>Rikard Dragčević, Heinzelova 47a, 10000 Zagreb punomoćnik sudionika u postupku SALTUS d.o.o.</item>
    </izvorni_sadrzaj>
    <derivirana_varijabla naziv="DomainObject.Predmet.OstaliListFormatedWithAdress_1">
      <item>Rikard Dragčević, Heinzelova 47a, 10000 Zagreb punomoćnik sudionika u postupku SALTUS d.o.o.</item>
    </derivirana_varijabla>
  </DomainObject.Predmet.OstaliListFormatedWithAdress>
  <DomainObject.Predmet.OstaliListFormatedWithAdressOIB>
    <izvorni_sadrzaj>
      <item>Rikard Dragčević, OIB 28831406614, Heinzelova 47a, 10000 Zagreb punomoćnik sudionika u postupku SALTUS d.o.o.</item>
    </izvorni_sadrzaj>
    <derivirana_varijabla naziv="DomainObject.Predmet.OstaliListFormatedWithAdressOIB_1">
      <item>Rikard Dragčević, OIB 28831406614, Heinzelova 47a, 10000 Zagreb punomoćnik sudionika u postupku SALTUS d.o.o.</item>
    </derivirana_varijabla>
  </DomainObject.Predmet.OstaliListFormatedWithAdressOIB>
  <DomainObject.Predmet.OstaliListNazivFormated>
    <izvorni_sadrzaj>
      <item>Rikard Dragčević</item>
    </izvorni_sadrzaj>
    <derivirana_varijabla naziv="DomainObject.Predmet.OstaliListNazivFormated_1">
      <item>Rikard Dragčević</item>
    </derivirana_varijabla>
  </DomainObject.Predmet.OstaliListNazivFormated>
  <DomainObject.Predmet.OstaliListNazivFormatedOIB>
    <izvorni_sadrzaj>
      <item>Rikard Dragčević, OIB 28831406614</item>
    </izvorni_sadrzaj>
    <derivirana_varijabla naziv="DomainObject.Predmet.OstaliListNazivFormatedOIB_1">
      <item>Rikard Dragčević, OIB 28831406614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SALTUS d.o.o.</izvorni_sadrzaj>
    <derivirana_varijabla naziv="DomainObject.Predmet.ProtustrankaIDrugi_1">SALTUS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SALTUS d.o.o., OIB 52192592109, Svetice 19, 10000 Zagreb</izvorni_sadrzaj>
    <derivirana_varijabla naziv="DomainObject.Predmet.ProtustrankaIDrugiAdressOIB_1">SALTUS d.o.o., OIB 52192592109, Svetice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SALTUS d.o.o.</item>
      <item>Rikard Dragčević</item>
      <item>Rikard Dragčević</item>
    </izvorni_sadrzaj>
    <derivirana_varijabla naziv="DomainObject.Predmet.SudioniciListNaziv_1">
      <item>FINA Regionalni centar Zagreb</item>
      <item>SALTUS d.o.o.</item>
      <item>Rikard Dragčević</item>
      <item>Rikard Dragčević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SALTUS d.o.o., OIB 52192592109, Svetice 19,10000 Zagreb</item>
      <item>Rikard Dragčević, OIB 28831406614, Heinzelova 47a,10000 Zagreb</item>
      <item>Rikard Dragčević, OIB 28831406614, Heinzelova 47a,10000 Zagreb</item>
    </izvorni_sadrzaj>
    <derivirana_varijabla naziv="DomainObject.Predmet.SudioniciListAdressOIB_1">
      <item>FINA Regionalni centar Zagreb, OIB 85821130368, Trg svibanjskih žrtava 1995. br. 1,10000 Zagreb</item>
      <item>SALTUS d.o.o., OIB 52192592109, Svetice 19,10000 Zagreb</item>
      <item>Rikard Dragčević, OIB 28831406614, Heinzelova 47a,10000 Zagreb</item>
      <item>Rikard Dragčević, OIB 28831406614,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52192592109</item>
      <item>, OIB 28831406614</item>
      <item>, OIB 28831406614</item>
    </izvorni_sadrzaj>
    <derivirana_varijabla naziv="DomainObject.Predmet.SudioniciListNazivOIB_1">
      <item>, OIB 85821130368</item>
      <item>, OIB 52192592109</item>
      <item>, OIB 28831406614</item>
      <item>, OIB 28831406614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St-5718/2016-36</izvorni_sadrzaj>
    <derivirana_varijabla naziv="DomainObject.PredzadnjaOdlukaIzPredmeta.Oznaka_1">St-5718/2016-36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152</properties:Words>
  <properties:Characters>687</properties:Characters>
  <properties:Lines>35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2019-05-13T11:01:00Z</dcterms:created>
  <dc:creator>Danijela Uzelac</dc:creator>
  <dc:description/>
  <cp:keywords/>
  <cp:lastModifiedBy>Katarina Franjić</cp:lastModifiedBy>
  <dcterms:modified xmlns:xsi="http://www.w3.org/2001/XMLSchema-instance" xsi:type="dcterms:W3CDTF">2019-05-13T11:21:00Z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(st-5718-16 zaključak nalog stečajnom upravitelju-izvješće.docx)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