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4bb4" w14:paraId="86c4bb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r w:rsidR="004B7D45">
        <w:t xml:space="preserve">OBZOR </w:t>
      </w:r>
      <w:r w:rsidR="00516275" w:rsidRPr="00A66679">
        <w:t xml:space="preserve">d.o.o. </w:t>
      </w:r>
      <w:r w:rsidR="00D83282" w:rsidRPr="00A66679">
        <w:t>P</w:t>
      </w:r>
      <w:r w:rsidR="004B7D45">
        <w:t>oreč</w:t>
      </w:r>
      <w:r w:rsidR="00516275" w:rsidRPr="00A66679">
        <w:t xml:space="preserve">, </w:t>
      </w:r>
      <w:proofErr w:type="spellStart"/>
      <w:r w:rsidR="004B7D45">
        <w:t>Garbina</w:t>
      </w:r>
      <w:proofErr w:type="spellEnd"/>
      <w:r w:rsidR="004B7D45">
        <w:t xml:space="preserve"> </w:t>
      </w:r>
      <w:proofErr w:type="spellStart"/>
      <w:r w:rsidR="004B7D45">
        <w:t>2A</w:t>
      </w:r>
      <w:proofErr w:type="spellEnd"/>
      <w:r w:rsidR="00516275" w:rsidRPr="00A66679">
        <w:t xml:space="preserve">, </w:t>
      </w:r>
      <w:proofErr w:type="spellStart"/>
      <w:r w:rsidR="00516275" w:rsidRPr="00A66679">
        <w:t>OIB</w:t>
      </w:r>
      <w:proofErr w:type="spellEnd"/>
      <w:r w:rsidR="00516275" w:rsidRPr="00A66679">
        <w:t xml:space="preserve">: </w:t>
      </w:r>
      <w:proofErr w:type="spellStart"/>
      <w:r w:rsidR="004B7D45">
        <w:t>85999221439</w:t>
      </w:r>
      <w:proofErr w:type="spellEnd"/>
      <w:r w:rsidR="00AC68E6" w:rsidRPr="00A66679">
        <w:t xml:space="preserve">, </w:t>
      </w:r>
      <w:proofErr w:type="spellStart"/>
      <w:r w:rsidR="004B7D45">
        <w:t>02</w:t>
      </w:r>
      <w:proofErr w:type="spellEnd"/>
      <w:r w:rsidR="00DF28E8" w:rsidRPr="00A66679">
        <w:t xml:space="preserve">. </w:t>
      </w:r>
      <w:r w:rsidR="004B7D45">
        <w:t>veljače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r w:rsidR="004B7D45">
        <w:t xml:space="preserve">OBZOR </w:t>
      </w:r>
      <w:r w:rsidR="004B7D45" w:rsidRPr="00A66679">
        <w:t>d.o.o. P</w:t>
      </w:r>
      <w:r w:rsidR="004B7D45">
        <w:t>oreč</w:t>
      </w:r>
      <w:r w:rsidR="004B7D45" w:rsidRPr="00A66679">
        <w:t xml:space="preserve">, </w:t>
      </w:r>
      <w:proofErr w:type="spellStart"/>
      <w:r w:rsidR="004B7D45">
        <w:t>Garbina</w:t>
      </w:r>
      <w:proofErr w:type="spellEnd"/>
      <w:r w:rsidR="004B7D45">
        <w:t xml:space="preserve"> </w:t>
      </w:r>
      <w:proofErr w:type="spellStart"/>
      <w:r w:rsidR="004B7D45">
        <w:t>2A</w:t>
      </w:r>
      <w:proofErr w:type="spellEnd"/>
      <w:r w:rsidR="004B7D45" w:rsidRPr="00A66679">
        <w:t xml:space="preserve">, </w:t>
      </w:r>
      <w:proofErr w:type="spellStart"/>
      <w:r w:rsidR="004B7D45" w:rsidRPr="00A66679">
        <w:t>OIB</w:t>
      </w:r>
      <w:proofErr w:type="spellEnd"/>
      <w:r w:rsidR="004B7D45" w:rsidRPr="00A66679">
        <w:t xml:space="preserve">: </w:t>
      </w:r>
      <w:proofErr w:type="spellStart"/>
      <w:r w:rsidR="004B7D45">
        <w:t>85999221439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AC68E6" w:rsidRPr="00A66679">
        <w:rPr>
          <w:b/>
          <w:lang w:val="pl-PL"/>
        </w:rPr>
        <w:t>0</w:t>
      </w:r>
      <w:r w:rsidR="004B7D45">
        <w:rPr>
          <w:b/>
          <w:lang w:val="pl-PL"/>
        </w:rPr>
        <w:t>3</w:t>
      </w:r>
      <w:r w:rsidR="00814FDD" w:rsidRPr="00A66679">
        <w:rPr>
          <w:b/>
          <w:lang w:val="pl-PL"/>
        </w:rPr>
        <w:t xml:space="preserve">. </w:t>
      </w:r>
      <w:r w:rsidR="00AC68E6" w:rsidRPr="00A66679">
        <w:rPr>
          <w:b/>
          <w:lang w:val="pl-PL"/>
        </w:rPr>
        <w:t>ožujka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515856" w:rsidRPr="00A66679">
        <w:rPr>
          <w:b/>
          <w:lang w:val="pl-PL"/>
        </w:rPr>
        <w:t>1</w:t>
      </w:r>
      <w:r w:rsidR="004B7D45">
        <w:rPr>
          <w:b/>
          <w:lang w:val="pl-PL"/>
        </w:rPr>
        <w:t>0</w:t>
      </w:r>
      <w:r w:rsidR="00814FDD" w:rsidRPr="00A66679">
        <w:rPr>
          <w:b/>
          <w:lang w:val="pl-PL"/>
        </w:rPr>
        <w:t>:0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 xml:space="preserve">- 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5E3EB7" w:rsidR="00FB0B18" w:rsidRPr="00A66679">
      <w:pPr>
        <w:jc w:val="both"/>
        <w:rPr>
          <w:lang w:val="sv-SE"/>
        </w:rPr>
      </w:pPr>
      <w:r w:rsidRPr="00A66679">
        <w:tab/>
      </w:r>
      <w:r w:rsidRPr="00A66679">
        <w:tab/>
        <w:t xml:space="preserve">- dužnik </w:t>
      </w:r>
      <w:r w:rsidR="00083460">
        <w:t xml:space="preserve">OBZOR </w:t>
      </w:r>
      <w:r w:rsidR="00083460" w:rsidRPr="00A66679">
        <w:t>d.o.o. P</w:t>
      </w:r>
      <w:r w:rsidR="00083460">
        <w:t>oreč</w:t>
      </w:r>
      <w:r w:rsidR="00083460" w:rsidRPr="00A66679">
        <w:t xml:space="preserve">, </w:t>
      </w:r>
      <w:proofErr w:type="spellStart"/>
      <w:r w:rsidR="00083460">
        <w:t>Garbina</w:t>
      </w:r>
      <w:proofErr w:type="spellEnd"/>
      <w:r w:rsidR="00083460">
        <w:t xml:space="preserve"> </w:t>
      </w:r>
      <w:proofErr w:type="spellStart"/>
      <w:r w:rsidR="00083460">
        <w:t>2A</w:t>
      </w:r>
      <w:proofErr w:type="spellEnd"/>
      <w:r w:rsidR="00083460" w:rsidRPr="00A66679">
        <w:t xml:space="preserve">, </w:t>
      </w:r>
      <w:proofErr w:type="spellStart"/>
      <w:r w:rsidR="00083460" w:rsidRPr="00A66679">
        <w:t>OIB</w:t>
      </w:r>
      <w:proofErr w:type="spellEnd"/>
      <w:r w:rsidR="00083460" w:rsidRPr="00A66679">
        <w:t xml:space="preserve">: </w:t>
      </w:r>
      <w:proofErr w:type="spellStart"/>
      <w:r w:rsidR="00083460">
        <w:t>85999221439</w:t>
      </w:r>
      <w:proofErr w:type="spellEnd"/>
      <w:r w:rsidR="00515856" w:rsidRPr="00A66679">
        <w:t>,</w:t>
      </w:r>
    </w:p>
    <w:p w:rsidRDefault="00814FDD" w:rsidP="005E3EB7" w:rsidR="00D83282" w:rsidRPr="00A66679">
      <w:pPr>
        <w:jc w:val="both"/>
        <w:rPr>
          <w:lang w:val="sv-SE"/>
        </w:rPr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083460">
        <w:rPr>
          <w:lang w:val="sv-SE"/>
        </w:rPr>
        <w:t>Jasminka Grejić</w:t>
      </w:r>
      <w:r w:rsidR="00D83282" w:rsidRPr="00A66679">
        <w:rPr>
          <w:lang w:val="sv-SE"/>
        </w:rPr>
        <w:t xml:space="preserve">, </w:t>
      </w:r>
      <w:r w:rsidR="00083460">
        <w:rPr>
          <w:lang w:val="sv-SE"/>
        </w:rPr>
        <w:t>Garbina 2A, Poreč, Garbina</w:t>
      </w:r>
      <w:r w:rsidR="00516275" w:rsidRPr="00A66679">
        <w:rPr>
          <w:lang w:val="sv-SE"/>
        </w:rPr>
        <w:t xml:space="preserve">, </w:t>
      </w:r>
      <w:r w:rsidR="00D83282" w:rsidRPr="00A66679">
        <w:rPr>
          <w:lang w:val="sv-SE"/>
        </w:rPr>
        <w:t xml:space="preserve"> </w:t>
      </w:r>
    </w:p>
    <w:p w:rsidRDefault="00516275" w:rsidP="005E3EB7" w:rsidR="005E3EB7" w:rsidRPr="00A66679">
      <w:pPr>
        <w:jc w:val="both"/>
      </w:pPr>
      <w:r w:rsidRPr="00A66679">
        <w:rPr>
          <w:lang w:val="sv-SE"/>
        </w:rPr>
        <w:t xml:space="preserve">OIB: </w:t>
      </w:r>
      <w:r w:rsidR="00083460">
        <w:rPr>
          <w:lang w:val="sv-SE"/>
        </w:rPr>
        <w:t>31601510404</w:t>
      </w:r>
      <w:r w:rsidR="00FB0B18" w:rsidRPr="00A66679">
        <w:rPr>
          <w:lang w:val="sv-SE"/>
        </w:rPr>
        <w:t>.</w:t>
      </w:r>
      <w:r w:rsidR="005E3EB7" w:rsidRPr="00A66679">
        <w:t xml:space="preserve"> </w:t>
      </w:r>
    </w:p>
    <w:p w:rsidRDefault="00FB0B18" w:rsidP="005E3EB7" w:rsidR="00FB0B18" w:rsidRPr="00A66679">
      <w:pPr>
        <w:jc w:val="both"/>
      </w:pPr>
    </w:p>
    <w:p w:rsidRDefault="00FB0B18" w:rsidP="00FE1D1F" w:rsidR="00FE1D1F" w:rsidRPr="00083460">
      <w:pPr>
        <w:jc w:val="both"/>
        <w:rPr>
          <w:lang w:val="sv-SE"/>
        </w:rPr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083460">
        <w:rPr>
          <w:lang w:val="sv-SE"/>
        </w:rPr>
        <w:t>Jasminka Grejić</w:t>
      </w:r>
      <w:r w:rsidR="00083460" w:rsidRPr="00A66679">
        <w:rPr>
          <w:lang w:val="sv-SE"/>
        </w:rPr>
        <w:t xml:space="preserve">, </w:t>
      </w:r>
      <w:r w:rsidR="00083460">
        <w:rPr>
          <w:lang w:val="sv-SE"/>
        </w:rPr>
        <w:t>Garbina 2A, Poreč, Garbina</w:t>
      </w:r>
      <w:r w:rsidR="00083460" w:rsidRPr="00A66679">
        <w:rPr>
          <w:lang w:val="sv-SE"/>
        </w:rPr>
        <w:t xml:space="preserve">, OIB: </w:t>
      </w:r>
      <w:r w:rsidR="00083460">
        <w:rPr>
          <w:lang w:val="sv-SE"/>
        </w:rPr>
        <w:t>31601510404</w:t>
      </w:r>
      <w:r w:rsidR="00083460" w:rsidRPr="00A66679">
        <w:rPr>
          <w:lang w:val="sv-SE"/>
        </w:rPr>
        <w:t>.</w:t>
      </w:r>
      <w:r w:rsidR="00083460">
        <w:t xml:space="preserve">, </w:t>
      </w:r>
      <w:r w:rsidRPr="00A66679">
        <w:rPr>
          <w:lang w:val="sv-SE"/>
        </w:rPr>
        <w:t>pristupiti u sud na zakazano ročište radi saslušanja te dostaviti sudu javnobilježnički ovjerovljen prokazni popis imovine za dužnika</w:t>
      </w:r>
      <w:r w:rsidRPr="00A66679">
        <w:t xml:space="preserve"> </w:t>
      </w:r>
      <w:r w:rsidR="00083460">
        <w:t xml:space="preserve">OBZOR </w:t>
      </w:r>
      <w:r w:rsidR="00083460" w:rsidRPr="00A66679">
        <w:t>d.o.o. P</w:t>
      </w:r>
      <w:r w:rsidR="00083460">
        <w:t>oreč</w:t>
      </w:r>
      <w:r w:rsidR="00083460" w:rsidRPr="00A66679">
        <w:t xml:space="preserve">, </w:t>
      </w:r>
      <w:proofErr w:type="spellStart"/>
      <w:r w:rsidR="00083460">
        <w:t>Garbina</w:t>
      </w:r>
      <w:proofErr w:type="spellEnd"/>
      <w:r w:rsidR="00083460">
        <w:t xml:space="preserve"> </w:t>
      </w:r>
      <w:proofErr w:type="spellStart"/>
      <w:r w:rsidR="00083460">
        <w:t>2A</w:t>
      </w:r>
      <w:proofErr w:type="spellEnd"/>
      <w:r w:rsidR="00083460" w:rsidRPr="00A66679">
        <w:t xml:space="preserve">, </w:t>
      </w:r>
      <w:proofErr w:type="spellStart"/>
      <w:r w:rsidR="00083460" w:rsidRPr="00A66679">
        <w:t>OIB</w:t>
      </w:r>
      <w:proofErr w:type="spellEnd"/>
      <w:r w:rsidR="00083460" w:rsidRPr="00A66679">
        <w:t xml:space="preserve">: </w:t>
      </w:r>
      <w:proofErr w:type="spellStart"/>
      <w:r w:rsidR="00083460">
        <w:t>85999221439</w:t>
      </w:r>
      <w:proofErr w:type="spellEnd"/>
      <w:r w:rsidR="00AC68E6" w:rsidRPr="00A66679">
        <w:t>.</w:t>
      </w:r>
    </w:p>
    <w:p w:rsidRDefault="00AC68E6" w:rsidP="00FE1D1F" w:rsidR="00AC68E6" w:rsidRPr="00A66679">
      <w:pPr>
        <w:jc w:val="both"/>
      </w:pPr>
    </w:p>
    <w:p w:rsidRDefault="005E3EB7" w:rsidP="00AC68E6" w:rsidR="005E3EB7" w:rsidRPr="00A66679">
      <w:pPr>
        <w:jc w:val="center"/>
      </w:pPr>
      <w:r w:rsidRPr="00A66679">
        <w:t xml:space="preserve">U Pazinu, </w:t>
      </w:r>
      <w:proofErr w:type="spellStart"/>
      <w:r w:rsidR="00083460">
        <w:t>02</w:t>
      </w:r>
      <w:proofErr w:type="spellEnd"/>
      <w:r w:rsidR="00036ADB" w:rsidRPr="00A66679">
        <w:t xml:space="preserve">. </w:t>
      </w:r>
      <w:r w:rsidR="00083460">
        <w:t>veljače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E3EB7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Pr="00A66679">
        <w:t>Sudac</w:t>
      </w:r>
    </w:p>
    <w:p w:rsidRDefault="0051365F" w:rsidP="005E3EB7" w:rsidR="0051365F" w:rsidRPr="00A66679">
      <w:pPr>
        <w:jc w:val="center"/>
      </w:pP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671C0E" w:rsidRPr="00A66679">
        <w:t>Damir Rabar</w:t>
      </w:r>
    </w:p>
    <w:p w:rsidRDefault="005E3EB7" w:rsidP="005E3EB7" w:rsidR="005E3EB7" w:rsidRPr="00A66679">
      <w:pPr>
        <w:jc w:val="both"/>
      </w:pPr>
    </w:p>
    <w:p w:rsidRDefault="0051365F" w:rsidP="005E3EB7" w:rsidR="0051365F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A66679">
      <w:pPr>
        <w:jc w:val="both"/>
      </w:pPr>
      <w:r w:rsidRPr="00A66679">
        <w:t xml:space="preserve">- dužnik </w:t>
      </w:r>
      <w:r w:rsidR="00083460">
        <w:t xml:space="preserve">OBZOR </w:t>
      </w:r>
      <w:r w:rsidR="00083460" w:rsidRPr="00A66679">
        <w:t>d.o.o. P</w:t>
      </w:r>
      <w:r w:rsidR="00083460">
        <w:t>oreč</w:t>
      </w:r>
      <w:r w:rsidR="00083460" w:rsidRPr="00A66679">
        <w:t xml:space="preserve">, </w:t>
      </w:r>
      <w:proofErr w:type="spellStart"/>
      <w:r w:rsidR="00083460">
        <w:t>Garbina</w:t>
      </w:r>
      <w:proofErr w:type="spellEnd"/>
      <w:r w:rsidR="00083460">
        <w:t xml:space="preserve"> </w:t>
      </w:r>
      <w:proofErr w:type="spellStart"/>
      <w:r w:rsidR="00083460">
        <w:t>2A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083460">
        <w:rPr>
          <w:lang w:val="sv-SE"/>
        </w:rPr>
        <w:t>Jasminka Grejić</w:t>
      </w:r>
      <w:r w:rsidR="00083460" w:rsidRPr="00A66679">
        <w:rPr>
          <w:lang w:val="sv-SE"/>
        </w:rPr>
        <w:t xml:space="preserve">, </w:t>
      </w:r>
      <w:r w:rsidR="00083460">
        <w:rPr>
          <w:lang w:val="sv-SE"/>
        </w:rPr>
        <w:t>Garbina 2A, Poreč, Garbina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83460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F25F9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83282">
      <w:t>1</w:t>
    </w:r>
    <w:r w:rsidR="004B7D45">
      <w:t>01</w:t>
    </w:r>
    <w:proofErr w:type="spellEnd"/>
    <w:r w:rsidR="004B7D45">
      <w:t>/</w:t>
    </w:r>
    <w:proofErr w:type="spellStart"/>
    <w:r w:rsidR="00DF28E8">
      <w:t>15</w:t>
    </w:r>
    <w:proofErr w:type="spellEnd"/>
    <w:r w:rsidR="00DF28E8">
      <w:t>-</w:t>
    </w:r>
    <w:r w:rsidR="004B7D45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3460"/>
    <w:rsid w:val="00107DA9"/>
    <w:rsid w:val="00254C90"/>
    <w:rsid w:val="00264035"/>
    <w:rsid w:val="00292AC1"/>
    <w:rsid w:val="002D55AD"/>
    <w:rsid w:val="00360A6A"/>
    <w:rsid w:val="003B74B1"/>
    <w:rsid w:val="003C0D22"/>
    <w:rsid w:val="004B7D45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A66679"/>
    <w:rsid w:val="00AC68E6"/>
    <w:rsid w:val="00B31B75"/>
    <w:rsid w:val="00B33836"/>
    <w:rsid w:val="00D14604"/>
    <w:rsid w:val="00D41ACB"/>
    <w:rsid w:val="00D5275E"/>
    <w:rsid w:val="00D83282"/>
    <w:rsid w:val="00DA1E5A"/>
    <w:rsid w:val="00DF28E8"/>
    <w:rsid w:val="00F13DFF"/>
    <w:rsid w:val="00F25F91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F9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F9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F9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F9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F9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F9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F9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F9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OBZOR d.o.o. POREČ</izvorni_sadrzaj>
    <derivirana_varijabla naziv="DomainObject.Predmet.ProtustrankaFormated_1">  OBZOR d.o.o. POREČ</derivirana_varijabla>
  </DomainObject.Predmet.ProtustrankaFormated>
  <DomainObject.Predmet.ProtustrankaFormatedOIB>
    <izvorni_sadrzaj>  OBZOR d.o.o. POREČ, OIB 85999221439</izvorni_sadrzaj>
    <derivirana_varijabla naziv="DomainObject.Predmet.ProtustrankaFormatedOIB_1">  OBZOR d.o.o. POREČ, OIB 85999221439</derivirana_varijabla>
  </DomainObject.Predmet.ProtustrankaFormatedOIB>
  <DomainObject.Predmet.ProtustrankaFormatedWithAdress>
    <izvorni_sadrzaj> OBZOR d.o.o. POREČ, Garbina, Garbina 2A, 52440 Poreč</izvorni_sadrzaj>
    <derivirana_varijabla naziv="DomainObject.Predmet.ProtustrankaFormatedWithAdress_1"> OBZOR d.o.o. POREČ, Garbina, Garbina 2A, 52440 Poreč</derivirana_varijabla>
  </DomainObject.Predmet.ProtustrankaFormatedWithAdress>
  <DomainObject.Predmet.ProtustrankaFormatedWithAdressOIB>
    <izvorni_sadrzaj> OBZOR d.o.o. POREČ, OIB 85999221439, Garbina, Garbina 2A, 52440 Poreč</izvorni_sadrzaj>
    <derivirana_varijabla naziv="DomainObject.Predmet.ProtustrankaFormatedWithAdressOIB_1"> OBZOR d.o.o. POREČ, OIB 85999221439, Garbina, Garbina 2A, 52440 Poreč</derivirana_varijabla>
  </DomainObject.Predmet.ProtustrankaFormatedWithAdressOIB>
  <DomainObject.Predmet.ProtustrankaWithAdress>
    <izvorni_sadrzaj>OBZOR d.o.o. POREČ Garbina, Garbina 2A, 52440 Poreč</izvorni_sadrzaj>
    <derivirana_varijabla naziv="DomainObject.Predmet.ProtustrankaWithAdress_1">OBZOR d.o.o. POREČ Garbina, Garbina 2A, 52440 Poreč</derivirana_varijabla>
  </DomainObject.Predmet.ProtustrankaWithAdress>
  <DomainObject.Predmet.ProtustrankaWithAdressOIB>
    <izvorni_sadrzaj>OBZOR d.o.o. POREČ, OIB 85999221439, Garbina, Garbina 2A, 52440 Poreč</izvorni_sadrzaj>
    <derivirana_varijabla naziv="DomainObject.Predmet.ProtustrankaWithAdressOIB_1">OBZOR d.o.o. POREČ, OIB 85999221439, Garbina, Garbina 2A, 52440 Poreč</derivirana_varijabla>
  </DomainObject.Predmet.ProtustrankaWithAdressOIB>
  <DomainObject.Predmet.ProtustrankaNazivFormated>
    <izvorni_sadrzaj>OBZOR d.o.o. POREČ</izvorni_sadrzaj>
    <derivirana_varijabla naziv="DomainObject.Predmet.ProtustrankaNazivFormated_1">OBZOR d.o.o. POREČ</derivirana_varijabla>
  </DomainObject.Predmet.ProtustrankaNazivFormated>
  <DomainObject.Predmet.ProtustrankaNazivFormatedOIB>
    <izvorni_sadrzaj>OBZOR d.o.o. POREČ, OIB 85999221439</izvorni_sadrzaj>
    <derivirana_varijabla naziv="DomainObject.Predmet.ProtustrankaNazivFormatedOIB_1">OBZOR d.o.o. POREČ, OIB 85999221439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PODRUŽNICA PULA, POSLOVNICA PAZIN</izvorni_sadrzaj>
    <derivirana_varijabla naziv="DomainObject.Predmet.StrankaFormated_1">  FINA, PODRUŽNICA PULA, POSLOVNICA PAZIN</derivirana_varijabla>
  </DomainObject.Predmet.StrankaFormated>
  <DomainObject.Predmet.StrankaFormatedOIB>
    <izvorni_sadrzaj>  FINA, PODRUŽNICA PULA, POSLOVNICA PAZIN, OIB 85821130368</izvorni_sadrzaj>
    <derivirana_varijabla naziv="DomainObject.Predmet.StrankaFormatedOIB_1">  FINA, PODRUŽNICA PULA, POSLOVNICA PAZIN, OIB 85821130368</derivirana_varijabla>
  </DomainObject.Predmet.StrankaFormatedOIB>
  <DomainObject.Predmet.StrankaFormatedWithAdress>
    <izvorni_sadrzaj> FINA, PODRUŽNICA PULA, POSLOVNICA PAZIN, Ulica grada Vukovara 70, Zagreb</izvorni_sadrzaj>
    <derivirana_varijabla naziv="DomainObject.Predmet.StrankaFormatedWithAdress_1"> FINA, PODRUŽNICA PULA, POSLOVNICA PAZIN, Ulica grada Vukovara 70, Zagreb</derivirana_varijabla>
  </DomainObject.Predmet.StrankaFormatedWithAdress>
  <DomainObject.Predmet.StrankaFormatedWithAdressOIB>
    <izvorni_sadrzaj> FINA, PODRUŽNICA PULA, POSLOVNICA PAZIN, OIB 85821130368, Ulica grada Vukovara 70, Zagreb</izvorni_sadrzaj>
    <derivirana_varijabla naziv="DomainObject.Predmet.StrankaFormatedWithAdressOIB_1"> FINA, PODRUŽNICA PULA, POSLOVNICA PAZIN, OIB 85821130368, Ulica grada Vukovara 70, Zagreb</derivirana_varijabla>
  </DomainObject.Predmet.StrankaFormatedWithAdressOIB>
  <DomainObject.Predmet.StrankaWithAdress>
    <izvorni_sadrzaj>FINA, PODRUŽNICA PULA, POSLOVNICA PAZIN Ulica grada Vukovara 70,Zagreb</izvorni_sadrzaj>
    <derivirana_varijabla naziv="DomainObject.Predmet.StrankaWithAdress_1">FINA, PODRUŽNICA PULA, POSLOVNICA PAZIN Ulica grada Vukovara 70,Zagreb</derivirana_varijabla>
  </DomainObject.Predmet.StrankaWithAdress>
  <DomainObject.Predmet.StrankaWithAdressOIB>
    <izvorni_sadrzaj>FINA, PODRUŽNICA PULA, POSLOVNICA PAZIN, OIB 85821130368, Ulica grada Vukovara 70,Zagreb</izvorni_sadrzaj>
    <derivirana_varijabla naziv="DomainObject.Predmet.StrankaWithAdressOIB_1">FINA, PODRUŽNICA PULA, POSLOVNICA PAZIN, OIB 85821130368, Ulica grada Vukovara 70,Zagreb</derivirana_varijabla>
  </DomainObject.Predmet.StrankaWithAdressOIB>
  <DomainObject.Predmet.StrankaNazivFormated>
    <izvorni_sadrzaj>FINA, PODRUŽNICA PULA, POSLOVNICA PAZIN</izvorni_sadrzaj>
    <derivirana_varijabla naziv="DomainObject.Predmet.StrankaNazivFormated_1">FINA, PODRUŽNICA PULA, POSLOVNICA PAZIN</derivirana_varijabla>
  </DomainObject.Predmet.StrankaNazivFormated>
  <DomainObject.Predmet.StrankaNazivFormatedOIB>
    <izvorni_sadrzaj>FINA, PODRUŽNICA PULA, POSLOVNICA PAZIN, OIB 85821130368</izvorni_sadrzaj>
    <derivirana_varijabla naziv="DomainObject.Predmet.StrankaNazivFormatedOIB_1">FINA, PODRUŽNICA PULA, POSLOVNICA PAZIN,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6182.15</izvorni_sadrzaj>
    <derivirana_varijabla naziv="DomainObject.Predmet.TrenutnaVrijednost_1">6182.15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PODRUŽNICA PULA, POSLOVNICA PAZIN</item>
    </izvorni_sadrzaj>
    <derivirana_varijabla naziv="DomainObject.Predmet.StrankaListFormated_1">
      <item>FINA, PODRUŽNICA PULA, POSLOVNICA PAZIN</item>
    </derivirana_varijabla>
  </DomainObject.Predmet.StrankaListFormated>
  <DomainObject.Predmet.StrankaListFormatedOIB>
    <izvorni_sadrzaj>
      <item>FINA, PODRUŽNICA PULA, POSLOVNICA PAZIN, OIB 85821130368</item>
    </izvorni_sadrzaj>
    <derivirana_varijabla naziv="DomainObject.Predmet.StrankaListFormatedOIB_1">
      <item>FINA, PODRUŽNICA PULA, POSLOVNICA PAZIN, OIB 85821130368</item>
    </derivirana_varijabla>
  </DomainObject.Predmet.StrankaListFormatedOIB>
  <DomainObject.Predmet.StrankaListFormatedWithAdress>
    <izvorni_sadrzaj>
      <item>FINA, PODRUŽNICA PULA, POSLOVNICA PAZIN, Ulica grada Vukovara 70, Zagreb</item>
    </izvorni_sadrzaj>
    <derivirana_varijabla naziv="DomainObject.Predmet.StrankaListFormatedWithAdress_1">
      <item>FINA, PODRUŽNICA PULA, POSLOVNICA PAZIN, Ulica grada Vukovara 70, Zagreb</item>
    </derivirana_varijabla>
  </DomainObject.Predmet.StrankaListFormatedWithAdress>
  <DomainObject.Predmet.StrankaListFormatedWithAdressOIB>
    <izvorni_sadrzaj>
      <item>FINA, PODRUŽNICA PULA, POSLOVNICA PAZIN, OIB 85821130368, Ulica grada Vukovara 70, Zagreb</item>
    </izvorni_sadrzaj>
    <derivirana_varijabla naziv="DomainObject.Predmet.StrankaListFormatedWithAdressOIB_1">
      <item>FINA, PODRUŽNICA PULA, POSLOVNICA PAZIN, OIB 85821130368, Ulica grada Vukovara 70, Zagreb</item>
    </derivirana_varijabla>
  </DomainObject.Predmet.StrankaListFormatedWithAdressOIB>
  <DomainObject.Predmet.StrankaListNazivFormated>
    <izvorni_sadrzaj>
      <item>FINA, PODRUŽNICA PULA, POSLOVNICA PAZIN</item>
    </izvorni_sadrzaj>
    <derivirana_varijabla naziv="DomainObject.Predmet.StrankaListNazivFormated_1">
      <item>FINA, PODRUŽNICA PULA, POSLOVNICA PAZIN</item>
    </derivirana_varijabla>
  </DomainObject.Predmet.StrankaListNazivFormated>
  <DomainObject.Predmet.StrankaListNazivFormatedOIB>
    <izvorni_sadrzaj>
      <item>FINA, PODRUŽNICA PULA, POSLOVNICA PAZIN, OIB 85821130368</item>
    </izvorni_sadrzaj>
    <derivirana_varijabla naziv="DomainObject.Predmet.StrankaListNazivFormatedOIB_1">
      <item>FINA, PODRUŽNICA PULA, POSLOVNICA PAZIN, OIB 85821130368</item>
    </derivirana_varijabla>
  </DomainObject.Predmet.StrankaListNazivFormatedOIB>
  <DomainObject.Predmet.ProtuStrankaListFormated>
    <izvorni_sadrzaj>
      <item>OBZOR d.o.o. POREČ</item>
    </izvorni_sadrzaj>
    <derivirana_varijabla naziv="DomainObject.Predmet.ProtuStrankaListFormated_1">
      <item>OBZOR d.o.o. POREČ</item>
    </derivirana_varijabla>
  </DomainObject.Predmet.ProtuStrankaListFormated>
  <DomainObject.Predmet.ProtuStrankaListFormatedOIB>
    <izvorni_sadrzaj>
      <item>OBZOR d.o.o. POREČ, OIB 85999221439</item>
    </izvorni_sadrzaj>
    <derivirana_varijabla naziv="DomainObject.Predmet.ProtuStrankaListFormatedOIB_1">
      <item>OBZOR d.o.o. POREČ, OIB 85999221439</item>
    </derivirana_varijabla>
  </DomainObject.Predmet.ProtuStrankaListFormatedOIB>
  <DomainObject.Predmet.ProtuStrankaListFormatedWithAdress>
    <izvorni_sadrzaj>
      <item>OBZOR d.o.o. POREČ, Garbina, Garbina 2A, 52440 Poreč</item>
    </izvorni_sadrzaj>
    <derivirana_varijabla naziv="DomainObject.Predmet.ProtuStrankaListFormatedWithAdress_1">
      <item>OBZOR d.o.o. POREČ, Garbina, Garbina 2A, 52440 Poreč</item>
    </derivirana_varijabla>
  </DomainObject.Predmet.ProtuStrankaListFormatedWithAdress>
  <DomainObject.Predmet.ProtuStrankaListFormatedWithAdressOIB>
    <izvorni_sadrzaj>
      <item>OBZOR d.o.o. POREČ, OIB 85999221439, Garbina, Garbina 2A, 52440 Poreč</item>
    </izvorni_sadrzaj>
    <derivirana_varijabla naziv="DomainObject.Predmet.ProtuStrankaListFormatedWithAdressOIB_1">
      <item>OBZOR d.o.o. POREČ, OIB 85999221439, Garbina, Garbina 2A, 52440 Poreč</item>
    </derivirana_varijabla>
  </DomainObject.Predmet.ProtuStrankaListFormatedWithAdressOIB>
  <DomainObject.Predmet.ProtuStrankaListNazivFormated>
    <izvorni_sadrzaj>
      <item>OBZOR d.o.o. POREČ</item>
    </izvorni_sadrzaj>
    <derivirana_varijabla naziv="DomainObject.Predmet.ProtuStrankaListNazivFormated_1">
      <item>OBZOR d.o.o. POREČ</item>
    </derivirana_varijabla>
  </DomainObject.Predmet.ProtuStrankaListNazivFormated>
  <DomainObject.Predmet.ProtuStrankaListNazivFormatedOIB>
    <izvorni_sadrzaj>
      <item>OBZOR d.o.o. POREČ, OIB 85999221439</item>
    </izvorni_sadrzaj>
    <derivirana_varijabla naziv="DomainObject.Predmet.ProtuStrankaListNazivFormatedOIB_1">
      <item>OBZOR d.o.o. POREČ, OIB 85999221439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PODRUŽNICA PULA, POSLOVNICA PAZIN</izvorni_sadrzaj>
    <derivirana_varijabla naziv="DomainObject.Predmet.StrankaIDrugi_1">FINA, PODRUŽNICA PULA, POSLOVNICA PAZIN</derivirana_varijabla>
  </DomainObject.Predmet.StrankaIDrugi>
  <DomainObject.Predmet.ProtustrankaIDrugi>
    <izvorni_sadrzaj>OBZOR d.o.o. POREČ</izvorni_sadrzaj>
    <derivirana_varijabla naziv="DomainObject.Predmet.ProtustrankaIDrugi_1">OBZOR d.o.o. POREČ</derivirana_varijabla>
  </DomainObject.Predmet.ProtustrankaIDrugi>
  <DomainObject.Predmet.StrankaIDrugiAdressOIB>
    <izvorni_sadrzaj>FINA, PODRUŽNICA PULA, POSLOVNICA PAZIN, OIB 85821130368, Ulica grada Vukovara 70, Zagreb</izvorni_sadrzaj>
    <derivirana_varijabla naziv="DomainObject.Predmet.StrankaIDrugiAdressOIB_1">FINA, PODRUŽNICA PULA, POSLOVNICA PAZIN, OIB 85821130368, Ulica grada Vukovara 70, Zagreb</derivirana_varijabla>
  </DomainObject.Predmet.StrankaIDrugiAdressOIB>
  <DomainObject.Predmet.ProtustrankaIDrugiAdressOIB>
    <izvorni_sadrzaj>OBZOR d.o.o. POREČ, OIB 85999221439, Garbina, Garbina 2A, 52440 Poreč</izvorni_sadrzaj>
    <derivirana_varijabla naziv="DomainObject.Predmet.ProtustrankaIDrugiAdressOIB_1">OBZOR d.o.o. POREČ, OIB 85999221439, Garbina, Garbina 2A,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PODRUŽNICA PULA, POSLOVNICA PAZIN</item>
      <item>OBZOR d.o.o. POREČ</item>
    </izvorni_sadrzaj>
    <derivirana_varijabla naziv="DomainObject.Predmet.SudioniciListNaziv_1">
      <item>FINA, PODRUŽNICA PULA, POSLOVNICA PAZIN</item>
      <item>OBZOR d.o.o. POREČ</item>
    </derivirana_varijabla>
  </DomainObject.Predmet.SudioniciListNaziv>
  <DomainObject.Predmet.SudioniciListAdressOIB>
    <izvorni_sadrzaj>
      <item>FINA, PODRUŽNICA PULA, POSLOVNICA PAZIN, OIB 85821130368, Ulica grada Vukovara 70,Zagreb</item>
      <item>OBZOR d.o.o. POREČ, OIB 85999221439, Garbina, Garbina 2A,52440 Poreč</item>
    </izvorni_sadrzaj>
    <derivirana_varijabla naziv="DomainObject.Predmet.SudioniciListAdressOIB_1">
      <item>FINA, PODRUŽNICA PULA, POSLOVNICA PAZIN, OIB 85821130368, Ulica grada Vukovara 70,Zagreb</item>
      <item>OBZOR d.o.o. POREČ, OIB 85999221439, Garbina, Garbina 2A,52440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85999221439</item>
    </izvorni_sadrzaj>
    <derivirana_varijabla naziv="DomainObject.Predmet.SudioniciListNazivOIB_1">
      <item>, OIB 85821130368</item>
      <item>, OIB 85999221439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6794C-D94F-4D1A-AFD7-E729FD8B1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1351</properties:Characters>
  <properties:Lines>47</properties:Lines>
  <properties:Paragraphs>23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2016-02-02T08:24:00Z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