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531"/>
      </w:tblGrid>
      <w:tr w:rsidTr="00D407F5" w:rsidR="002C5D34" w:rsidRPr="00077693">
        <w:trPr>
          <w:trHeight w:val="565"/>
        </w:trPr>
        <w:tc>
          <w:tcPr>
            <w:tcW w:type="dxa" w:w="2531"/>
          </w:tcPr>
          <w:p w:rsidRDefault="002C5D34" w:rsidP="00D407F5" w:rsidR="002C5D34" w:rsidRPr="00077693">
            <w:pPr>
              <w:jc w:val="center"/>
            </w:pPr>
            <w:bookmarkStart w:name="_GoBack" w:id="0"/>
            <w:bookmarkEnd w:id="0"/>
            <w:r w:rsidRPr="00077693">
              <w:rPr>
                <w:noProof/>
              </w:rPr>
              <w:drawing>
                <wp:inline distR="0" distL="0" distB="0" distT="0">
                  <wp:extent cy="612000" cx="458516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Grb_RH.png" id="0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y="0" x="0"/>
                            <a:ext cy="612000" cx="45851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Default="002C5D34" w:rsidP="00D407F5" w:rsidR="002C5D34" w:rsidRPr="00077693">
            <w:pPr>
              <w:jc w:val="center"/>
            </w:pPr>
            <w:r w:rsidRPr="00077693">
              <w:t>Republika Hrvatska</w:t>
            </w:r>
          </w:p>
          <w:p w:rsidRDefault="002C5D34" w:rsidP="00D407F5" w:rsidR="002C5D34" w:rsidRPr="00077693">
            <w:pPr>
              <w:jc w:val="center"/>
            </w:pPr>
            <w:r w:rsidRPr="00077693">
              <w:t>Trgovački sud u Splitu</w:t>
            </w:r>
          </w:p>
          <w:p w:rsidRDefault="002C5D34" w:rsidP="00D407F5" w:rsidR="002C5D34" w:rsidRPr="00077693">
            <w:pPr>
              <w:jc w:val="center"/>
            </w:pPr>
            <w:r w:rsidRPr="00077693">
              <w:t xml:space="preserve">Split, </w:t>
            </w:r>
            <w:proofErr w:type="spellStart"/>
            <w:r w:rsidRPr="00077693">
              <w:t>Sukoišanska</w:t>
            </w:r>
            <w:proofErr w:type="spellEnd"/>
            <w:r w:rsidRPr="00077693">
              <w:t xml:space="preserve"> 6</w:t>
            </w:r>
          </w:p>
        </w:tc>
      </w:tr>
    </w:tbl>
    <w:p w14:textId="fb8f689" w14:paraId="fb8f689" w:rsidRDefault="002C5D34" w:rsidP="002C5D34" w:rsidR="002C5D34" w:rsidRPr="00077693">
      <w:pPr>
        <w:jc w:val="right"/>
        <w15:collapsed w:val="false"/>
      </w:pPr>
      <w:r w:rsidRPr="00077693">
        <w:t>Poslovni broj: 4. St-</w:t>
      </w:r>
      <w:r w:rsidR="00805A71">
        <w:t>688/2017-17</w:t>
      </w:r>
    </w:p>
    <w:p w:rsidRDefault="00C12105" w:rsidP="00C12105" w:rsidR="00C12105" w:rsidRPr="001536D6">
      <w:r w:rsidRPr="001536D6">
        <w:t xml:space="preserve">                           </w:t>
      </w:r>
    </w:p>
    <w:p w:rsidRDefault="005F0D18" w:rsidP="00C12105" w:rsidR="005F0D18" w:rsidRPr="001536D6">
      <w:pPr>
        <w:pStyle w:val="Naslov1"/>
        <w:rPr>
          <w:b w:val="false"/>
        </w:rPr>
      </w:pPr>
      <w:r w:rsidRPr="001536D6">
        <w:rPr>
          <w:b w:val="false"/>
        </w:rPr>
        <w:t>R E P U B L I K A   H R V A T S K A</w:t>
      </w:r>
    </w:p>
    <w:p w:rsidRDefault="003203D7" w:rsidP="005F0D18" w:rsidR="00C12105" w:rsidRPr="001536D6">
      <w:pPr>
        <w:pStyle w:val="Naslov1"/>
        <w:spacing w:before="200"/>
        <w:rPr>
          <w:b w:val="false"/>
        </w:rPr>
      </w:pPr>
      <w:r>
        <w:rPr>
          <w:b w:val="false"/>
        </w:rPr>
        <w:t>Z A K L J U Č A K</w:t>
      </w:r>
    </w:p>
    <w:p w:rsidRDefault="00C12105" w:rsidP="00E74386" w:rsidR="00C12105" w:rsidRPr="001536D6">
      <w:pPr>
        <w:jc w:val="both"/>
      </w:pPr>
    </w:p>
    <w:p w:rsidRDefault="00805A71" w:rsidP="00805A71" w:rsidR="00805A71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Trgovački sud u Splitu, po </w:t>
      </w:r>
      <w:r w:rsidRPr="002E01D9">
        <w:rPr>
          <w:rFonts w:cs="Times New Roman" w:hAnsi="Times New Roman" w:ascii="Times New Roman"/>
          <w:sz w:val="24"/>
          <w:szCs w:val="24"/>
        </w:rPr>
        <w:t>stečajnom sucu tog suda Katarini Mikulić</w:t>
      </w:r>
      <w:r>
        <w:rPr>
          <w:rFonts w:cs="Times New Roman" w:hAnsi="Times New Roman" w:ascii="Times New Roman"/>
          <w:sz w:val="24"/>
          <w:szCs w:val="24"/>
        </w:rPr>
        <w:t>, u stečajnom postupku nad s</w:t>
      </w:r>
      <w:r w:rsidRPr="00D0302A">
        <w:rPr>
          <w:rFonts w:cs="Times New Roman" w:hAnsi="Times New Roman" w:ascii="Times New Roman"/>
          <w:sz w:val="24"/>
          <w:szCs w:val="24"/>
        </w:rPr>
        <w:t>tečajn</w:t>
      </w:r>
      <w:r>
        <w:rPr>
          <w:rFonts w:cs="Times New Roman" w:hAnsi="Times New Roman" w:ascii="Times New Roman"/>
          <w:sz w:val="24"/>
          <w:szCs w:val="24"/>
        </w:rPr>
        <w:t>om</w:t>
      </w:r>
      <w:r w:rsidRPr="00D0302A">
        <w:rPr>
          <w:rFonts w:cs="Times New Roman" w:hAnsi="Times New Roman" w:ascii="Times New Roman"/>
          <w:sz w:val="24"/>
          <w:szCs w:val="24"/>
        </w:rPr>
        <w:t xml:space="preserve"> mas</w:t>
      </w:r>
      <w:r>
        <w:rPr>
          <w:rFonts w:cs="Times New Roman" w:hAnsi="Times New Roman" w:ascii="Times New Roman"/>
          <w:sz w:val="24"/>
          <w:szCs w:val="24"/>
        </w:rPr>
        <w:t>om</w:t>
      </w:r>
      <w:r w:rsidRPr="00D0302A">
        <w:rPr>
          <w:rFonts w:cs="Times New Roman" w:hAnsi="Times New Roman" w:ascii="Times New Roman"/>
          <w:sz w:val="24"/>
          <w:szCs w:val="24"/>
        </w:rPr>
        <w:t xml:space="preserve"> iza BUCAL, d.o.o. u stečaju</w:t>
      </w:r>
      <w:r>
        <w:rPr>
          <w:rFonts w:cs="Times New Roman" w:hAnsi="Times New Roman" w:ascii="Times New Roman"/>
          <w:sz w:val="24"/>
          <w:szCs w:val="24"/>
        </w:rPr>
        <w:t xml:space="preserve">, </w:t>
      </w:r>
      <w:r w:rsidRPr="00D0302A">
        <w:rPr>
          <w:rFonts w:cs="Times New Roman" w:hAnsi="Times New Roman" w:ascii="Times New Roman"/>
          <w:sz w:val="24"/>
          <w:szCs w:val="24"/>
        </w:rPr>
        <w:t>Palmotićeva 11</w:t>
      </w:r>
      <w:r>
        <w:rPr>
          <w:rFonts w:cs="Times New Roman" w:hAnsi="Times New Roman" w:ascii="Times New Roman"/>
          <w:sz w:val="24"/>
          <w:szCs w:val="24"/>
        </w:rPr>
        <w:t xml:space="preserve">, Dubrovnik, OIB: </w:t>
      </w:r>
      <w:r w:rsidRPr="00D0302A">
        <w:rPr>
          <w:rFonts w:cs="Times New Roman" w:hAnsi="Times New Roman" w:ascii="Times New Roman"/>
          <w:sz w:val="24"/>
          <w:szCs w:val="24"/>
        </w:rPr>
        <w:t>59362789947</w:t>
      </w:r>
      <w:r>
        <w:rPr>
          <w:rFonts w:cs="Times New Roman" w:hAnsi="Times New Roman" w:ascii="Times New Roman"/>
          <w:sz w:val="24"/>
          <w:szCs w:val="24"/>
        </w:rPr>
        <w:t xml:space="preserve">, 22. veljače 2019.  </w:t>
      </w:r>
      <w:r w:rsidRPr="002E01D9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4D4E07" w:rsidP="004D4E07" w:rsidR="004D4E07" w:rsidRPr="001536D6">
      <w:pPr>
        <w:ind w:firstLine="708"/>
        <w:jc w:val="both"/>
      </w:pPr>
    </w:p>
    <w:p w:rsidRDefault="003203D7" w:rsidP="00C12105" w:rsidR="00C12105" w:rsidRPr="001536D6">
      <w:pPr>
        <w:jc w:val="center"/>
        <w:rPr>
          <w:bCs/>
        </w:rPr>
      </w:pPr>
      <w:r>
        <w:rPr>
          <w:bCs/>
        </w:rPr>
        <w:t>z a k l j u č i</w:t>
      </w:r>
      <w:r w:rsidR="00C656DE">
        <w:rPr>
          <w:bCs/>
        </w:rPr>
        <w:t xml:space="preserve"> o   j e</w:t>
      </w:r>
    </w:p>
    <w:p w:rsidRDefault="00C12105" w:rsidP="00E74386" w:rsidR="00C12105" w:rsidRPr="001536D6">
      <w:pPr>
        <w:jc w:val="both"/>
        <w:rPr>
          <w:bCs/>
        </w:rPr>
      </w:pPr>
    </w:p>
    <w:p w:rsidRDefault="00805A71" w:rsidP="006C489E" w:rsidR="00D11425">
      <w:pPr>
        <w:ind w:firstLine="708"/>
        <w:jc w:val="both"/>
      </w:pPr>
      <w:r>
        <w:t>R</w:t>
      </w:r>
      <w:r w:rsidR="00817957">
        <w:t xml:space="preserve">očišta određena za dan </w:t>
      </w:r>
      <w:r>
        <w:t>28</w:t>
      </w:r>
      <w:r w:rsidR="000D2A9C">
        <w:t xml:space="preserve">. </w:t>
      </w:r>
      <w:r>
        <w:t>veljače</w:t>
      </w:r>
      <w:r w:rsidR="000D2A9C">
        <w:t xml:space="preserve"> 2019</w:t>
      </w:r>
      <w:r w:rsidR="00817957">
        <w:t xml:space="preserve">. s početkom u </w:t>
      </w:r>
      <w:r>
        <w:t>09</w:t>
      </w:r>
      <w:r w:rsidR="000D2A9C">
        <w:t>:00</w:t>
      </w:r>
      <w:r w:rsidR="00817957">
        <w:t xml:space="preserve"> sati (ispitno</w:t>
      </w:r>
      <w:r>
        <w:t xml:space="preserve"> i </w:t>
      </w:r>
      <w:r w:rsidR="00817957">
        <w:t>izvještajno</w:t>
      </w:r>
      <w:r>
        <w:t xml:space="preserve"> ročište</w:t>
      </w:r>
      <w:r w:rsidR="00D11425">
        <w:t xml:space="preserve">) se odgađaju, a slijedeća se određuje za dan </w:t>
      </w:r>
      <w:r w:rsidR="003555D9">
        <w:t>19</w:t>
      </w:r>
      <w:r w:rsidR="00D11425">
        <w:t xml:space="preserve">. ožujka 2019. u </w:t>
      </w:r>
      <w:r w:rsidR="003555D9">
        <w:t>12</w:t>
      </w:r>
      <w:r w:rsidR="00D11425">
        <w:t xml:space="preserve">:00 sati (ispitno) i </w:t>
      </w:r>
      <w:r w:rsidR="003555D9">
        <w:t>12</w:t>
      </w:r>
      <w:r w:rsidR="00D11425">
        <w:t xml:space="preserve">:10 sati (izvještajno). </w:t>
      </w:r>
    </w:p>
    <w:p w:rsidRDefault="00805A71" w:rsidP="00D11425" w:rsidR="00805A71">
      <w:pPr>
        <w:jc w:val="both"/>
      </w:pPr>
    </w:p>
    <w:p w:rsidRDefault="00805A71" w:rsidP="00805A71" w:rsidR="00805A71">
      <w:pPr>
        <w:ind w:firstLine="708"/>
        <w:jc w:val="center"/>
      </w:pPr>
      <w:r>
        <w:t>Obrazloženje</w:t>
      </w:r>
    </w:p>
    <w:p w:rsidRDefault="00805A71" w:rsidP="00805A71" w:rsidR="00805A71">
      <w:pPr>
        <w:ind w:firstLine="708"/>
        <w:jc w:val="center"/>
      </w:pPr>
    </w:p>
    <w:p w:rsidRDefault="00805A71" w:rsidP="00805A71" w:rsidR="00805A71">
      <w:pPr>
        <w:ind w:firstLine="708"/>
        <w:jc w:val="both"/>
      </w:pPr>
      <w:r>
        <w:t xml:space="preserve">Zbog spriječenosti suca zaduženog za ovaj predmet ročišta određena za dan 28. veljače 2019. se odgađaju, slijedom čega je odlučeno kao u izreci ovog zaključka. </w:t>
      </w:r>
    </w:p>
    <w:p w:rsidRDefault="00955F32" w:rsidP="00817957" w:rsidR="00955F32"/>
    <w:p w:rsidRDefault="00C12105" w:rsidP="00955F32" w:rsidR="00C12105" w:rsidRPr="001536D6">
      <w:pPr>
        <w:jc w:val="center"/>
      </w:pPr>
      <w:r w:rsidRPr="001536D6">
        <w:t>U Splitu</w:t>
      </w:r>
      <w:r w:rsidR="000D2A9C">
        <w:t>,</w:t>
      </w:r>
      <w:r w:rsidR="002C5D34">
        <w:t xml:space="preserve"> </w:t>
      </w:r>
      <w:r w:rsidR="00805A71">
        <w:t>22. veljače</w:t>
      </w:r>
      <w:r w:rsidR="000D2A9C">
        <w:t xml:space="preserve"> 2019</w:t>
      </w:r>
      <w:r w:rsidR="002C5D34">
        <w:t>.</w:t>
      </w:r>
    </w:p>
    <w:p w:rsidRDefault="00C12105" w:rsidP="00C12105" w:rsidR="00C12105" w:rsidRPr="001536D6">
      <w:pPr>
        <w:tabs>
          <w:tab w:pos="6949" w:val="left"/>
        </w:tabs>
      </w:pPr>
    </w:p>
    <w:p w:rsidRDefault="005F0D18" w:rsidP="005F0D18" w:rsidR="00C12105">
      <w:pPr>
        <w:ind w:left="6372"/>
        <w:jc w:val="center"/>
        <w:rPr>
          <w:bCs/>
        </w:rPr>
      </w:pPr>
      <w:r w:rsidRPr="001536D6">
        <w:rPr>
          <w:bCs/>
        </w:rPr>
        <w:t xml:space="preserve">  </w:t>
      </w:r>
      <w:r w:rsidR="008525AA">
        <w:rPr>
          <w:bCs/>
        </w:rPr>
        <w:t xml:space="preserve">  </w:t>
      </w:r>
      <w:r w:rsidRPr="001536D6">
        <w:rPr>
          <w:bCs/>
        </w:rPr>
        <w:t xml:space="preserve"> </w:t>
      </w:r>
      <w:r w:rsidR="00021299">
        <w:rPr>
          <w:bCs/>
        </w:rPr>
        <w:tab/>
      </w:r>
      <w:r w:rsidR="00021299">
        <w:rPr>
          <w:bCs/>
        </w:rPr>
        <w:tab/>
      </w:r>
      <w:r w:rsidR="0015753C">
        <w:rPr>
          <w:bCs/>
        </w:rPr>
        <w:t>Sudac</w:t>
      </w:r>
    </w:p>
    <w:p w:rsidRDefault="00021299" w:rsidP="005F0D18" w:rsidR="00021299">
      <w:pPr>
        <w:ind w:left="6372"/>
        <w:jc w:val="center"/>
        <w:rPr>
          <w:bCs/>
        </w:rPr>
      </w:pPr>
    </w:p>
    <w:p w:rsidRDefault="00021299" w:rsidP="005F0D18" w:rsidR="00021299" w:rsidRPr="001536D6">
      <w:pPr>
        <w:ind w:left="6372"/>
        <w:jc w:val="center"/>
        <w:rPr>
          <w:bCs/>
        </w:rPr>
      </w:pPr>
    </w:p>
    <w:p w:rsidRDefault="00021299" w:rsidP="00E74386" w:rsidR="00E74386">
      <w:pPr>
        <w:jc w:val="right"/>
        <w:rPr>
          <w:bCs/>
        </w:rPr>
      </w:pPr>
      <w:r>
        <w:rPr>
          <w:bCs/>
        </w:rPr>
        <w:t>Katarina Mikulić</w:t>
      </w:r>
      <w:r w:rsidR="00CD7A15">
        <w:rPr>
          <w:bCs/>
        </w:rPr>
        <w:t>,v.r.</w:t>
      </w:r>
    </w:p>
    <w:p w:rsidRDefault="00CD7A15" w:rsidP="0071700F" w:rsidR="00CD7A15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bCs/>
        </w:rPr>
        <w:t xml:space="preserve">za </w:t>
      </w:r>
      <w:r>
        <w:rPr>
          <w:rFonts w:cs="Times New Roman" w:hAnsi="Times New Roman" w:ascii="Times New Roman"/>
          <w:sz w:val="24"/>
          <w:szCs w:val="24"/>
        </w:rPr>
        <w:t xml:space="preserve">točnost </w:t>
      </w:r>
      <w:proofErr w:type="spellStart"/>
      <w:r>
        <w:rPr>
          <w:rFonts w:cs="Times New Roman" w:hAnsi="Times New Roman" w:ascii="Times New Roman"/>
          <w:sz w:val="24"/>
          <w:szCs w:val="24"/>
        </w:rPr>
        <w:t>otpravka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– ovlašteni službenik</w:t>
      </w:r>
    </w:p>
    <w:p w:rsidRDefault="00CD7A15" w:rsidP="0071700F" w:rsidR="00CD7A15" w:rsidRPr="0085560D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Ivana </w:t>
      </w:r>
      <w:proofErr w:type="spellStart"/>
      <w:r>
        <w:rPr>
          <w:rFonts w:cs="Times New Roman" w:hAnsi="Times New Roman" w:ascii="Times New Roman"/>
          <w:sz w:val="24"/>
          <w:szCs w:val="24"/>
        </w:rPr>
        <w:t>Hajder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CD7A15" w:rsidP="00E74386" w:rsidR="00CD7A15" w:rsidRPr="001536D6">
      <w:pPr>
        <w:jc w:val="right"/>
      </w:pPr>
    </w:p>
    <w:p w:rsidRDefault="00622E57" w:rsidP="00C12105" w:rsidR="00622E57" w:rsidRPr="001536D6">
      <w:pPr>
        <w:jc w:val="both"/>
        <w:rPr>
          <w:bCs/>
        </w:rPr>
      </w:pPr>
    </w:p>
    <w:p w:rsidRDefault="0015753C" w:rsidP="00C12105" w:rsidR="00C12105" w:rsidRPr="001536D6">
      <w:pPr>
        <w:jc w:val="both"/>
        <w:rPr>
          <w:bCs/>
        </w:rPr>
      </w:pPr>
      <w:r w:rsidRPr="001536D6">
        <w:rPr>
          <w:bCs/>
        </w:rPr>
        <w:t>Pouka o pravnom lijeku</w:t>
      </w:r>
      <w:r w:rsidR="00C12105" w:rsidRPr="001536D6">
        <w:rPr>
          <w:bCs/>
        </w:rPr>
        <w:t>:</w:t>
      </w:r>
    </w:p>
    <w:p w:rsidRDefault="00C656DE" w:rsidP="00C12105" w:rsidR="00C12105" w:rsidRPr="001536D6">
      <w:pPr>
        <w:jc w:val="both"/>
      </w:pPr>
      <w:r>
        <w:t xml:space="preserve">Protiv ovog </w:t>
      </w:r>
      <w:r w:rsidR="003203D7">
        <w:t>zaključka</w:t>
      </w:r>
      <w:r w:rsidR="00C12105" w:rsidRPr="001536D6">
        <w:t xml:space="preserve"> nije dopuštena žalb</w:t>
      </w:r>
      <w:r w:rsidR="00C12105" w:rsidRPr="00C656DE">
        <w:t>a</w:t>
      </w:r>
      <w:r>
        <w:t>.</w:t>
      </w:r>
    </w:p>
    <w:p w:rsidRDefault="00C12105" w:rsidP="00C12105" w:rsidR="00C12105" w:rsidRPr="001536D6"/>
    <w:p w:rsidRDefault="00AA5BDB" w:rsidP="00AA5BDB" w:rsidR="00AA5BDB">
      <w:pPr>
        <w:rPr>
          <w:b/>
        </w:rPr>
      </w:pPr>
    </w:p>
    <w:p w:rsidRDefault="003203D7" w:rsidP="003203D7" w:rsidR="003203D7" w:rsidRPr="00C40B81">
      <w:pPr>
        <w:rPr>
          <w:b/>
          <w:bCs/>
          <w:color w:val="C00000"/>
        </w:rPr>
      </w:pPr>
    </w:p>
    <w:p w:rsidRDefault="00AC7EDC" w:rsidR="00AC7EDC" w:rsidRPr="001536D6"/>
    <w:sectPr w:rsidSect="005F0D18" w:rsidR="00AC7EDC" w:rsidRPr="001536D6">
      <w:headerReference w:type="default" r:id="rId10"/>
      <w:pgSz w:h="16838" w:w="11906"/>
      <w:pgMar w:gutter="0" w:footer="709" w:header="709" w:left="1418" w:bottom="1418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0344E" w:rsidR="00D0344E">
      <w:r>
        <w:separator/>
      </w:r>
    </w:p>
  </w:endnote>
  <w:endnote w:id="0" w:type="continuationSeparator">
    <w:p w:rsidRDefault="00D0344E" w:rsidR="00D0344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0344E" w:rsidR="00D0344E">
      <w:r>
        <w:separator/>
      </w:r>
    </w:p>
  </w:footnote>
  <w:footnote w:id="0" w:type="continuationSeparator">
    <w:p w:rsidRDefault="00D0344E" w:rsidR="00D0344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74386" w:rsidP="00E74386" w:rsidR="00E74386" w:rsidRPr="00A83EBE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9671B1"/>
    <w:multiLevelType w:val="hybridMultilevel"/>
    <w:tmpl w:val="6504DFAC"/>
    <w:lvl w:tplc="BE7AD658" w:ilvl="0">
      <w:start w:val="1"/>
      <w:numFmt w:val="upperRoman"/>
      <w:lvlText w:val="%1."/>
      <w:lvlJc w:val="left"/>
      <w:pPr>
        <w:ind w:hanging="720" w:left="17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8"/>
      </w:pPr>
    </w:lvl>
    <w:lvl w:tentative="true" w:tplc="041A001B" w:ilvl="2">
      <w:start w:val="1"/>
      <w:numFmt w:val="lowerRoman"/>
      <w:lvlText w:val="%3."/>
      <w:lvlJc w:val="right"/>
      <w:pPr>
        <w:ind w:hanging="180" w:left="2868"/>
      </w:pPr>
    </w:lvl>
    <w:lvl w:tentative="true" w:tplc="041A000F" w:ilvl="3">
      <w:start w:val="1"/>
      <w:numFmt w:val="decimal"/>
      <w:lvlText w:val="%4."/>
      <w:lvlJc w:val="left"/>
      <w:pPr>
        <w:ind w:hanging="360" w:left="3588"/>
      </w:pPr>
    </w:lvl>
    <w:lvl w:tentative="true" w:tplc="041A0019" w:ilvl="4">
      <w:start w:val="1"/>
      <w:numFmt w:val="lowerLetter"/>
      <w:lvlText w:val="%5."/>
      <w:lvlJc w:val="left"/>
      <w:pPr>
        <w:ind w:hanging="360" w:left="4308"/>
      </w:pPr>
    </w:lvl>
    <w:lvl w:tentative="true" w:tplc="041A001B" w:ilvl="5">
      <w:start w:val="1"/>
      <w:numFmt w:val="lowerRoman"/>
      <w:lvlText w:val="%6."/>
      <w:lvlJc w:val="right"/>
      <w:pPr>
        <w:ind w:hanging="180" w:left="5028"/>
      </w:pPr>
    </w:lvl>
    <w:lvl w:tentative="true" w:tplc="041A000F" w:ilvl="6">
      <w:start w:val="1"/>
      <w:numFmt w:val="decimal"/>
      <w:lvlText w:val="%7."/>
      <w:lvlJc w:val="left"/>
      <w:pPr>
        <w:ind w:hanging="360" w:left="5748"/>
      </w:pPr>
    </w:lvl>
    <w:lvl w:tentative="true" w:tplc="041A0019" w:ilvl="7">
      <w:start w:val="1"/>
      <w:numFmt w:val="lowerLetter"/>
      <w:lvlText w:val="%8."/>
      <w:lvlJc w:val="left"/>
      <w:pPr>
        <w:ind w:hanging="360" w:left="6468"/>
      </w:pPr>
    </w:lvl>
    <w:lvl w:tentative="true" w:tplc="041A001B" w:ilvl="8">
      <w:start w:val="1"/>
      <w:numFmt w:val="lowerRoman"/>
      <w:lvlText w:val="%9."/>
      <w:lvlJc w:val="right"/>
      <w:pPr>
        <w:ind w:hanging="180" w:left="7188"/>
      </w:pPr>
    </w:lvl>
  </w:abstractNum>
  <w:abstractNum w:abstractNumId="1">
    <w:nsid w:val="1D9C2B2A"/>
    <w:multiLevelType w:val="hybridMultilevel"/>
    <w:tmpl w:val="FA227F46"/>
    <w:lvl w:tplc="68CEFF2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315717E4"/>
    <w:multiLevelType w:val="hybridMultilevel"/>
    <w:tmpl w:val="9F1C7C58"/>
    <w:lvl w:tplc="67940B8E" w:ilvl="0">
      <w:numFmt w:val="bullet"/>
      <w:lvlText w:val="-"/>
      <w:lvlJc w:val="left"/>
      <w:pPr>
        <w:ind w:hanging="360" w:left="720"/>
      </w:pPr>
      <w:rPr>
        <w:rFonts w:cs="Calibri" w:eastAsia="Times New Roman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4D660CBB"/>
    <w:multiLevelType w:val="hybridMultilevel"/>
    <w:tmpl w:val="C7F81A82"/>
    <w:lvl w:tplc="A9EC596A" w:ilvl="0">
      <w:start w:val="2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4F216542"/>
    <w:multiLevelType w:val="hybridMultilevel"/>
    <w:tmpl w:val="2FE0FEA2"/>
    <w:lvl w:tplc="BF2EFD8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6701597A"/>
    <w:multiLevelType w:val="hybridMultilevel"/>
    <w:tmpl w:val="0E949D50"/>
    <w:lvl w:tplc="27DC6766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6">
    <w:nsid w:val="70FB1702"/>
    <w:multiLevelType w:val="hybridMultilevel"/>
    <w:tmpl w:val="B5645C7A"/>
    <w:lvl w:tplc="6478D024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2"/>
  </w:num>
  <w:num w:numId="5">
    <w:abstractNumId w:val="5"/>
  </w:num>
  <w:num w:numId="6">
    <w:abstractNumId w:val="6"/>
  </w:num>
  <w:num w:numId="7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105"/>
    <w:rsid w:val="000042F0"/>
    <w:rsid w:val="00021299"/>
    <w:rsid w:val="00036E7B"/>
    <w:rsid w:val="00040D56"/>
    <w:rsid w:val="00042910"/>
    <w:rsid w:val="000D2A9C"/>
    <w:rsid w:val="000D3459"/>
    <w:rsid w:val="001150C1"/>
    <w:rsid w:val="00117521"/>
    <w:rsid w:val="0014686E"/>
    <w:rsid w:val="001536D6"/>
    <w:rsid w:val="0015753C"/>
    <w:rsid w:val="0016336C"/>
    <w:rsid w:val="00165B54"/>
    <w:rsid w:val="00166BD1"/>
    <w:rsid w:val="00174A90"/>
    <w:rsid w:val="00187406"/>
    <w:rsid w:val="001A69A5"/>
    <w:rsid w:val="001E65C2"/>
    <w:rsid w:val="00286EF8"/>
    <w:rsid w:val="002A47D9"/>
    <w:rsid w:val="002B2CE3"/>
    <w:rsid w:val="002C2422"/>
    <w:rsid w:val="002C5D34"/>
    <w:rsid w:val="002D24BA"/>
    <w:rsid w:val="002F4DA4"/>
    <w:rsid w:val="002F74CC"/>
    <w:rsid w:val="003203D7"/>
    <w:rsid w:val="00341686"/>
    <w:rsid w:val="003555D9"/>
    <w:rsid w:val="0035772B"/>
    <w:rsid w:val="00387D0A"/>
    <w:rsid w:val="003E598E"/>
    <w:rsid w:val="00466597"/>
    <w:rsid w:val="00466DD1"/>
    <w:rsid w:val="00467DB9"/>
    <w:rsid w:val="00496761"/>
    <w:rsid w:val="004A019C"/>
    <w:rsid w:val="004A7A8D"/>
    <w:rsid w:val="004D4E07"/>
    <w:rsid w:val="004E6A3C"/>
    <w:rsid w:val="004F4308"/>
    <w:rsid w:val="00557055"/>
    <w:rsid w:val="00580C41"/>
    <w:rsid w:val="00592E28"/>
    <w:rsid w:val="005A24F2"/>
    <w:rsid w:val="005E37D5"/>
    <w:rsid w:val="005F0D18"/>
    <w:rsid w:val="00602AB1"/>
    <w:rsid w:val="00622E57"/>
    <w:rsid w:val="00645D4E"/>
    <w:rsid w:val="00676393"/>
    <w:rsid w:val="00693D2B"/>
    <w:rsid w:val="006A733F"/>
    <w:rsid w:val="006B1C7C"/>
    <w:rsid w:val="006C3A59"/>
    <w:rsid w:val="006C489E"/>
    <w:rsid w:val="00707DDE"/>
    <w:rsid w:val="00726B5E"/>
    <w:rsid w:val="007308A0"/>
    <w:rsid w:val="00730D04"/>
    <w:rsid w:val="0076738F"/>
    <w:rsid w:val="007766FD"/>
    <w:rsid w:val="00792667"/>
    <w:rsid w:val="007A4EE9"/>
    <w:rsid w:val="007A5981"/>
    <w:rsid w:val="007B4AAD"/>
    <w:rsid w:val="007B6631"/>
    <w:rsid w:val="007D4413"/>
    <w:rsid w:val="007D6524"/>
    <w:rsid w:val="007D6B54"/>
    <w:rsid w:val="007E215F"/>
    <w:rsid w:val="00805A71"/>
    <w:rsid w:val="00811DC8"/>
    <w:rsid w:val="00813FD9"/>
    <w:rsid w:val="00817957"/>
    <w:rsid w:val="00831454"/>
    <w:rsid w:val="008457A6"/>
    <w:rsid w:val="008525AA"/>
    <w:rsid w:val="0088678F"/>
    <w:rsid w:val="00893DFA"/>
    <w:rsid w:val="0089595F"/>
    <w:rsid w:val="008A7A23"/>
    <w:rsid w:val="008B2DD7"/>
    <w:rsid w:val="00903A43"/>
    <w:rsid w:val="00955F32"/>
    <w:rsid w:val="0096437B"/>
    <w:rsid w:val="009B3D31"/>
    <w:rsid w:val="009B4A11"/>
    <w:rsid w:val="009B6B77"/>
    <w:rsid w:val="009C50E9"/>
    <w:rsid w:val="009F066F"/>
    <w:rsid w:val="00A27C6E"/>
    <w:rsid w:val="00A77160"/>
    <w:rsid w:val="00A81D5F"/>
    <w:rsid w:val="00A83EBE"/>
    <w:rsid w:val="00AA5BDB"/>
    <w:rsid w:val="00AC5624"/>
    <w:rsid w:val="00AC7BF1"/>
    <w:rsid w:val="00AC7EDC"/>
    <w:rsid w:val="00AD48A2"/>
    <w:rsid w:val="00AF3C39"/>
    <w:rsid w:val="00B122B2"/>
    <w:rsid w:val="00B50560"/>
    <w:rsid w:val="00B51BE4"/>
    <w:rsid w:val="00B55F7C"/>
    <w:rsid w:val="00B727C6"/>
    <w:rsid w:val="00B740E8"/>
    <w:rsid w:val="00B74B06"/>
    <w:rsid w:val="00B74E8E"/>
    <w:rsid w:val="00B76076"/>
    <w:rsid w:val="00BA7E62"/>
    <w:rsid w:val="00BC0D76"/>
    <w:rsid w:val="00BF31E7"/>
    <w:rsid w:val="00C04733"/>
    <w:rsid w:val="00C12105"/>
    <w:rsid w:val="00C25CFF"/>
    <w:rsid w:val="00C42D43"/>
    <w:rsid w:val="00C656DE"/>
    <w:rsid w:val="00C844B8"/>
    <w:rsid w:val="00CA3B82"/>
    <w:rsid w:val="00CA7C9A"/>
    <w:rsid w:val="00CB4AD1"/>
    <w:rsid w:val="00CD7A15"/>
    <w:rsid w:val="00CF0F94"/>
    <w:rsid w:val="00D0344E"/>
    <w:rsid w:val="00D11425"/>
    <w:rsid w:val="00D40C23"/>
    <w:rsid w:val="00D60771"/>
    <w:rsid w:val="00D63C5B"/>
    <w:rsid w:val="00DA590C"/>
    <w:rsid w:val="00DC02DE"/>
    <w:rsid w:val="00DC387B"/>
    <w:rsid w:val="00DC4015"/>
    <w:rsid w:val="00E320AB"/>
    <w:rsid w:val="00E37760"/>
    <w:rsid w:val="00E513FE"/>
    <w:rsid w:val="00E74386"/>
    <w:rsid w:val="00E76F87"/>
    <w:rsid w:val="00E85570"/>
    <w:rsid w:val="00F41932"/>
    <w:rsid w:val="00F46E76"/>
    <w:rsid w:val="00F67631"/>
    <w:rsid w:val="00F72C1C"/>
    <w:rsid w:val="00F90EB9"/>
    <w:rsid w:val="00FB57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12105"/>
    <w:rPr>
      <w:sz w:val="24"/>
      <w:szCs w:val="24"/>
    </w:rPr>
  </w:style>
  <w:style w:styleId="Naslov1" w:type="paragraph">
    <w:name w:val="heading 1"/>
    <w:basedOn w:val="Normal"/>
    <w:next w:val="Normal"/>
    <w:qFormat/>
    <w:rsid w:val="00C12105"/>
    <w:pPr>
      <w:keepNext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C12105"/>
    <w:pPr>
      <w:jc w:val="both"/>
    </w:pPr>
  </w:style>
  <w:style w:styleId="Zaglavlje" w:type="paragraph">
    <w:name w:val="header"/>
    <w:basedOn w:val="Normal"/>
    <w:link w:val="ZaglavljeChar"/>
    <w:rsid w:val="00E7438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rsid w:val="00E74386"/>
    <w:rPr>
      <w:sz w:val="24"/>
      <w:szCs w:val="24"/>
    </w:rPr>
  </w:style>
  <w:style w:styleId="Podnoje" w:type="paragraph">
    <w:name w:val="footer"/>
    <w:basedOn w:val="Normal"/>
    <w:link w:val="PodnojeChar"/>
    <w:rsid w:val="00E7438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E74386"/>
    <w:rPr>
      <w:sz w:val="24"/>
      <w:szCs w:val="24"/>
    </w:rPr>
  </w:style>
  <w:style w:styleId="Uvuenotijeloteksta" w:type="paragraph">
    <w:name w:val="Body Text Indent"/>
    <w:basedOn w:val="Normal"/>
    <w:link w:val="UvuenotijelotekstaChar"/>
    <w:rsid w:val="001536D6"/>
    <w:pPr>
      <w:spacing w:after="120"/>
      <w:ind w:left="283"/>
    </w:pPr>
  </w:style>
  <w:style w:customStyle="true" w:styleId="UvuenotijelotekstaChar" w:type="character">
    <w:name w:val="Uvučeno tijelo teksta Char"/>
    <w:link w:val="Uvuenotijeloteksta"/>
    <w:rsid w:val="001536D6"/>
    <w:rPr>
      <w:sz w:val="24"/>
      <w:szCs w:val="24"/>
    </w:rPr>
  </w:style>
  <w:style w:styleId="Tekstbalonia" w:type="paragraph">
    <w:name w:val="Balloon Text"/>
    <w:basedOn w:val="Normal"/>
    <w:link w:val="TekstbaloniaChar"/>
    <w:rsid w:val="0018740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87406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203D7"/>
    <w:pPr>
      <w:ind w:left="720"/>
      <w:contextualSpacing/>
    </w:pPr>
  </w:style>
  <w:style w:styleId="Bezproreda" w:type="paragraph">
    <w:name w:val="No Spacing"/>
    <w:uiPriority w:val="1"/>
    <w:qFormat/>
    <w:rsid w:val="00F90EB9"/>
    <w:rPr>
      <w:rFonts w:cstheme="minorBidi" w:eastAsiaTheme="minorHAnsi" w:hAnsiTheme="minorHAnsi" w:asciiTheme="minorHAnsi"/>
      <w:sz w:val="22"/>
      <w:szCs w:val="22"/>
      <w:lang w:eastAsia="en-US"/>
    </w:rPr>
  </w:style>
  <w:style w:styleId="Reetkatablice" w:type="table">
    <w:name w:val="Table Grid"/>
    <w:basedOn w:val="Obinatablica"/>
    <w:uiPriority w:val="59"/>
    <w:rsid w:val="002C5D34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CD7A1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D7A1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D7A1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D7A1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D7A1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12105"/>
    <w:rPr>
      <w:sz w:val="24"/>
      <w:szCs w:val="24"/>
    </w:rPr>
  </w:style>
  <w:style w:styleId="Naslov1" w:type="paragraph">
    <w:name w:val="heading 1"/>
    <w:basedOn w:val="Normal"/>
    <w:next w:val="Normal"/>
    <w:qFormat/>
    <w:rsid w:val="00C12105"/>
    <w:pPr>
      <w:keepNext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C12105"/>
    <w:pPr>
      <w:jc w:val="both"/>
    </w:pPr>
  </w:style>
  <w:style w:styleId="Zaglavlje" w:type="paragraph">
    <w:name w:val="header"/>
    <w:basedOn w:val="Normal"/>
    <w:link w:val="ZaglavljeChar"/>
    <w:rsid w:val="00E7438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rsid w:val="00E74386"/>
    <w:rPr>
      <w:sz w:val="24"/>
      <w:szCs w:val="24"/>
    </w:rPr>
  </w:style>
  <w:style w:styleId="Podnoje" w:type="paragraph">
    <w:name w:val="footer"/>
    <w:basedOn w:val="Normal"/>
    <w:link w:val="PodnojeChar"/>
    <w:rsid w:val="00E7438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E74386"/>
    <w:rPr>
      <w:sz w:val="24"/>
      <w:szCs w:val="24"/>
    </w:rPr>
  </w:style>
  <w:style w:styleId="Uvuenotijeloteksta" w:type="paragraph">
    <w:name w:val="Body Text Indent"/>
    <w:basedOn w:val="Normal"/>
    <w:link w:val="UvuenotijelotekstaChar"/>
    <w:rsid w:val="001536D6"/>
    <w:pPr>
      <w:spacing w:after="120"/>
      <w:ind w:left="283"/>
    </w:pPr>
  </w:style>
  <w:style w:customStyle="1" w:styleId="UvuenotijelotekstaChar" w:type="character">
    <w:name w:val="Uvučeno tijelo teksta Char"/>
    <w:link w:val="Uvuenotijeloteksta"/>
    <w:rsid w:val="001536D6"/>
    <w:rPr>
      <w:sz w:val="24"/>
      <w:szCs w:val="24"/>
    </w:rPr>
  </w:style>
  <w:style w:styleId="Tekstbalonia" w:type="paragraph">
    <w:name w:val="Balloon Text"/>
    <w:basedOn w:val="Normal"/>
    <w:link w:val="TekstbaloniaChar"/>
    <w:rsid w:val="0018740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87406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203D7"/>
    <w:pPr>
      <w:ind w:left="720"/>
      <w:contextualSpacing/>
    </w:pPr>
  </w:style>
  <w:style w:styleId="Bezproreda" w:type="paragraph">
    <w:name w:val="No Spacing"/>
    <w:uiPriority w:val="1"/>
    <w:qFormat/>
    <w:rsid w:val="00F90EB9"/>
    <w:rPr>
      <w:rFonts w:asciiTheme="minorHAnsi" w:cstheme="minorBidi" w:eastAsiaTheme="minorHAnsi" w:hAnsiTheme="minorHAnsi"/>
      <w:sz w:val="22"/>
      <w:szCs w:val="22"/>
      <w:lang w:eastAsia="en-US"/>
    </w:rPr>
  </w:style>
  <w:style w:styleId="Reetkatablice" w:type="table">
    <w:name w:val="Table Grid"/>
    <w:basedOn w:val="Obinatablica"/>
    <w:uiPriority w:val="59"/>
    <w:rsid w:val="002C5D34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CD7A1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D7A1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D7A1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D7A1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D7A1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507297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veljače 2019.</izvorni_sadrzaj>
    <derivirana_varijabla naziv="DomainObject.DatumDonosenjaOdluke_1">22.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688</izvorni_sadrzaj>
    <derivirana_varijabla naziv="DomainObject.Predmet.Broj_1">688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lipnja 2017.</izvorni_sadrzaj>
    <derivirana_varijabla naziv="DomainObject.Predmet.DatumOsnivanja_1">26.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Nastavak postupka po stečajnoj masi</izvorni_sadrzaj>
    <derivirana_varijabla naziv="DomainObject.Predmet.Opis_1">Nastavak postupka po stečajnoj masi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St-688/2017</izvorni_sadrzaj>
    <derivirana_varijabla naziv="DomainObject.Predmet.OznakaBroj_1">St-688/2017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BUCAL, društvo s ograničenom odgovornošću za graditeljstvo, trgovinu i usluge u stečaju</izvorni_sadrzaj>
    <derivirana_varijabla naziv="DomainObject.Predmet.ProtustrankaFormated_1">  Stečajna masa iza BUCAL, društvo s ograničenom odgovornošću za graditeljstvo, trgovinu i usluge u stečaju</derivirana_varijabla>
  </DomainObject.Predmet.ProtustrankaFormated>
  <DomainObject.Predmet.ProtustrankaFormatedOIB>
    <izvorni_sadrzaj>  Stečajna masa iza BUCAL, društvo s ograničenom odgovornošću za graditeljstvo, trgovinu i usluge u stečaju, OIB 59362789947</izvorni_sadrzaj>
    <derivirana_varijabla naziv="DomainObject.Predmet.ProtustrankaFormatedOIB_1">  Stečajna masa iza BUCAL, društvo s ograničenom odgovornošću za graditeljstvo, trgovinu i usluge u stečaju, OIB 59362789947</derivirana_varijabla>
  </DomainObject.Predmet.ProtustrankaFormatedOIB>
  <DomainObject.Predmet.ProtustrankaFormatedWithAdress>
    <izvorni_sadrzaj> Stečajna masa iza BUCAL, društvo s ograničenom odgovornošću za graditeljstvo, trgovinu i usluge u stečaju, Palmotićeva 11, 20000 Dubrovnik</izvorni_sadrzaj>
    <derivirana_varijabla naziv="DomainObject.Predmet.ProtustrankaFormatedWithAdress_1"> Stečajna masa iza BUCAL, društvo s ograničenom odgovornošću za graditeljstvo, trgovinu i usluge u stečaju, Palmotićeva 11, 20000 Dubrovnik</derivirana_varijabla>
  </DomainObject.Predmet.ProtustrankaFormatedWithAdress>
  <DomainObject.Predmet.ProtustrankaFormatedWithAdressOIB>
    <izvorni_sadrzaj> Stečajna masa iza BUCAL, društvo s ograničenom odgovornošću za graditeljstvo, trgovinu i usluge u stečaju, OIB 59362789947, Palmotićeva 11, 20000 Dubrovnik</izvorni_sadrzaj>
    <derivirana_varijabla naziv="DomainObject.Predmet.ProtustrankaFormatedWithAdressOIB_1"> Stečajna masa iza BUCAL, društvo s ograničenom odgovornošću za graditeljstvo, trgovinu i usluge u stečaju, OIB 59362789947, Palmotićeva 11, 20000 Dubrovnik</derivirana_varijabla>
  </DomainObject.Predmet.ProtustrankaFormatedWithAdressOIB>
  <DomainObject.Predmet.ProtustrankaWithAdress>
    <izvorni_sadrzaj>Stečajna masa iza BUCAL, društvo s ograničenom odgovornošću za graditeljstvo, trgovinu i usluge u stečaju Palmotićeva 11, 20000 Dubrovnik</izvorni_sadrzaj>
    <derivirana_varijabla naziv="DomainObject.Predmet.ProtustrankaWithAdress_1">Stečajna masa iza BUCAL, društvo s ograničenom odgovornošću za graditeljstvo, trgovinu i usluge u stečaju Palmotićeva 11, 20000 Dubrovnik</derivirana_varijabla>
  </DomainObject.Predmet.ProtustrankaWithAdress>
  <DomainObject.Predmet.ProtustrankaWithAdressOIB>
    <izvorni_sadrzaj>Stečajna masa iza BUCAL, društvo s ograničenom odgovornošću za graditeljstvo, trgovinu i usluge u stečaju, OIB 59362789947, Palmotićeva 11, 20000 Dubrovnik</izvorni_sadrzaj>
    <derivirana_varijabla naziv="DomainObject.Predmet.ProtustrankaWithAdressOIB_1">Stečajna masa iza BUCAL, društvo s ograničenom odgovornošću za graditeljstvo, trgovinu i usluge u stečaju, OIB 59362789947, Palmotićeva 11, 20000 Dubrovnik</derivirana_varijabla>
  </DomainObject.Predmet.ProtustrankaWithAdressOIB>
  <DomainObject.Predmet.ProtustrankaNazivFormated>
    <izvorni_sadrzaj>Stečajna masa iza BUCAL, društvo s ograničenom odgovornošću za graditeljstvo, trgovinu i usluge u stečaju</izvorni_sadrzaj>
    <derivirana_varijabla naziv="DomainObject.Predmet.ProtustrankaNazivFormated_1">Stečajna masa iza BUCAL, društvo s ograničenom odgovornošću za graditeljstvo, trgovinu i usluge u stečaju</derivirana_varijabla>
  </DomainObject.Predmet.ProtustrankaNazivFormated>
  <DomainObject.Predmet.ProtustrankaNazivFormatedOIB>
    <izvorni_sadrzaj>Stečajna masa iza BUCAL, društvo s ograničenom odgovornošću za graditeljstvo, trgovinu i usluge u stečaju, OIB 59362789947</izvorni_sadrzaj>
    <derivirana_varijabla naziv="DomainObject.Predmet.ProtustrankaNazivFormatedOIB_1">Stečajna masa iza BUCAL, društvo s ograničenom odgovornošću za graditeljstvo, trgovinu i usluge u stečaju, OIB 59362789947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116</izvorni_sadrzaj>
    <derivirana_varijabla naziv="DomainObject.Predmet.Referada.Prostorija.Oznaka_1">116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SPLIT; Grad Split; Ivan Čović zastupanog po punomoćniku Joško Atlagić; MONT-KOMERC, društvo s ograničenom odgovornošću za montažu i trgovinu zastupanog po punomoćniku Joško Atlagić; ELEKTRIS, d.o.o. za projektiranje, proizvodnju, montažu, unutarnju i vanjsku trgovinu električnim proizvodima zastupanog po punomoćniku Joško Atlagić; Ministarstvo financija RH zastupanog po punomoćniku Županijsko državno odvjetništvo u Splitu</izvorni_sadrzaj>
    <derivirana_varijabla naziv="DomainObject.Predmet.StrankaFormated_1">  FINANCIJSKA AGENCIJA, RC SPLIT; Grad Split; Ivan Čović zastupanog po punomoćniku Joško Atlagić; MONT-KOMERC, društvo s ograničenom odgovornošću za montažu i trgovinu zastupanog po punomoćniku Joško Atlagić; ELEKTRIS, d.o.o. za projektiranje, proizvodnju, montažu, unutarnju i vanjsku trgovinu električnim proizvodima zastupanog po punomoćniku Joško Atlagić; Ministarstvo financija RH zastupanog po punomoćniku Županijsko državno odvjetništvo u Splitu</derivirana_varijabla>
  </DomainObject.Predmet.StrankaFormated>
  <DomainObject.Predmet.StrankaFormatedOIB>
    <izvorni_sadrzaj>  FINANCIJSKA AGENCIJA, RC SPLIT, OIB 85821130368; Grad Split, OIB 78755598868; Ivan Čović, OIB 54965307201 zastupanog po punomoćniku Joško Atlagić; MONT-KOMERC, društvo s ograničenom odgovornošću za montažu i trgovinu, OIB 22239229964 zastupanog po punomoćniku Joško Atlagić; ELEKTRIS, d.o.o. za projektiranje, proizvodnju, montažu, unutarnju i vanjsku trgovinu električnim proizvodima, OIB 20584469601 zastupanog po punomoćniku Joško Atlagić; Ministarstvo financija RH, OIB 18683136487 zastupanog po punomoćniku Županijsko državno odvjetništvo u Splitu</izvorni_sadrzaj>
    <derivirana_varijabla naziv="DomainObject.Predmet.StrankaFormatedOIB_1">  FINANCIJSKA AGENCIJA, RC SPLIT, OIB 85821130368; Grad Split, OIB 78755598868; Ivan Čović, OIB 54965307201 zastupanog po punomoćniku Joško Atlagić; MONT-KOMERC, društvo s ograničenom odgovornošću za montažu i trgovinu, OIB 22239229964 zastupanog po punomoćniku Joško Atlagić; ELEKTRIS, d.o.o. za projektiranje, proizvodnju, montažu, unutarnju i vanjsku trgovinu električnim proizvodima, OIB 20584469601 zastupanog po punomoćniku Joško Atlagić; Ministarstvo financija RH, OIB 18683136487 zastupanog po punomoćniku Županijsko državno odvjetništvo u Splitu</derivirana_varijabla>
  </DomainObject.Predmet.StrankaFormatedOIB>
  <DomainObject.Predmet.StrankaFormatedWithAdress>
    <izvorni_sadrzaj> FINANCIJSKA AGENCIJA, RC SPLIT, Mažuranićevo šetalište 24b, 21000 Split; Grad Split, Branimirova obala 17, 21000 Split; Ivan Čović, Krbavska 28, 21000 Split zastupanog po punomoćniku Joško Atlagić; MONT-KOMERC, društvo s ograničenom odgovornošću za montažu i trgovinu, Krbavska Ulica 28, 21000 Split zastupanog po punomoćniku Joško Atlagić; ELEKTRIS, d.o.o. za projektiranje, proizvodnju, montažu, unutarnju i vanjsku trgovinu električnim proizvodima, Doverska 1, 21000 Split zastupanog po punomoćniku Joško Atlagić; Ministarstvo financija RH, Katančićeva 5, 10000 Zagreb zastupanog po punomoćniku Županijsko državno odvjetništvo u Splitu</izvorni_sadrzaj>
    <derivirana_varijabla naziv="DomainObject.Predmet.StrankaFormatedWithAdress_1"> FINANCIJSKA AGENCIJA, RC SPLIT, Mažuranićevo šetalište 24b, 21000 Split; Grad Split, Branimirova obala 17, 21000 Split; Ivan Čović, Krbavska 28, 21000 Split zastupanog po punomoćniku Joško Atlagić; MONT-KOMERC, društvo s ograničenom odgovornošću za montažu i trgovinu, Krbavska Ulica 28, 21000 Split zastupanog po punomoćniku Joško Atlagić; ELEKTRIS, d.o.o. za projektiranje, proizvodnju, montažu, unutarnju i vanjsku trgovinu električnim proizvodima, Doverska 1, 21000 Split zastupanog po punomoćniku Joško Atlagić; Ministarstvo financija RH, Katančićeva 5, 10000 Zagreb zastupanog po punomoćniku Županijsko državno odvjetništvo u Splitu</derivirana_varijabla>
  </DomainObject.Predmet.StrankaFormatedWithAdress>
  <DomainObject.Predmet.StrankaFormatedWithAdressOIB>
    <izvorni_sadrzaj> FINANCIJSKA AGENCIJA, RC SPLIT, OIB 85821130368, Mažuranićevo šetalište 24b, 21000 Split; Grad Split, OIB 78755598868, Branimirova obala 17, 21000 Split; Ivan Čović, OIB 54965307201, Krbavska 28, 21000 Split zastupanog po punomoćniku Joško Atlagić; MONT-KOMERC, društvo s ograničenom odgovornošću za montažu i trgovinu, OIB 22239229964, Krbavska Ulica 28, 21000 Split zastupanog po punomoćniku Joško Atlagić; ELEKTRIS, d.o.o. za projektiranje, proizvodnju, montažu, unutarnju i vanjsku trgovinu električnim proizvodima, OIB 20584469601, Doverska 1, 21000 Split zastupanog po punomoćniku Joško Atlagić; Ministarstvo financija RH, OIB 18683136487, Katančićeva 5, 10000 Zagreb zastupanog po punomoćniku Županijsko državno odvjetništvo u Splitu</izvorni_sadrzaj>
    <derivirana_varijabla naziv="DomainObject.Predmet.StrankaFormatedWithAdressOIB_1"> FINANCIJSKA AGENCIJA, RC SPLIT, OIB 85821130368, Mažuranićevo šetalište 24b, 21000 Split; Grad Split, OIB 78755598868, Branimirova obala 17, 21000 Split; Ivan Čović, OIB 54965307201, Krbavska 28, 21000 Split zastupanog po punomoćniku Joško Atlagić; MONT-KOMERC, društvo s ograničenom odgovornošću za montažu i trgovinu, OIB 22239229964, Krbavska Ulica 28, 21000 Split zastupanog po punomoćniku Joško Atlagić; ELEKTRIS, d.o.o. za projektiranje, proizvodnju, montažu, unutarnju i vanjsku trgovinu električnim proizvodima, OIB 20584469601, Doverska 1, 21000 Split zastupanog po punomoćniku Joško Atlagić; Ministarstvo financija RH, OIB 18683136487, Katančićeva 5, 10000 Zagreb zastupanog po punomoćniku Županijsko državno odvjetništvo u Splitu</derivirana_varijabla>
  </DomainObject.Predmet.StrankaFormatedWithAdressOIB>
  <DomainObject.Predmet.StrankaWithAdress>
    <izvorni_sadrzaj>FINANCIJSKA AGENCIJA, RC SPLIT Mažuranićevo šetalište 24b,21000 Split,Grad Split Branimirova obala 17,21000 Split,Ivan Čović Krbavska 28,21000 Split,MONT-KOMERC, društvo s ograničenom odgovornošću za montažu i trgovinu Krbavska Ulica 28,21000 Split,ELEKTRIS, d.o.o. za projektiranje, proizvodnju, montažu, unutarnju i vanjsku trgovinu električnim proizvodima Doverska 1,21000 Split,Ministarstvo financija RH Katančićeva 5,10000 Zagreb</izvorni_sadrzaj>
    <derivirana_varijabla naziv="DomainObject.Predmet.StrankaWithAdress_1">FINANCIJSKA AGENCIJA, RC SPLIT Mažuranićevo šetalište 24b,21000 Split,Grad Split Branimirova obala 17,21000 Split,Ivan Čović Krbavska 28,21000 Split,MONT-KOMERC, društvo s ograničenom odgovornošću za montažu i trgovinu Krbavska Ulica 28,21000 Split,ELEKTRIS, d.o.o. za projektiranje, proizvodnju, montažu, unutarnju i vanjsku trgovinu električnim proizvodima Doverska 1,21000 Split,Ministarstvo financija RH Katančićeva 5,10000 Zagreb</derivirana_varijabla>
  </DomainObject.Predmet.StrankaWithAdress>
  <DomainObject.Predmet.StrankaWithAdressOIB>
    <izvorni_sadrzaj>FINANCIJSKA AGENCIJA, RC SPLIT, OIB 85821130368, Mažuranićevo šetalište 24b,21000 Split,Grad Split, OIB 78755598868, Branimirova obala 17,21000 Split,Ivan Čović, OIB 54965307201, Krbavska 28,21000 Split,MONT-KOMERC, društvo s ograničenom odgovornošću za montažu i trgovinu, OIB 22239229964, Krbavska Ulica 28,21000 Split,ELEKTRIS, d.o.o. za projektiranje, proizvodnju, montažu, unutarnju i vanjsku trgovinu električnim proizvodima, OIB 20584469601, Doverska 1,21000 Split,Ministarstvo financija RH, OIB 18683136487, Katančićeva 5,10000 Zagreb</izvorni_sadrzaj>
    <derivirana_varijabla naziv="DomainObject.Predmet.StrankaWithAdressOIB_1">FINANCIJSKA AGENCIJA, RC SPLIT, OIB 85821130368, Mažuranićevo šetalište 24b,21000 Split,Grad Split, OIB 78755598868, Branimirova obala 17,21000 Split,Ivan Čović, OIB 54965307201, Krbavska 28,21000 Split,MONT-KOMERC, društvo s ograničenom odgovornošću za montažu i trgovinu, OIB 22239229964, Krbavska Ulica 28,21000 Split,ELEKTRIS, d.o.o. za projektiranje, proizvodnju, montažu, unutarnju i vanjsku trgovinu električnim proizvodima, OIB 20584469601, Doverska 1,21000 Split,Ministarstvo financija RH, OIB 18683136487, Katančićeva 5,10000 Zagreb</derivirana_varijabla>
  </DomainObject.Predmet.StrankaWithAdressOIB>
  <DomainObject.Predmet.StrankaNazivFormated>
    <izvorni_sadrzaj>FINANCIJSKA AGENCIJA, RC SPLIT,Grad Split,Ivan Čović,MONT-KOMERC, društvo s ograničenom odgovornošću za montažu i trgovinu,ELEKTRIS, d.o.o. za projektiranje, proizvodnju, montažu, unutarnju i vanjsku trgovinu električnim proizvodima,Ministarstvo financija RH</izvorni_sadrzaj>
    <derivirana_varijabla naziv="DomainObject.Predmet.StrankaNazivFormated_1">FINANCIJSKA AGENCIJA, RC SPLIT,Grad Split,Ivan Čović,MONT-KOMERC, društvo s ograničenom odgovornošću za montažu i trgovinu,ELEKTRIS, d.o.o. za projektiranje, proizvodnju, montažu, unutarnju i vanjsku trgovinu električnim proizvodima,Ministarstvo financija RH</derivirana_varijabla>
  </DomainObject.Predmet.StrankaNazivFormated>
  <DomainObject.Predmet.StrankaNazivFormatedOIB>
    <izvorni_sadrzaj>FINANCIJSKA AGENCIJA, RC SPLIT, OIB 85821130368,Grad Split, OIB 78755598868,Ivan Čović, OIB 54965307201,MONT-KOMERC, društvo s ograničenom odgovornošću za montažu i trgovinu, OIB 22239229964,ELEKTRIS, d.o.o. za projektiranje, proizvodnju, montažu, unutarnju i vanjsku trgovinu električnim proizvodima, OIB 20584469601,Ministarstvo financija RH, OIB 18683136487</izvorni_sadrzaj>
    <derivirana_varijabla naziv="DomainObject.Predmet.StrankaNazivFormatedOIB_1">FINANCIJSKA AGENCIJA, RC SPLIT, OIB 85821130368,Grad Split, OIB 78755598868,Ivan Čović, OIB 54965307201,MONT-KOMERC, društvo s ograničenom odgovornošću za montažu i trgovinu, OIB 22239229964,ELEKTRIS, d.o.o. za projektiranje, proizvodnju, montažu, unutarnju i vanjsku trgovinu električnim proizvodima, OIB 20584469601,Ministarstvo financija RH, OIB 18683136487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FINANCIJSKA AGENCIJA, RC SPLIT</item>
      <item>Grad Split</item>
      <item>Ivan Čović zastupanog po punomoćniku Joško Atlagić</item>
      <item>MONT-KOMERC, društvo s ograničenom odgovornošću za montažu i trgovinu zastupanog po punomoćniku Joško Atlagić</item>
      <item>ELEKTRIS, d.o.o. za projektiranje, proizvodnju, montažu, unutarnju i vanjsku trgovinu električnim proizvodima zastupanog po punomoćniku Joško Atlagić</item>
      <item>Ministarstvo financija RH zastupanog po punomoćniku Županijsko državno odvjetništvo u Splitu</item>
    </izvorni_sadrzaj>
    <derivirana_varijabla naziv="DomainObject.Predmet.StrankaListFormated_1">
      <item>FINANCIJSKA AGENCIJA, RC SPLIT</item>
      <item>Grad Split</item>
      <item>Ivan Čović zastupanog po punomoćniku Joško Atlagić</item>
      <item>MONT-KOMERC, društvo s ograničenom odgovornošću za montažu i trgovinu zastupanog po punomoćniku Joško Atlagić</item>
      <item>ELEKTRIS, d.o.o. za projektiranje, proizvodnju, montažu, unutarnju i vanjsku trgovinu električnim proizvodima zastupanog po punomoćniku Joško Atlagić</item>
      <item>Ministarstvo financija RH zastupanog po punomoćniku Županijsko državno odvjetništvo u Splitu</item>
    </derivirana_varijabla>
  </DomainObject.Predmet.StrankaListFormated>
  <DomainObject.Predmet.StrankaListFormatedOIB>
    <izvorni_sadrzaj>
      <item>FINANCIJSKA AGENCIJA, RC SPLIT, OIB 85821130368</item>
      <item>Grad Split, OIB 78755598868</item>
      <item>Ivan Čović, OIB 54965307201 zastupanog po punomoćniku Joško Atlagić</item>
      <item>MONT-KOMERC, društvo s ograničenom odgovornošću za montažu i trgovinu, OIB 22239229964 zastupanog po punomoćniku Joško Atlagić</item>
      <item>ELEKTRIS, d.o.o. za projektiranje, proizvodnju, montažu, unutarnju i vanjsku trgovinu električnim proizvodima, OIB 20584469601 zastupanog po punomoćniku Joško Atlagić</item>
      <item>Ministarstvo financija RH, OIB 18683136487 zastupanog po punomoćniku Županijsko državno odvjetništvo u Splitu</item>
    </izvorni_sadrzaj>
    <derivirana_varijabla naziv="DomainObject.Predmet.StrankaListFormatedOIB_1">
      <item>FINANCIJSKA AGENCIJA, RC SPLIT, OIB 85821130368</item>
      <item>Grad Split, OIB 78755598868</item>
      <item>Ivan Čović, OIB 54965307201 zastupanog po punomoćniku Joško Atlagić</item>
      <item>MONT-KOMERC, društvo s ograničenom odgovornošću za montažu i trgovinu, OIB 22239229964 zastupanog po punomoćniku Joško Atlagić</item>
      <item>ELEKTRIS, d.o.o. za projektiranje, proizvodnju, montažu, unutarnju i vanjsku trgovinu električnim proizvodima, OIB 20584469601 zastupanog po punomoćniku Joško Atlagić</item>
      <item>Ministarstvo financija RH, OIB 18683136487 zastupanog po punomoćniku Županijsko državno odvjetništvo u Splitu</item>
    </derivirana_varijabla>
  </DomainObject.Predmet.StrankaListFormatedOIB>
  <DomainObject.Predmet.StrankaListFormatedWithAdress>
    <izvorni_sadrzaj>
      <item>FINANCIJSKA AGENCIJA, RC SPLIT, Mažuranićevo šetalište 24b, 21000 Split</item>
      <item>Grad Split, Branimirova obala 17, 21000 Split</item>
      <item>Ivan Čović, Krbavska 28, 21000 Split zastupanog po punomoćniku Joško Atlagić</item>
      <item>MONT-KOMERC, društvo s ograničenom odgovornošću za montažu i trgovinu, Krbavska Ulica 28, 21000 Split zastupanog po punomoćniku Joško Atlagić</item>
      <item>ELEKTRIS, d.o.o. za projektiranje, proizvodnju, montažu, unutarnju i vanjsku trgovinu električnim proizvodima, Doverska 1, 21000 Split zastupanog po punomoćniku Joško Atlagić</item>
      <item>Ministarstvo financija RH, Katančićeva 5, 10000 Zagreb zastupanog po punomoćniku Županijsko državno odvjetništvo u Splitu</item>
    </izvorni_sadrzaj>
    <derivirana_varijabla naziv="DomainObject.Predmet.StrankaListFormatedWithAdress_1">
      <item>FINANCIJSKA AGENCIJA, RC SPLIT, Mažuranićevo šetalište 24b, 21000 Split</item>
      <item>Grad Split, Branimirova obala 17, 21000 Split</item>
      <item>Ivan Čović, Krbavska 28, 21000 Split zastupanog po punomoćniku Joško Atlagić</item>
      <item>MONT-KOMERC, društvo s ograničenom odgovornošću za montažu i trgovinu, Krbavska Ulica 28, 21000 Split zastupanog po punomoćniku Joško Atlagić</item>
      <item>ELEKTRIS, d.o.o. za projektiranje, proizvodnju, montažu, unutarnju i vanjsku trgovinu električnim proizvodima, Doverska 1, 21000 Split zastupanog po punomoćniku Joško Atlagić</item>
      <item>Ministarstvo financija RH, Katančićeva 5, 10000 Zagreb zastupanog po punomoćniku Županijsko državno odvjetništvo u Splitu</item>
    </derivirana_varijabla>
  </DomainObject.Predmet.StrankaListFormatedWithAdress>
  <DomainObject.Predmet.StrankaListFormatedWithAdressOIB>
    <izvorni_sadrzaj>
      <item>FINANCIJSKA AGENCIJA, RC SPLIT, OIB 85821130368, Mažuranićevo šetalište 24b, 21000 Split</item>
      <item>Grad Split, OIB 78755598868, Branimirova obala 17, 21000 Split</item>
      <item>Ivan Čović, OIB 54965307201, Krbavska 28, 21000 Split zastupanog po punomoćniku Joško Atlagić</item>
      <item>MONT-KOMERC, društvo s ograničenom odgovornošću za montažu i trgovinu, OIB 22239229964, Krbavska Ulica 28, 21000 Split zastupanog po punomoćniku Joško Atlagić</item>
      <item>ELEKTRIS, d.o.o. za projektiranje, proizvodnju, montažu, unutarnju i vanjsku trgovinu električnim proizvodima, OIB 20584469601, Doverska 1, 21000 Split zastupanog po punomoćniku Joško Atlagić</item>
      <item>Ministarstvo financija RH, OIB 18683136487, Katančićeva 5, 10000 Zagreb zastupanog po punomoćniku Županijsko državno odvjetništvo u Splitu</item>
    </izvorni_sadrzaj>
    <derivirana_varijabla naziv="DomainObject.Predmet.StrankaListFormatedWithAdressOIB_1">
      <item>FINANCIJSKA AGENCIJA, RC SPLIT, OIB 85821130368, Mažuranićevo šetalište 24b, 21000 Split</item>
      <item>Grad Split, OIB 78755598868, Branimirova obala 17, 21000 Split</item>
      <item>Ivan Čović, OIB 54965307201, Krbavska 28, 21000 Split zastupanog po punomoćniku Joško Atlagić</item>
      <item>MONT-KOMERC, društvo s ograničenom odgovornošću za montažu i trgovinu, OIB 22239229964, Krbavska Ulica 28, 21000 Split zastupanog po punomoćniku Joško Atlagić</item>
      <item>ELEKTRIS, d.o.o. za projektiranje, proizvodnju, montažu, unutarnju i vanjsku trgovinu električnim proizvodima, OIB 20584469601, Doverska 1, 21000 Split zastupanog po punomoćniku Joško Atlagić</item>
      <item>Ministarstvo financija RH, OIB 18683136487, Katančićeva 5, 10000 Zagreb zastupanog po punomoćniku Županijsko državno odvjetništvo u Splitu</item>
    </derivirana_varijabla>
  </DomainObject.Predmet.StrankaListFormatedWithAdressOIB>
  <DomainObject.Predmet.StrankaListNazivFormated>
    <izvorni_sadrzaj>
      <item>FINANCIJSKA AGENCIJA, RC SPLIT</item>
      <item>Grad Split</item>
      <item>Ivan Čović</item>
      <item>MONT-KOMERC, društvo s ograničenom odgovornošću za montažu i trgovinu</item>
      <item>ELEKTRIS, d.o.o. za projektiranje, proizvodnju, montažu, unutarnju i vanjsku trgovinu električnim proizvodima</item>
      <item>Ministarstvo financija RH</item>
    </izvorni_sadrzaj>
    <derivirana_varijabla naziv="DomainObject.Predmet.StrankaListNazivFormated_1">
      <item>FINANCIJSKA AGENCIJA, RC SPLIT</item>
      <item>Grad Split</item>
      <item>Ivan Čović</item>
      <item>MONT-KOMERC, društvo s ograničenom odgovornošću za montažu i trgovinu</item>
      <item>ELEKTRIS, d.o.o. za projektiranje, proizvodnju, montažu, unutarnju i vanjsku trgovinu električnim proizvodima</item>
      <item>Ministarstvo financija RH</item>
    </derivirana_varijabla>
  </DomainObject.Predmet.StrankaListNazivFormated>
  <DomainObject.Predmet.StrankaListNazivFormatedOIB>
    <izvorni_sadrzaj>
      <item>FINANCIJSKA AGENCIJA, RC SPLIT, OIB 85821130368</item>
      <item>Grad Split, OIB 78755598868</item>
      <item>Ivan Čović, OIB 54965307201</item>
      <item>MONT-KOMERC, društvo s ograničenom odgovornošću za montažu i trgovinu, OIB 22239229964</item>
      <item>ELEKTRIS, d.o.o. za projektiranje, proizvodnju, montažu, unutarnju i vanjsku trgovinu električnim proizvodima, OIB 20584469601</item>
      <item>Ministarstvo financija RH, OIB 18683136487</item>
    </izvorni_sadrzaj>
    <derivirana_varijabla naziv="DomainObject.Predmet.StrankaListNazivFormatedOIB_1">
      <item>FINANCIJSKA AGENCIJA, RC SPLIT, OIB 85821130368</item>
      <item>Grad Split, OIB 78755598868</item>
      <item>Ivan Čović, OIB 54965307201</item>
      <item>MONT-KOMERC, društvo s ograničenom odgovornošću za montažu i trgovinu, OIB 22239229964</item>
      <item>ELEKTRIS, d.o.o. za projektiranje, proizvodnju, montažu, unutarnju i vanjsku trgovinu električnim proizvodima, OIB 20584469601</item>
      <item>Ministarstvo financija RH, OIB 18683136487</item>
    </derivirana_varijabla>
  </DomainObject.Predmet.StrankaListNazivFormatedOIB>
  <DomainObject.Predmet.ProtuStrankaListFormated>
    <izvorni_sadrzaj>
      <item>Stečajna masa iza BUCAL, društvo s ograničenom odgovornošću za graditeljstvo, trgovinu i usluge u stečaju</item>
    </izvorni_sadrzaj>
    <derivirana_varijabla naziv="DomainObject.Predmet.ProtuStrankaListFormated_1">
      <item>Stečajna masa iza BUCAL, društvo s ograničenom odgovornošću za graditeljstvo, trgovinu i usluge u stečaju</item>
    </derivirana_varijabla>
  </DomainObject.Predmet.ProtuStrankaListFormated>
  <DomainObject.Predmet.ProtuStrankaListFormatedOIB>
    <izvorni_sadrzaj>
      <item>Stečajna masa iza BUCAL, društvo s ograničenom odgovornošću za graditeljstvo, trgovinu i usluge u stečaju, OIB 59362789947</item>
    </izvorni_sadrzaj>
    <derivirana_varijabla naziv="DomainObject.Predmet.ProtuStrankaListFormatedOIB_1">
      <item>Stečajna masa iza BUCAL, društvo s ograničenom odgovornošću za graditeljstvo, trgovinu i usluge u stečaju, OIB 59362789947</item>
    </derivirana_varijabla>
  </DomainObject.Predmet.ProtuStrankaListFormatedOIB>
  <DomainObject.Predmet.ProtuStrankaListFormatedWithAdress>
    <izvorni_sadrzaj>
      <item>Stečajna masa iza BUCAL, društvo s ograničenom odgovornošću za graditeljstvo, trgovinu i usluge u stečaju, Palmotićeva 11, 20000 Dubrovnik</item>
    </izvorni_sadrzaj>
    <derivirana_varijabla naziv="DomainObject.Predmet.ProtuStrankaListFormatedWithAdress_1">
      <item>Stečajna masa iza BUCAL, društvo s ograničenom odgovornošću za graditeljstvo, trgovinu i usluge u stečaju, Palmotićeva 11, 20000 Dubrovnik</item>
    </derivirana_varijabla>
  </DomainObject.Predmet.ProtuStrankaListFormatedWithAdress>
  <DomainObject.Predmet.ProtuStrankaListFormatedWithAdressOIB>
    <izvorni_sadrzaj>
      <item>Stečajna masa iza BUCAL, društvo s ograničenom odgovornošću za graditeljstvo, trgovinu i usluge u stečaju, OIB 59362789947, Palmotićeva 11, 20000 Dubrovnik</item>
    </izvorni_sadrzaj>
    <derivirana_varijabla naziv="DomainObject.Predmet.ProtuStrankaListFormatedWithAdressOIB_1">
      <item>Stečajna masa iza BUCAL, društvo s ograničenom odgovornošću za graditeljstvo, trgovinu i usluge u stečaju, OIB 59362789947, Palmotićeva 11, 20000 Dubrovnik</item>
    </derivirana_varijabla>
  </DomainObject.Predmet.ProtuStrankaListFormatedWithAdressOIB>
  <DomainObject.Predmet.ProtuStrankaListNazivFormated>
    <izvorni_sadrzaj>
      <item>Stečajna masa iza BUCAL, društvo s ograničenom odgovornošću za graditeljstvo, trgovinu i usluge u stečaju</item>
    </izvorni_sadrzaj>
    <derivirana_varijabla naziv="DomainObject.Predmet.ProtuStrankaListNazivFormated_1">
      <item>Stečajna masa iza BUCAL, društvo s ograničenom odgovornošću za graditeljstvo, trgovinu i usluge u stečaju</item>
    </derivirana_varijabla>
  </DomainObject.Predmet.ProtuStrankaListNazivFormated>
  <DomainObject.Predmet.ProtuStrankaListNazivFormatedOIB>
    <izvorni_sadrzaj>
      <item>Stečajna masa iza BUCAL, društvo s ograničenom odgovornošću za graditeljstvo, trgovinu i usluge u stečaju, OIB 59362789947</item>
    </izvorni_sadrzaj>
    <derivirana_varijabla naziv="DomainObject.Predmet.ProtuStrankaListNazivFormatedOIB_1">
      <item>Stečajna masa iza BUCAL, društvo s ograničenom odgovornošću za graditeljstvo, trgovinu i usluge u stečaju, OIB 59362789947</item>
    </derivirana_varijabla>
  </DomainObject.Predmet.ProtuStrankaListNazivFormatedOIB>
  <DomainObject.Predmet.OstaliListFormated>
    <izvorni_sadrzaj>
      <item>Joško Atlagić punomoćnik sudionika u postupku Ivan Čović; MONT-KOMERC, društvo s ograničenom odgovornošću za montažu i trgovinu; ELEKTRIS, d.o.o. za projektiranje, proizvodnju, montažu, unutarnju i vanjsku trgovinu električnim proizvodima</item>
      <item>Županijsko državno odvjetništvo u Splitu punomoćnik sudionika u postupku Ministarstvo financija RH</item>
    </izvorni_sadrzaj>
    <derivirana_varijabla naziv="DomainObject.Predmet.OstaliListFormated_1">
      <item>Joško Atlagić punomoćnik sudionika u postupku Ivan Čović; MONT-KOMERC, društvo s ograničenom odgovornošću za montažu i trgovinu; ELEKTRIS, d.o.o. za projektiranje, proizvodnju, montažu, unutarnju i vanjsku trgovinu električnim proizvodima</item>
      <item>Županijsko državno odvjetništvo u Splitu punomoćnik sudionika u postupku Ministarstvo financija RH</item>
    </derivirana_varijabla>
  </DomainObject.Predmet.OstaliListFormated>
  <DomainObject.Predmet.OstaliListFormatedOIB>
    <izvorni_sadrzaj>
      <item>Joško Atlagić, OIB 61947528479 punomoćnik sudionika u postupku Ivan Čović; MONT-KOMERC, društvo s ograničenom odgovornošću za montažu i trgovinu; ELEKTRIS, d.o.o. za projektiranje, proizvodnju, montažu, unutarnju i vanjsku trgovinu električnim proizvodima</item>
      <item>Županijsko državno odvjetništvo u Splitu, OIB 70793241859 punomoćnik sudionika u postupku Ministarstvo financija RH</item>
    </izvorni_sadrzaj>
    <derivirana_varijabla naziv="DomainObject.Predmet.OstaliListFormatedOIB_1">
      <item>Joško Atlagić, OIB 61947528479 punomoćnik sudionika u postupku Ivan Čović; MONT-KOMERC, društvo s ograničenom odgovornošću za montažu i trgovinu; ELEKTRIS, d.o.o. za projektiranje, proizvodnju, montažu, unutarnju i vanjsku trgovinu električnim proizvodima</item>
      <item>Županijsko državno odvjetništvo u Splitu, OIB 70793241859 punomoćnik sudionika u postupku Ministarstvo financija RH</item>
    </derivirana_varijabla>
  </DomainObject.Predmet.OstaliListFormatedOIB>
  <DomainObject.Predmet.OstaliListFormatedWithAdress>
    <izvorni_sadrzaj>
      <item>Joško Atlagić, Domovinskog rata 11, 21000 Split punomoćnik sudionika u postupku Ivan Čović; MONT-KOMERC, društvo s ograničenom odgovornošću za montažu i trgovinu; ELEKTRIS, d.o.o. za projektiranje, proizvodnju, montažu, unutarnju i vanjsku trgovinu električnim proizvodima</item>
      <item>Županijsko državno odvjetništvo u Splitu, Gundulićeva 29a, 21000 Split punomoćnik sudionika u postupku Ministarstvo financija RH</item>
    </izvorni_sadrzaj>
    <derivirana_varijabla naziv="DomainObject.Predmet.OstaliListFormatedWithAdress_1">
      <item>Joško Atlagić, Domovinskog rata 11, 21000 Split punomoćnik sudionika u postupku Ivan Čović; MONT-KOMERC, društvo s ograničenom odgovornošću za montažu i trgovinu; ELEKTRIS, d.o.o. za projektiranje, proizvodnju, montažu, unutarnju i vanjsku trgovinu električnim proizvodima</item>
      <item>Županijsko državno odvjetništvo u Splitu, Gundulićeva 29a, 21000 Split punomoćnik sudionika u postupku Ministarstvo financija RH</item>
    </derivirana_varijabla>
  </DomainObject.Predmet.OstaliListFormatedWithAdress>
  <DomainObject.Predmet.OstaliListFormatedWithAdressOIB>
    <izvorni_sadrzaj>
      <item>Joško Atlagić, OIB 61947528479, Domovinskog rata 11, 21000 Split punomoćnik sudionika u postupku Ivan Čović; MONT-KOMERC, društvo s ograničenom odgovornošću za montažu i trgovinu; ELEKTRIS, d.o.o. za projektiranje, proizvodnju, montažu, unutarnju i vanjsku trgovinu električnim proizvodima</item>
      <item>Županijsko državno odvjetništvo u Splitu, OIB 70793241859, Gundulićeva 29a, 21000 Split punomoćnik sudionika u postupku Ministarstvo financija RH</item>
    </izvorni_sadrzaj>
    <derivirana_varijabla naziv="DomainObject.Predmet.OstaliListFormatedWithAdressOIB_1">
      <item>Joško Atlagić, OIB 61947528479, Domovinskog rata 11, 21000 Split punomoćnik sudionika u postupku Ivan Čović; MONT-KOMERC, društvo s ograničenom odgovornošću za montažu i trgovinu; ELEKTRIS, d.o.o. za projektiranje, proizvodnju, montažu, unutarnju i vanjsku trgovinu električnim proizvodima</item>
      <item>Županijsko državno odvjetništvo u Splitu, OIB 70793241859, Gundulićeva 29a, 21000 Split punomoćnik sudionika u postupku Ministarstvo financija RH</item>
    </derivirana_varijabla>
  </DomainObject.Predmet.OstaliListFormatedWithAdressOIB>
  <DomainObject.Predmet.OstaliListNazivFormated>
    <izvorni_sadrzaj>
      <item>Joško Atlagić</item>
      <item>Županijsko državno odvjetništvo u Splitu</item>
    </izvorni_sadrzaj>
    <derivirana_varijabla naziv="DomainObject.Predmet.OstaliListNazivFormated_1">
      <item>Joško Atlagić</item>
      <item>Županijsko državno odvjetništvo u Splitu</item>
    </derivirana_varijabla>
  </DomainObject.Predmet.OstaliListNazivFormated>
  <DomainObject.Predmet.OstaliListNazivFormatedOIB>
    <izvorni_sadrzaj>
      <item>Joško Atlagić, OIB 61947528479</item>
      <item>Županijsko državno odvjetništvo u Splitu, OIB 70793241859</item>
    </izvorni_sadrzaj>
    <derivirana_varijabla naziv="DomainObject.Predmet.OstaliListNazivFormatedOIB_1">
      <item>Joško Atlagić, OIB 61947528479</item>
      <item>Županijsko državno odvjetništvo u Splitu, OIB 70793241859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veljače 2019.</izvorni_sadrzaj>
    <derivirana_varijabla naziv="DomainObject.Datum_1">22.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 i dr.</izvorni_sadrzaj>
    <derivirana_varijabla naziv="DomainObject.Predmet.StrankaIDrugi_1">FINANCIJSKA AGENCIJA, RC SPLIT i dr.</derivirana_varijabla>
  </DomainObject.Predmet.StrankaIDrugi>
  <DomainObject.Predmet.ProtustrankaIDrugi>
    <izvorni_sadrzaj>Stečajna masa iza BUCAL, društvo s ograničenom odgovornošću za graditeljstvo, trgovinu i usluge u stečaju</izvorni_sadrzaj>
    <derivirana_varijabla naziv="DomainObject.Predmet.ProtustrankaIDrugi_1">Stečajna masa iza BUCAL, društvo s ograničenom odgovornošću za graditeljstvo, trgovinu i usluge u stečaju</derivirana_varijabla>
  </DomainObject.Predmet.ProtustrankaIDrugi>
  <DomainObject.Predmet.StrankaIDrugiAdressOIB>
    <izvorni_sadrzaj>FINANCIJSKA AGENCIJA, RC SPLIT, OIB 85821130368, Mažuranićevo šetalište 24b, 21000 Split i dr.</izvorni_sadrzaj>
    <derivirana_varijabla naziv="DomainObject.Predmet.StrankaIDrugiAdressOIB_1">FINANCIJSKA AGENCIJA, RC SPLIT, OIB 85821130368, Mažuranićevo šetalište 24b, 21000 Split i dr.</derivirana_varijabla>
  </DomainObject.Predmet.StrankaIDrugiAdressOIB>
  <DomainObject.Predmet.ProtustrankaIDrugiAdressOIB>
    <izvorni_sadrzaj>Stečajna masa iza BUCAL, društvo s ograničenom odgovornošću za graditeljstvo, trgovinu i usluge u stečaju, OIB 59362789947, Palmotićeva 11, 20000 Dubrovnik</izvorni_sadrzaj>
    <derivirana_varijabla naziv="DomainObject.Predmet.ProtustrankaIDrugiAdressOIB_1">Stečajna masa iza BUCAL, društvo s ograničenom odgovornošću za graditeljstvo, trgovinu i usluge u stečaju, OIB 59362789947, Palmotićeva 11,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BUCAL, društvo s ograničenom odgovornošću za graditeljstvo, trgovinu i usluge u stečaju</item>
      <item>FINANCIJSKA AGENCIJA, RC SPLIT</item>
      <item>Grad Split</item>
      <item>Ivan Čović</item>
      <item>MONT-KOMERC, društvo s ograničenom odgovornošću za montažu i trgovinu</item>
      <item>Joško Atlagić</item>
      <item>ELEKTRIS, d.o.o. za projektiranje, proizvodnju, montažu, unutarnju i vanjsku trgovinu električnim proizvodima</item>
      <item>Ministarstvo financija RH</item>
      <item>Županijsko državno odvjetništvo u Splitu</item>
    </izvorni_sadrzaj>
    <derivirana_varijabla naziv="DomainObject.Predmet.SudioniciListNaziv_1">
      <item>Stečajna masa iza BUCAL, društvo s ograničenom odgovornošću za graditeljstvo, trgovinu i usluge u stečaju</item>
      <item>FINANCIJSKA AGENCIJA, RC SPLIT</item>
      <item>Grad Split</item>
      <item>Ivan Čović</item>
      <item>MONT-KOMERC, društvo s ograničenom odgovornošću za montažu i trgovinu</item>
      <item>Joško Atlagić</item>
      <item>ELEKTRIS, d.o.o. za projektiranje, proizvodnju, montažu, unutarnju i vanjsku trgovinu električnim proizvodima</item>
      <item>Ministarstvo financija RH</item>
      <item>Županijsko državno odvjetništvo u Splitu</item>
    </derivirana_varijabla>
  </DomainObject.Predmet.SudioniciListNaziv>
  <DomainObject.Predmet.SudioniciListAdressOIB>
    <izvorni_sadrzaj>
      <item>Stečajna masa iza BUCAL, društvo s ograničenom odgovornošću za graditeljstvo, trgovinu i usluge u stečaju, OIB 59362789947, Palmotićeva 11,20000 Dubrovnik</item>
      <item>FINANCIJSKA AGENCIJA, RC SPLIT, OIB 85821130368, Mažuranićevo šetalište 24b,21000 Split</item>
      <item>Grad Split, OIB 78755598868, Branimirova obala 17,21000 Split</item>
      <item>Ivan Čović, OIB 54965307201, Krbavska 28,21000 Split</item>
      <item>MONT-KOMERC, društvo s ograničenom odgovornošću za montažu i trgovinu, OIB 22239229964, Krbavska Ulica 28,21000 Split</item>
      <item>Joško Atlagić, OIB 61947528479, Domovinskog rata 11,21000 Split</item>
      <item>ELEKTRIS, d.o.o. za projektiranje, proizvodnju, montažu, unutarnju i vanjsku trgovinu električnim proizvodima, OIB 20584469601, Doverska 1,21000 Split</item>
      <item>Ministarstvo financija RH, OIB 18683136487, Katančićeva 5,10000 Zagreb</item>
      <item>Županijsko državno odvjetništvo u Splitu, OIB 70793241859, Gundulićeva 29a,21000 Split</item>
    </izvorni_sadrzaj>
    <derivirana_varijabla naziv="DomainObject.Predmet.SudioniciListAdressOIB_1">
      <item>Stečajna masa iza BUCAL, društvo s ograničenom odgovornošću za graditeljstvo, trgovinu i usluge u stečaju, OIB 59362789947, Palmotićeva 11,20000 Dubrovnik</item>
      <item>FINANCIJSKA AGENCIJA, RC SPLIT, OIB 85821130368, Mažuranićevo šetalište 24b,21000 Split</item>
      <item>Grad Split, OIB 78755598868, Branimirova obala 17,21000 Split</item>
      <item>Ivan Čović, OIB 54965307201, Krbavska 28,21000 Split</item>
      <item>MONT-KOMERC, društvo s ograničenom odgovornošću za montažu i trgovinu, OIB 22239229964, Krbavska Ulica 28,21000 Split</item>
      <item>Joško Atlagić, OIB 61947528479, Domovinskog rata 11,21000 Split</item>
      <item>ELEKTRIS, d.o.o. za projektiranje, proizvodnju, montažu, unutarnju i vanjsku trgovinu električnim proizvodima, OIB 20584469601, Doverska 1,21000 Split</item>
      <item>Ministarstvo financija RH, OIB 18683136487, Katančićeva 5,10000 Zagreb</item>
      <item>Županijsko državno odvjetništvo u Splitu, OIB 70793241859, Gundulićeva 29a,21000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59362789947</item>
      <item>, OIB 85821130368</item>
      <item>, OIB 78755598868</item>
      <item>, OIB 54965307201</item>
      <item>, OIB 22239229964</item>
      <item>, OIB 61947528479</item>
      <item>, OIB 20584469601</item>
      <item>, OIB 18683136487</item>
      <item>, OIB 70793241859</item>
    </izvorni_sadrzaj>
    <derivirana_varijabla naziv="DomainObject.Predmet.SudioniciListNazivOIB_1">
      <item>, OIB 59362789947</item>
      <item>, OIB 85821130368</item>
      <item>, OIB 78755598868</item>
      <item>, OIB 54965307201</item>
      <item>, OIB 22239229964</item>
      <item>, OIB 61947528479</item>
      <item>, OIB 20584469601</item>
      <item>, OIB 18683136487</item>
      <item>, OIB 70793241859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Dragan Josip Knežević, OIB 97076984856, Palmotićeva 11 Dubrovnik</item>
    </izvorni_sadrzaj>
    <derivirana_varijabla naziv="DomainObject.Predmet.StecajniUpraviteljiListAddressOIB_1">
      <item>Dragan Josip Knežević, OIB 97076984856, Palmotićeva 11 Dubrovnik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19. prosinca 2018.</izvorni_sadrzaj>
    <derivirana_varijabla naziv="DomainObject.PredzadnjaOdlukaIzPredmeta.DatumDonosenjaOdluke_1">19. prosinca 2018.</derivirana_varijabla>
  </DomainObject.PredzadnjaOdlukaIzPredmeta.DatumDonosenjaOdluke>
  <DomainObject.PredzadnjaOdlukaIzPredmeta.Oznaka>
    <izvorni_sadrzaj>St-688/2017-11</izvorni_sadrzaj>
    <derivirana_varijabla naziv="DomainObject.PredzadnjaOdlukaIzPredmeta.Oznaka_1">St-688/2017-11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166</properties:Words>
  <properties:Characters>767</properties:Characters>
  <properties:Lines>39</properties:Lines>
  <properties:Paragraphs>18</properties:Paragraphs>
  <properties:TotalTime>22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2017-09-05T05:56:00Z</dcterms:created>
  <dc:creator>nmarunica</dc:creator>
  <cp:lastModifiedBy>Katarina Mikulić</cp:lastModifiedBy>
  <cp:lastPrinted>2019-02-22T11:36:00Z</cp:lastPrinted>
  <dcterms:modified xmlns:xsi="http://www.w3.org/2001/XMLSchema-instance" xsi:type="dcterms:W3CDTF">2019-02-22T11:36:00Z</dcterms:modified>
  <cp:revision>16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(Zaključak-odgoda ročišta.docx)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