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c31d" w14:paraId="601c31d"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846754">
        <w:t>6</w:t>
      </w:r>
      <w:r w:rsidR="00B35CCB">
        <w:t>/</w:t>
      </w:r>
      <w:r w:rsidR="00CC00F1">
        <w:t>1</w:t>
      </w:r>
      <w:r w:rsidR="00192A1E">
        <w:t>8</w:t>
      </w:r>
      <w:r w:rsidR="00CC00F1">
        <w:t>-</w:t>
      </w:r>
      <w:r w:rsidR="00846754">
        <w:t>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846754" w:rsidRPr="005D3532">
        <w:t>SISCIA j.d.o.o. za ugostiteljstvo i djelatnost</w:t>
      </w:r>
      <w:r w:rsidR="00846754">
        <w:t xml:space="preserve"> turističke agencije</w:t>
      </w:r>
      <w:r w:rsidR="00846754" w:rsidRPr="005D3532">
        <w:t xml:space="preserve">, Zadar, </w:t>
      </w:r>
      <w:r w:rsidR="00846754">
        <w:t>Obala kneza Branimira 14</w:t>
      </w:r>
      <w:r w:rsidR="00846754" w:rsidRPr="005D3532">
        <w:t xml:space="preserve">, OIB: </w:t>
      </w:r>
      <w:r w:rsidR="00846754">
        <w:t>84849087990</w:t>
      </w:r>
      <w:r w:rsidR="000C279D">
        <w:t xml:space="preserve">, </w:t>
      </w:r>
      <w:r w:rsidR="003A0A6A" w:rsidRPr="001C5505">
        <w:t xml:space="preserve">dana </w:t>
      </w:r>
      <w:r w:rsidR="000C279D">
        <w:t>17</w:t>
      </w:r>
      <w:r w:rsidR="00E03AB9">
        <w:t xml:space="preserve">. </w:t>
      </w:r>
      <w:r w:rsidR="00192A1E">
        <w:t>travnja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46754" w:rsidRPr="005D3532">
        <w:t>SISCIA j.d.o.o. za ugostiteljstvo i djelatnost</w:t>
      </w:r>
      <w:r w:rsidR="00846754">
        <w:t xml:space="preserve"> turističke agencije</w:t>
      </w:r>
      <w:r w:rsidR="00846754" w:rsidRPr="005D3532">
        <w:t xml:space="preserve">, Zadar, </w:t>
      </w:r>
      <w:r w:rsidR="00846754">
        <w:t>Obala kneza Branimira 14</w:t>
      </w:r>
      <w:r w:rsidR="00846754" w:rsidRPr="005D3532">
        <w:t xml:space="preserve">, OIB: </w:t>
      </w:r>
      <w:r w:rsidR="00846754">
        <w:t>84849087990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46754">
        <w:t>6</w:t>
      </w:r>
      <w:r w:rsidR="00DE6466" w:rsidRPr="00FA3260">
        <w:t>-</w:t>
      </w:r>
      <w:r w:rsidR="008C2399" w:rsidRPr="00FA3260">
        <w:t>1</w:t>
      </w:r>
      <w:r w:rsidR="00192A1E">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846754" w:rsidRPr="005D3532">
        <w:t>SISCIA j.d.o.o. za ugostiteljstvo i djelatnost</w:t>
      </w:r>
      <w:r w:rsidR="00846754">
        <w:t xml:space="preserve"> turističke agencije</w:t>
      </w:r>
      <w:r w:rsidR="00846754" w:rsidRPr="005D3532">
        <w:t>, Zadar</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akonu stečajnog dužnika i naveo da  dužnik nema imovine</w:t>
      </w:r>
      <w:r w:rsidR="000C279D">
        <w:t>.</w:t>
      </w:r>
      <w:r w:rsidR="00FC5991">
        <w:t xml:space="preserve"> </w:t>
      </w:r>
    </w:p>
    <w:p w:rsidRDefault="00CB7262" w:rsidP="00CB7262" w:rsidR="00CB7262">
      <w:pPr>
        <w:jc w:val="both"/>
      </w:pPr>
      <w:r w:rsidRPr="00D019D4">
        <w:lastRenderedPageBreak/>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w:t>
      </w:r>
      <w:r w:rsidR="000C279D">
        <w:t>na nagradu stečajnog upravitelja, ukoliko se postupak provede</w:t>
      </w:r>
      <w:r>
        <w:t xml:space="preserve">,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C279D">
        <w:t>17</w:t>
      </w:r>
      <w:r w:rsidR="00E03AB9">
        <w:t xml:space="preserve">. </w:t>
      </w:r>
      <w:r w:rsidR="00192A1E">
        <w:t>travnja</w:t>
      </w:r>
      <w:r w:rsidR="005935FD">
        <w:t xml:space="preserve"> 201</w:t>
      </w:r>
      <w:r w:rsidR="00CB7262">
        <w:t>8</w:t>
      </w:r>
      <w:r w:rsidRPr="00D019D4">
        <w:t>.</w:t>
      </w:r>
    </w:p>
    <w:p w:rsidRDefault="00763816" w:rsidP="007506EB" w:rsidR="00763816"/>
    <w:p w:rsidRDefault="004D6703" w:rsidP="007506EB" w:rsidR="00DA5DD4" w:rsidRPr="00D019D4">
      <w:r>
        <w:t xml:space="preserve">Za točnost </w:t>
      </w:r>
      <w:proofErr w:type="spellStart"/>
      <w:r>
        <w:t>otpravka</w:t>
      </w:r>
      <w:proofErr w:type="spellEnd"/>
      <w:r>
        <w:t xml:space="preserve"> – ovlašteni službenik</w:t>
      </w:r>
      <w:r>
        <w:tab/>
      </w:r>
      <w:r w:rsidR="00F51920">
        <w:tab/>
      </w:r>
      <w:r w:rsidR="00F51920">
        <w:tab/>
      </w:r>
      <w:r w:rsidR="00F51920">
        <w:tab/>
      </w:r>
      <w:r w:rsidR="00F51920">
        <w:tab/>
      </w:r>
      <w:r w:rsidR="00DA5DD4" w:rsidRPr="00D019D4">
        <w:t>S</w:t>
      </w:r>
      <w:r w:rsidR="00EE4E62">
        <w:t>utkinja</w:t>
      </w:r>
    </w:p>
    <w:p w:rsidRDefault="004D6703"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846754">
      <w:t>6</w:t>
    </w:r>
    <w:r w:rsidR="00192A1E">
      <w:t>/18</w:t>
    </w:r>
    <w:r w:rsidR="00971030">
      <w:t>-</w:t>
    </w:r>
    <w:r w:rsidR="00846754">
      <w:t>7</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A8A"/>
    <w:rsid w:val="000C279D"/>
    <w:rsid w:val="00114E0C"/>
    <w:rsid w:val="00146A4A"/>
    <w:rsid w:val="00155624"/>
    <w:rsid w:val="0017733B"/>
    <w:rsid w:val="00192A1E"/>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5A78"/>
    <w:rsid w:val="00382ECF"/>
    <w:rsid w:val="00387347"/>
    <w:rsid w:val="003A0A6A"/>
    <w:rsid w:val="003A0B78"/>
    <w:rsid w:val="00464650"/>
    <w:rsid w:val="00487C2D"/>
    <w:rsid w:val="004C7D6E"/>
    <w:rsid w:val="004D6703"/>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46754"/>
    <w:rsid w:val="008B2D83"/>
    <w:rsid w:val="008B5DAE"/>
    <w:rsid w:val="008C0B89"/>
    <w:rsid w:val="008C2399"/>
    <w:rsid w:val="008E1367"/>
    <w:rsid w:val="008E7626"/>
    <w:rsid w:val="00914580"/>
    <w:rsid w:val="0093198D"/>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4D6703"/>
    <w:rPr>
      <w:color w:val="808080"/>
      <w:bdr w:space="0" w:sz="0" w:color="auto" w:val="none"/>
      <w:shd w:fill="auto" w:color="auto" w:val="clear"/>
    </w:rPr>
  </w:style>
  <w:style w:customStyle="true" w:styleId="eSPISCCParagraphDefaultFont" w:type="character">
    <w:name w:val="eSPIS_CC_Paragraph Default Font"/>
    <w:basedOn w:val="Zadanifontodlomka"/>
    <w:rsid w:val="004D6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703"/>
    <w:rPr>
      <w:bdr w:space="0" w:sz="0" w:color="auto" w:val="none"/>
      <w:shd w:fill="FFFFCC" w:color="auto" w:val="clear"/>
      <w:lang w:val="hr-HR"/>
    </w:rPr>
  </w:style>
  <w:style w:customStyle="true" w:styleId="PozadinaSvijetloCrvena" w:type="character">
    <w:name w:val="Pozadina_SvijetloCrvena"/>
    <w:basedOn w:val="eSPISCCParagraphDefaultFont"/>
    <w:rsid w:val="004D6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4D6703"/>
    <w:rPr>
      <w:color w:val="808080"/>
      <w:bdr w:color="auto" w:space="0" w:sz="0" w:val="none"/>
      <w:shd w:color="auto" w:fill="auto" w:val="clear"/>
    </w:rPr>
  </w:style>
  <w:style w:customStyle="1" w:styleId="eSPISCCParagraphDefaultFont" w:type="character">
    <w:name w:val="eSPIS_CC_Paragraph Default Font"/>
    <w:basedOn w:val="Zadanifontodlomka"/>
    <w:rsid w:val="004D6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703"/>
    <w:rPr>
      <w:bdr w:color="auto" w:space="0" w:sz="0" w:val="none"/>
      <w:shd w:color="auto" w:fill="FFFFCC" w:val="clear"/>
      <w:lang w:val="hr-HR"/>
    </w:rPr>
  </w:style>
  <w:style w:customStyle="1" w:styleId="PozadinaSvijetloCrvena" w:type="character">
    <w:name w:val="Pozadina_SvijetloCrvena"/>
    <w:basedOn w:val="eSPISCCParagraphDefaultFont"/>
    <w:rsid w:val="004D6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St-6/2018</izvorni_sadrzaj>
    <derivirana_varijabla naziv="DomainObject.Predmet.OznakaBroj_1">St-6/2018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SISCIA j.d.o.o. za ugostiteljstvo i djelatnost turističke agencije</izvorni_sadrzaj>
    <derivirana_varijabla naziv="DomainObject.Predmet.ProtustrankaFormated_1">  SISCIA j.d.o.o. za ugostiteljstvo i djelatnost turističke agencije</derivirana_varijabla>
  </DomainObject.Predmet.ProtustrankaFormated>
  <DomainObject.Predmet.ProtustrankaFormatedOIB>
    <izvorni_sadrzaj>  SISCIA j.d.o.o. za ugostiteljstvo i djelatnost turističke agencije, OIB 84849087990</izvorni_sadrzaj>
    <derivirana_varijabla naziv="DomainObject.Predmet.ProtustrankaFormatedOIB_1">  SISCIA j.d.o.o. za ugostiteljstvo i djelatnost turističke agencije, OIB 84849087990</derivirana_varijabla>
  </DomainObject.Predmet.ProtustrankaFormatedOIB>
  <DomainObject.Predmet.ProtustrankaFormatedWithAdress>
    <izvorni_sadrzaj> SISCIA j.d.o.o. za ugostiteljstvo i djelatnost turističke agencije, Obala kneza Branimira 14, 23000 Zadar</izvorni_sadrzaj>
    <derivirana_varijabla naziv="DomainObject.Predmet.ProtustrankaFormatedWithAdress_1"> SISCIA j.d.o.o. za ugostiteljstvo i djelatnost turističke agencije, Obala kneza Branimira 14, 23000 Zadar</derivirana_varijabla>
  </DomainObject.Predmet.ProtustrankaFormatedWithAdress>
  <DomainObject.Predmet.ProtustrankaFormatedWithAdressOIB>
    <izvorni_sadrzaj> SISCIA j.d.o.o. za ugostiteljstvo i djelatnost turističke agencije, OIB 84849087990, Obala kneza Branimira 14, 23000 Zadar</izvorni_sadrzaj>
    <derivirana_varijabla naziv="DomainObject.Predmet.ProtustrankaFormatedWithAdressOIB_1"> SISCIA j.d.o.o. za ugostiteljstvo i djelatnost turističke agencije, OIB 84849087990, Obala kneza Branimira 14, 23000 Zadar</derivirana_varijabla>
  </DomainObject.Predmet.ProtustrankaFormatedWithAdressOIB>
  <DomainObject.Predmet.ProtustrankaWithAdress>
    <izvorni_sadrzaj>SISCIA j.d.o.o. za ugostiteljstvo i djelatnost turističke agencije Obala kneza Branimira 14, 23000 Zadar</izvorni_sadrzaj>
    <derivirana_varijabla naziv="DomainObject.Predmet.ProtustrankaWithAdress_1">SISCIA j.d.o.o. za ugostiteljstvo i djelatnost turističke agencije Obala kneza Branimira 14, 23000 Zadar</derivirana_varijabla>
  </DomainObject.Predmet.ProtustrankaWithAdress>
  <DomainObject.Predmet.ProtustrankaWithAdressOIB>
    <izvorni_sadrzaj>SISCIA j.d.o.o. za ugostiteljstvo i djelatnost turističke agencije, OIB 84849087990, Obala kneza Branimira 14, 23000 Zadar</izvorni_sadrzaj>
    <derivirana_varijabla naziv="DomainObject.Predmet.ProtustrankaWithAdressOIB_1">SISCIA j.d.o.o. za ugostiteljstvo i djelatnost turističke agencije, OIB 84849087990, Obala kneza Branimira 14, 23000 Zadar</derivirana_varijabla>
  </DomainObject.Predmet.ProtustrankaWithAdressOIB>
  <DomainObject.Predmet.ProtustrankaNazivFormated>
    <izvorni_sadrzaj>SISCIA j.d.o.o. za ugostiteljstvo i djelatnost turističke agencije</izvorni_sadrzaj>
    <derivirana_varijabla naziv="DomainObject.Predmet.ProtustrankaNazivFormated_1">SISCIA j.d.o.o. za ugostiteljstvo i djelatnost turističke agencije</derivirana_varijabla>
  </DomainObject.Predmet.ProtustrankaNazivFormated>
  <DomainObject.Predmet.ProtustrankaNazivFormatedOIB>
    <izvorni_sadrzaj>SISCIA j.d.o.o. za ugostiteljstvo i djelatnost turističke agencije, OIB 84849087990</izvorni_sadrzaj>
    <derivirana_varijabla naziv="DomainObject.Predmet.ProtustrankaNazivFormatedOIB_1">SISCIA j.d.o.o. za ugostiteljstvo i djelatnost turističke agencije, OIB 84849087990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SISCIA j.d.o.o. za ugostiteljstvo i djelatnost turističke agencije</item>
    </izvorni_sadrzaj>
    <derivirana_varijabla naziv="DomainObject.Predmet.ProtuStrankaListFormated_1">
      <item>SISCIA j.d.o.o. za ugostiteljstvo i djelatnost turističke agencije</item>
    </derivirana_varijabla>
  </DomainObject.Predmet.ProtuStrankaListFormated>
  <DomainObject.Predmet.ProtuStrankaListFormatedOIB>
    <izvorni_sadrzaj>
      <item>SISCIA j.d.o.o. za ugostiteljstvo i djelatnost turističke agencije, OIB 84849087990</item>
    </izvorni_sadrzaj>
    <derivirana_varijabla naziv="DomainObject.Predmet.ProtuStrankaListFormatedOIB_1">
      <item>SISCIA j.d.o.o. za ugostiteljstvo i djelatnost turističke agencije, OIB 84849087990</item>
    </derivirana_varijabla>
  </DomainObject.Predmet.ProtuStrankaListFormatedOIB>
  <DomainObject.Predmet.ProtuStrankaListFormatedWithAdress>
    <izvorni_sadrzaj>
      <item>SISCIA j.d.o.o. za ugostiteljstvo i djelatnost turističke agencije, Obala kneza Branimira 14, 23000 Zadar</item>
    </izvorni_sadrzaj>
    <derivirana_varijabla naziv="DomainObject.Predmet.ProtuStrankaListFormatedWithAdress_1">
      <item>SISCIA j.d.o.o. za ugostiteljstvo i djelatnost turističke agencije, Obala kneza Branimira 14, 23000 Zadar</item>
    </derivirana_varijabla>
  </DomainObject.Predmet.ProtuStrankaListFormatedWithAdress>
  <DomainObject.Predmet.ProtuStrankaListFormatedWithAdressOIB>
    <izvorni_sadrzaj>
      <item>SISCIA j.d.o.o. za ugostiteljstvo i djelatnost turističke agencije, OIB 84849087990, Obala kneza Branimira 14, 23000 Zadar</item>
    </izvorni_sadrzaj>
    <derivirana_varijabla naziv="DomainObject.Predmet.ProtuStrankaListFormatedWithAdressOIB_1">
      <item>SISCIA j.d.o.o. za ugostiteljstvo i djelatnost turističke agencije, OIB 84849087990, Obala kneza Branimira 14, 23000 Zadar</item>
    </derivirana_varijabla>
  </DomainObject.Predmet.ProtuStrankaListFormatedWithAdressOIB>
  <DomainObject.Predmet.ProtuStrankaListNazivFormated>
    <izvorni_sadrzaj>
      <item>SISCIA j.d.o.o. za ugostiteljstvo i djelatnost turističke agencije</item>
    </izvorni_sadrzaj>
    <derivirana_varijabla naziv="DomainObject.Predmet.ProtuStrankaListNazivFormated_1">
      <item>SISCIA j.d.o.o. za ugostiteljstvo i djelatnost turističke agencije</item>
    </derivirana_varijabla>
  </DomainObject.Predmet.ProtuStrankaListNazivFormated>
  <DomainObject.Predmet.ProtuStrankaListNazivFormatedOIB>
    <izvorni_sadrzaj>
      <item>SISCIA j.d.o.o. za ugostiteljstvo i djelatnost turističke agencije, OIB 84849087990</item>
    </izvorni_sadrzaj>
    <derivirana_varijabla naziv="DomainObject.Predmet.ProtuStrankaListNazivFormatedOIB_1">
      <item>SISCIA j.d.o.o. za ugostiteljstvo i djelatnost turističke agencije, OIB 84849087990</item>
    </derivirana_varijabla>
  </DomainObject.Predmet.ProtuStrankaListNazivFormatedOIB>
  <DomainObject.Predmet.OstaliListFormated>
    <izvorni_sadrzaj>
      <item>Ivan Mešnjak</item>
    </izvorni_sadrzaj>
    <derivirana_varijabla naziv="DomainObject.Predmet.OstaliListFormated_1">
      <item>Ivan Mešnjak</item>
    </derivirana_varijabla>
  </DomainObject.Predmet.OstaliListFormated>
  <DomainObject.Predmet.OstaliListFormatedOIB>
    <izvorni_sadrzaj>
      <item>Ivan Mešnjak, OIB 39783108080</item>
    </izvorni_sadrzaj>
    <derivirana_varijabla naziv="DomainObject.Predmet.OstaliListFormatedOIB_1">
      <item>Ivan Mešnjak, OIB 39783108080</item>
    </derivirana_varijabla>
  </DomainObject.Predmet.OstaliListFormatedOIB>
  <DomainObject.Predmet.OstaliListFormatedWithAdress>
    <izvorni_sadrzaj>
      <item>Ivan Mešnjak, Ulica Ivana Meštrovića 20, 44000 Sisak</item>
    </izvorni_sadrzaj>
    <derivirana_varijabla naziv="DomainObject.Predmet.OstaliListFormatedWithAdress_1">
      <item>Ivan Mešnjak, Ulica Ivana Meštrovića 20, 44000 Sisak</item>
    </derivirana_varijabla>
  </DomainObject.Predmet.OstaliListFormatedWithAdress>
  <DomainObject.Predmet.OstaliListFormatedWithAdressOIB>
    <izvorni_sadrzaj>
      <item>Ivan Mešnjak, OIB 39783108080, Ulica Ivana Meštrovića 20, 44000 Sisak</item>
    </izvorni_sadrzaj>
    <derivirana_varijabla naziv="DomainObject.Predmet.OstaliListFormatedWithAdressOIB_1">
      <item>Ivan Mešnjak, OIB 39783108080, Ulica Ivana Meštrovića 20, 44000 Sisak</item>
    </derivirana_varijabla>
  </DomainObject.Predmet.OstaliListFormatedWithAdressOIB>
  <DomainObject.Predmet.OstaliListNazivFormated>
    <izvorni_sadrzaj>
      <item>Ivan Mešnjak</item>
    </izvorni_sadrzaj>
    <derivirana_varijabla naziv="DomainObject.Predmet.OstaliListNazivFormated_1">
      <item>Ivan Mešnjak</item>
    </derivirana_varijabla>
  </DomainObject.Predmet.OstaliListNazivFormated>
  <DomainObject.Predmet.OstaliListNazivFormatedOIB>
    <izvorni_sadrzaj>
      <item>Ivan Mešnjak, OIB 39783108080</item>
    </izvorni_sadrzaj>
    <derivirana_varijabla naziv="DomainObject.Predmet.OstaliListNazivFormatedOIB_1">
      <item>Ivan Mešnjak, OIB 39783108080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SISCIA j.d.o.o. za ugostiteljstvo i djelatnost turističke agencije</izvorni_sadrzaj>
    <derivirana_varijabla naziv="DomainObject.Predmet.ProtustrankaIDrugi_1">SISCIA j.d.o.o. za ugostiteljstvo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SISCIA j.d.o.o. za ugostiteljstvo i djelatnost turističke agencije, OIB 84849087990, Obala kneza Branimira 14, 23000 Zadar</izvorni_sadrzaj>
    <derivirana_varijabla naziv="DomainObject.Predmet.ProtustrankaIDrugiAdressOIB_1">SISCIA j.d.o.o. za ugostiteljstvo i djelatnost turističke agencije, OIB 84849087990, Obala kneza Branimira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SISCIA j.d.o.o. za ugostiteljstvo i djelatnost turističke agencije</item>
      <item>FINA</item>
      <item>Ivan Mešnjak</item>
    </izvorni_sadrzaj>
    <derivirana_varijabla naziv="DomainObject.Predmet.SudioniciListNaziv_1">
      <item>SISCIA j.d.o.o. za ugostiteljstvo i djelatnost turističke agencije</item>
      <item>FINA</item>
      <item>Ivan Mešnjak</item>
    </derivirana_varijabla>
  </DomainObject.Predmet.SudioniciListNaziv>
  <DomainObject.Predmet.SudioniciListAdressOIB>
    <izvorni_sadrzaj>
      <item>SISCIA j.d.o.o. za ugostiteljstvo i djelatnost turističke agencije, OIB 84849087990, Obala kneza Branimira 14,23000 Zadar</item>
      <item>FINA, OIB 85821130368</item>
      <item>Ivan Mešnjak, OIB 39783108080, Ulica Ivana Meštrovića 20,44000 Sisak</item>
    </izvorni_sadrzaj>
    <derivirana_varijabla naziv="DomainObject.Predmet.SudioniciListAdressOIB_1">
      <item>SISCIA j.d.o.o. za ugostiteljstvo i djelatnost turističke agencije, OIB 84849087990, Obala kneza Branimira 14,23000 Zadar</item>
      <item>FINA, OIB 85821130368</item>
      <item>Ivan Mešnjak, OIB 39783108080, Ulica Ivana Meštrovića 20,44000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84849087990</item>
      <item>, OIB 85821130368</item>
      <item>, OIB 39783108080</item>
    </izvorni_sadrzaj>
    <derivirana_varijabla naziv="DomainObject.Predmet.SudioniciListNazivOIB_1">
      <item>, OIB 84849087990</item>
      <item>, OIB 85821130368</item>
      <item>, OIB 39783108080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AEFB81-B8C8-433B-84FC-B0919CBC49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492</properties:Words>
  <properties:Characters>2632</properties:Characters>
  <properties:Lines>88</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2018-03-27T06:58:00Z</dcterms:created>
  <dc:creator>Ardena Bajlo</dc:creator>
  <cp:lastModifiedBy>Ante Rubelj</cp:lastModifiedBy>
  <cp:lastPrinted>2018-04-18T12:59:00Z</cp:lastPrinted>
  <dcterms:modified xmlns:xsi="http://www.w3.org/2001/XMLSchema-instance" xsi:type="dcterms:W3CDTF">2018-04-18T12:59:00Z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st-6-18 -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