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9302" w14:paraId="b779302" w:rsidRDefault="0042758A" w:rsidP="0042758A" w:rsidR="0042758A">
      <w:pPr>
        <w:jc w:val="right"/>
        <w15:collapsed w:val="false"/>
      </w:pPr>
      <w:r>
        <w:t>6 St-</w:t>
      </w:r>
      <w:r w:rsidR="009B0F04">
        <w:t>25/17-18</w:t>
      </w:r>
    </w:p>
    <w:p w:rsidRDefault="0042758A" w:rsidP="0042758A" w:rsidR="0042758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58A" w:rsidP="0042758A" w:rsidR="0042758A"/>
    <w:p w:rsidRDefault="0042758A" w:rsidP="0042758A" w:rsidR="0042758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2758A" w:rsidP="0042758A" w:rsidR="0042758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9B0F04" w:rsidR="009B0F04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J E Š E N J E </w:t>
      </w: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42758A" w:rsidP="0042758A" w:rsidR="0042758A">
      <w:r>
        <w:t xml:space="preserve">         </w:t>
      </w:r>
    </w:p>
    <w:p w:rsidRDefault="009B0F04" w:rsidP="009B0F04" w:rsidR="009B0F04">
      <w:pPr>
        <w:ind w:firstLine="360"/>
        <w:jc w:val="both"/>
      </w:pPr>
      <w:r>
        <w:t xml:space="preserve">Trgovački sud u Osijeku, po stečajnoj sutkinji Nadi Roso, u </w:t>
      </w:r>
      <w:proofErr w:type="spellStart"/>
      <w:r>
        <w:t>predstečajnom</w:t>
      </w:r>
      <w:proofErr w:type="spellEnd"/>
      <w:r>
        <w:t xml:space="preserve"> postupku povodom prijedloga predlagatelja koji je ujedno i dužnik</w:t>
      </w:r>
      <w:r>
        <w:rPr>
          <w:b/>
        </w:rPr>
        <w:t xml:space="preserve"> CANDOR d.o.o. Valpovo, A. Šenoe 89, OIB: 92910003084, MBS: 030061105</w:t>
      </w:r>
      <w:r>
        <w:t>, dana 7. travnja 2017. g.,</w:t>
      </w:r>
    </w:p>
    <w:p w:rsidRDefault="009B0F04" w:rsidP="009B0F04" w:rsidR="009B0F04">
      <w:pPr>
        <w:jc w:val="both"/>
      </w:pPr>
    </w:p>
    <w:p w:rsidRDefault="0042758A" w:rsidP="0042758A" w:rsidR="0042758A"/>
    <w:p w:rsidRDefault="0042758A" w:rsidP="0042758A" w:rsidR="0042758A"/>
    <w:p w:rsidRDefault="0042758A" w:rsidP="0042758A" w:rsidR="0042758A">
      <w:pPr>
        <w:jc w:val="center"/>
      </w:pPr>
      <w:r>
        <w:t>r i j e š i o  j e</w:t>
      </w:r>
    </w:p>
    <w:p w:rsidRDefault="0042758A" w:rsidP="0042758A" w:rsidR="0042758A"/>
    <w:p w:rsidRDefault="0042758A" w:rsidP="0042758A" w:rsidR="0042758A"/>
    <w:p w:rsidRDefault="0042758A" w:rsidP="0042758A" w:rsidR="0042758A">
      <w:pPr>
        <w:jc w:val="both"/>
      </w:pPr>
      <w:r>
        <w:t xml:space="preserve">      I</w:t>
      </w:r>
      <w:r>
        <w:tab/>
        <w:t xml:space="preserve">Produžava se </w:t>
      </w:r>
      <w:proofErr w:type="spellStart"/>
      <w:r w:rsidR="00DC1E15">
        <w:t>predstečajni</w:t>
      </w:r>
      <w:proofErr w:type="spellEnd"/>
      <w:r w:rsidR="00DC1E15">
        <w:t xml:space="preserve"> postupak dužnika </w:t>
      </w:r>
      <w:r w:rsidR="00DC1E15" w:rsidRPr="00DC1E15">
        <w:t>CANDOR d.o.o. Valpovo, A. Šenoe 89, OIB: 92910003084, MBS: 030061105</w:t>
      </w:r>
      <w:r w:rsidR="00DC1E15">
        <w:rPr>
          <w:b/>
        </w:rPr>
        <w:t xml:space="preserve"> </w:t>
      </w:r>
      <w:r w:rsidR="00DC1E15">
        <w:t>za daljnjih 90 dana a koji rok teče  od 12. travnja 2017. g.</w:t>
      </w:r>
    </w:p>
    <w:p w:rsidRDefault="0042758A" w:rsidP="0042758A" w:rsidR="0042758A">
      <w:pPr>
        <w:jc w:val="both"/>
      </w:pPr>
    </w:p>
    <w:p w:rsidRDefault="0042758A" w:rsidP="0042758A" w:rsidR="0042758A">
      <w:pPr>
        <w:jc w:val="center"/>
      </w:pPr>
      <w:r>
        <w:t>Obrazloženje</w:t>
      </w:r>
    </w:p>
    <w:p w:rsidRDefault="0042758A" w:rsidP="0042758A" w:rsidR="0042758A">
      <w:pPr>
        <w:jc w:val="center"/>
      </w:pPr>
    </w:p>
    <w:p w:rsidRDefault="0042758A" w:rsidP="0042758A" w:rsidR="0042758A">
      <w:pPr>
        <w:jc w:val="both"/>
      </w:pPr>
    </w:p>
    <w:p w:rsidRDefault="0042758A" w:rsidP="0042758A" w:rsidR="00E37410">
      <w:pPr>
        <w:ind w:firstLine="708"/>
        <w:jc w:val="both"/>
      </w:pPr>
      <w:r>
        <w:t xml:space="preserve">Podneskom od </w:t>
      </w:r>
      <w:r w:rsidR="00DC1E15">
        <w:t>4. travnja</w:t>
      </w:r>
      <w:r w:rsidR="00E37410">
        <w:t xml:space="preserve"> 2017. g. </w:t>
      </w:r>
      <w:r w:rsidR="00DC1E15">
        <w:t xml:space="preserve">dužnik je predložio produžetak roka </w:t>
      </w:r>
      <w:proofErr w:type="spellStart"/>
      <w:r w:rsidR="00DC1E15">
        <w:t>predstečajnog</w:t>
      </w:r>
      <w:proofErr w:type="spellEnd"/>
      <w:r w:rsidR="00DC1E15">
        <w:t xml:space="preserve"> postupka navodeći da smatra da se </w:t>
      </w:r>
      <w:proofErr w:type="spellStart"/>
      <w:r w:rsidR="00DC1E15">
        <w:t>predstečajni</w:t>
      </w:r>
      <w:proofErr w:type="spellEnd"/>
      <w:r w:rsidR="00DC1E15">
        <w:t xml:space="preserve"> postupak neće moći završiti u roku od 120 dana budući je ročište za ispitivanje tražbina održano tek 31.3.2017. g. </w:t>
      </w:r>
    </w:p>
    <w:p w:rsidRDefault="00DC1E15" w:rsidP="0042758A" w:rsidR="00DC1E15">
      <w:pPr>
        <w:ind w:firstLine="708"/>
        <w:jc w:val="both"/>
      </w:pPr>
      <w:r>
        <w:t xml:space="preserve">Prijedlog za </w:t>
      </w:r>
      <w:proofErr w:type="spellStart"/>
      <w:r>
        <w:t>predstečaj</w:t>
      </w:r>
      <w:proofErr w:type="spellEnd"/>
      <w:r>
        <w:t xml:space="preserve"> dužnik </w:t>
      </w:r>
      <w:r w:rsidRPr="00DC1E15">
        <w:t>CANDOR d.o.o. Valpovo, A. Šenoe 89, OIB: 92910003084, MBS: 030061105</w:t>
      </w:r>
      <w:r>
        <w:rPr>
          <w:b/>
        </w:rPr>
        <w:t xml:space="preserve"> </w:t>
      </w:r>
      <w:r>
        <w:t xml:space="preserve"> je podnio dana 12.1.2017. g. te je sukladno čl. 63 st. 1 Stečajnog zakona (NN 71/15 u daljnjem tekstu SZ) je propisano da se </w:t>
      </w:r>
      <w:proofErr w:type="spellStart"/>
      <w:r>
        <w:t>predstečajni</w:t>
      </w:r>
      <w:proofErr w:type="spellEnd"/>
      <w:r>
        <w:t xml:space="preserve"> postupak mora završiti u roku od 120 dana od dana podnošenja prijedloga što bi u konkretnom slučaju bilo 12.4.2017. g.</w:t>
      </w:r>
    </w:p>
    <w:p w:rsidRDefault="00DC1E15" w:rsidP="0042758A" w:rsidR="00DC1E15">
      <w:pPr>
        <w:ind w:firstLine="708"/>
        <w:jc w:val="both"/>
      </w:pPr>
      <w:r>
        <w:t xml:space="preserve">Budući da je ročište za ispitivanje tražbina održano 31.3.2017. g. te slijede daljnje radnje u ovom </w:t>
      </w:r>
      <w:proofErr w:type="spellStart"/>
      <w:r>
        <w:t>predstečajnom</w:t>
      </w:r>
      <w:proofErr w:type="spellEnd"/>
      <w:r>
        <w:t xml:space="preserve"> postupku propisane odredbama 52 do 62 SZ sud je utvrdio da je prijedlog dužnika za produžetak roka za daljnjih 90 dana svrsishodno za sklapanje </w:t>
      </w:r>
      <w:proofErr w:type="spellStart"/>
      <w:r>
        <w:t>predstečajnog</w:t>
      </w:r>
      <w:proofErr w:type="spellEnd"/>
      <w:r>
        <w:t xml:space="preserve"> sporazuma te je valjalo sukladno čl. 63 st. 2 SZ odlučiti kao u izreci.</w:t>
      </w:r>
    </w:p>
    <w:p w:rsidRDefault="0042758A" w:rsidP="0042758A" w:rsidR="0042758A">
      <w:pPr>
        <w:jc w:val="both"/>
      </w:pPr>
      <w:r>
        <w:t xml:space="preserve">          </w:t>
      </w:r>
    </w:p>
    <w:p w:rsidRDefault="00DC1E15" w:rsidP="0042758A" w:rsidR="00DC1E15">
      <w:pPr>
        <w:jc w:val="both"/>
      </w:pPr>
    </w:p>
    <w:p w:rsidRDefault="0042758A" w:rsidP="0042758A" w:rsidR="0042758A">
      <w:pPr>
        <w:jc w:val="center"/>
      </w:pPr>
      <w:r>
        <w:t xml:space="preserve">U Osijeku </w:t>
      </w:r>
      <w:r w:rsidR="00DC1E15">
        <w:t>7. travnja</w:t>
      </w:r>
      <w:r w:rsidR="00E37410">
        <w:t xml:space="preserve"> 2017. g.</w:t>
      </w:r>
    </w:p>
    <w:p w:rsidRDefault="00DC1E15" w:rsidP="0042758A" w:rsidR="00DC1E15">
      <w:pPr>
        <w:jc w:val="center"/>
      </w:pPr>
    </w:p>
    <w:p w:rsidRDefault="00DC1E15" w:rsidP="00DC1E15" w:rsidR="00DC1E15"/>
    <w:p w:rsidRDefault="00DC1E15" w:rsidP="00DC1E15" w:rsidR="0042758A">
      <w:r>
        <w:t>Zapisničar: Danijela Sekulić</w:t>
      </w:r>
      <w:r w:rsidR="0042758A">
        <w:t xml:space="preserve">                                                                STEČAJNA SUTKINJA</w:t>
      </w:r>
    </w:p>
    <w:p w:rsidRDefault="0042758A" w:rsidP="0042758A" w:rsidR="0042758A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r>
        <w:t xml:space="preserve">DNA: </w:t>
      </w:r>
    </w:p>
    <w:p w:rsidRDefault="00DC1E15" w:rsidP="00DC1E15" w:rsidR="002878BD">
      <w:pPr>
        <w:pStyle w:val="Odlomakpopisa"/>
        <w:numPr>
          <w:ilvl w:val="0"/>
          <w:numId w:val="1"/>
        </w:numPr>
      </w:pPr>
      <w:r>
        <w:t xml:space="preserve">povjerenik </w:t>
      </w:r>
      <w:proofErr w:type="spellStart"/>
      <w:r>
        <w:t>Šimo</w:t>
      </w:r>
      <w:proofErr w:type="spellEnd"/>
      <w:r>
        <w:t xml:space="preserve"> Bošnjak</w:t>
      </w:r>
    </w:p>
    <w:p w:rsidRDefault="00DC1E15" w:rsidP="00DC1E15" w:rsidR="00DC1E15" w:rsidRPr="00DC1E15">
      <w:pPr>
        <w:pStyle w:val="Odlomakpopisa"/>
        <w:numPr>
          <w:ilvl w:val="0"/>
          <w:numId w:val="1"/>
        </w:numPr>
      </w:pPr>
      <w:r w:rsidRPr="00DC1E15">
        <w:t>CAND</w:t>
      </w:r>
      <w:r>
        <w:t>OR d.o.o. Valpovo, A. Šenoe 89</w:t>
      </w:r>
    </w:p>
    <w:p w:rsidRDefault="00DC1E15" w:rsidP="00DC1E15" w:rsidR="00DC1E15" w:rsidRPr="00DC1E15">
      <w:pPr>
        <w:pStyle w:val="Odlomakpopisa"/>
        <w:numPr>
          <w:ilvl w:val="0"/>
          <w:numId w:val="1"/>
        </w:numPr>
      </w:pPr>
      <w:r w:rsidRPr="00DC1E15">
        <w:t>e-oglasna ploča uz podnesak dužnika od 4.4.2017. g.</w:t>
      </w:r>
    </w:p>
    <w:p w:rsidRDefault="00DC1E15" w:rsidP="00DC1E15" w:rsidR="00DC1E15" w:rsidRPr="00DC1E15">
      <w:pPr>
        <w:pStyle w:val="Odlomakpopisa"/>
        <w:numPr>
          <w:ilvl w:val="0"/>
          <w:numId w:val="1"/>
        </w:numPr>
      </w:pPr>
      <w:r w:rsidRPr="00DC1E15">
        <w:t>k-7.5.</w:t>
      </w:r>
    </w:p>
    <w:p w:rsidRDefault="0042758A" w:rsidP="0042758A" w:rsidR="0042758A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 w:rsidRPr="00DC1E15"/>
    <w:p w:rsidRDefault="0042758A" w:rsidP="0042758A" w:rsidR="0042758A"/>
    <w:p w:rsidRDefault="0042758A" w:rsidP="0042758A" w:rsidR="0042758A"/>
    <w:p w:rsidRDefault="0042758A" w:rsidP="0042758A" w:rsidR="0042758A">
      <w:bookmarkStart w:name="_GoBack" w:id="0"/>
      <w:bookmarkEnd w:id="0"/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pPr>
        <w:rPr>
          <w:rFonts w:cs="Tahoma" w:hAnsi="Tahoma" w:ascii="Tahoma"/>
        </w:rPr>
      </w:pPr>
    </w:p>
    <w:p w:rsidRDefault="00656B70" w:rsidR="00656B70"/>
    <w:sectPr w:rsidR="00656B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81072"/>
    <w:multiLevelType w:val="hybridMultilevel"/>
    <w:tmpl w:val="2A80D5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58A"/>
    <w:rsid w:val="002878BD"/>
    <w:rsid w:val="0042758A"/>
    <w:rsid w:val="00656B70"/>
    <w:rsid w:val="00780471"/>
    <w:rsid w:val="009B0F04"/>
    <w:rsid w:val="00DC1E15"/>
    <w:rsid w:val="00E3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2758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1E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4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0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2758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1E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4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0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28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279</properties:Words>
  <properties:Characters>1403</properties:Characters>
  <properties:Lines>105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2017-04-07T07:45:00Z</dcterms:created>
  <dc:creator>Danijela Sekulić</dc:creator>
  <cp:lastModifiedBy>Danijela Sekulić</cp:lastModifiedBy>
  <cp:lastPrinted>2017-04-07T07:56:00Z</cp:lastPrinted>
  <dcterms:modified xmlns:xsi="http://www.w3.org/2001/XMLSchema-instance" xsi:type="dcterms:W3CDTF">2017-04-07T07:57:00Z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