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f523" w14:paraId="b71f523" w:rsidRDefault="006107D1" w:rsidP="006107D1" w:rsidR="006107D1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1.St-92/2003</w:t>
      </w:r>
    </w:p>
    <w:p w:rsidRDefault="006107D1" w:rsidP="006107D1" w:rsidR="006107D1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07D1" w:rsidP="006107D1" w:rsidR="006107D1">
      <w:pPr>
        <w:rPr>
          <w:b/>
        </w:rPr>
      </w:pPr>
    </w:p>
    <w:p w:rsidRDefault="006107D1" w:rsidP="006107D1" w:rsidR="006107D1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6107D1" w:rsidP="006107D1" w:rsidR="006107D1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6107D1" w:rsidP="006107D1" w:rsidR="006107D1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  <w:r>
        <w:rPr>
          <w:b/>
        </w:rPr>
        <w:tab/>
      </w:r>
    </w:p>
    <w:p w:rsidRDefault="006107D1" w:rsidP="006107D1" w:rsidR="006107D1">
      <w:pPr>
        <w:rPr>
          <w:b/>
        </w:rPr>
      </w:pPr>
    </w:p>
    <w:p w:rsidRDefault="006107D1" w:rsidP="006107D1" w:rsidR="006107D1">
      <w:pPr>
        <w:rPr>
          <w:b/>
        </w:rPr>
      </w:pPr>
    </w:p>
    <w:p w:rsidRDefault="006107D1" w:rsidP="006107D1" w:rsidR="006107D1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6107D1" w:rsidP="006107D1" w:rsidR="006107D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107D1" w:rsidP="006107D1" w:rsidR="006107D1">
      <w:pPr>
        <w:jc w:val="center"/>
        <w:rPr>
          <w:b/>
        </w:rPr>
      </w:pPr>
      <w:r>
        <w:rPr>
          <w:b/>
        </w:rPr>
        <w:t>R J E Š E NJ E</w:t>
      </w:r>
    </w:p>
    <w:p w:rsidRDefault="006107D1" w:rsidP="006107D1" w:rsidR="006107D1">
      <w:pPr>
        <w:jc w:val="center"/>
        <w:rPr>
          <w:b/>
        </w:rPr>
      </w:pPr>
    </w:p>
    <w:p w:rsidRDefault="006107D1" w:rsidP="006107D1" w:rsidR="006107D1">
      <w:pPr>
        <w:ind w:firstLine="708"/>
        <w:jc w:val="both"/>
      </w:pPr>
      <w:r>
        <w:t xml:space="preserve">Trgovački sud u Splitu, po sucu ovog suda Velimiru Vukoviću, kao stečajnom sucu, u stečajnom postupku nad dužnikom  JOLA d.o.o. u stečaju, Split,Viška 24.,OIB: 16850447583   zastupanog po stečajnoj upraviteljici Nataliji Mladineo iz Splita, Viška 24,  dana </w:t>
      </w:r>
      <w:r w:rsidR="000A18C0">
        <w:t>20</w:t>
      </w:r>
      <w:r>
        <w:t xml:space="preserve">. rujna  2018. godine, </w:t>
      </w:r>
    </w:p>
    <w:p w:rsidRDefault="006107D1" w:rsidP="006107D1" w:rsidR="006107D1">
      <w:pPr>
        <w:pStyle w:val="Tijeloteksta"/>
        <w:tabs>
          <w:tab w:pos="708" w:val="left"/>
        </w:tabs>
        <w:jc w:val="center"/>
      </w:pPr>
      <w:r>
        <w:t>r i j e š i o   j e</w:t>
      </w:r>
    </w:p>
    <w:p w:rsidRDefault="006107D1" w:rsidP="006107D1" w:rsidR="006107D1">
      <w:pPr>
        <w:pStyle w:val="Tijeloteksta"/>
        <w:tabs>
          <w:tab w:pos="708" w:val="left"/>
        </w:tabs>
        <w:jc w:val="center"/>
      </w:pPr>
    </w:p>
    <w:p w:rsidRDefault="006107D1" w:rsidP="006107D1" w:rsidR="006107D1">
      <w:r>
        <w:t>I.</w:t>
      </w:r>
      <w:r>
        <w:tab/>
        <w:t xml:space="preserve">Dopunjuje se i ispravlja rješenje o dosudi ovog suda </w:t>
      </w:r>
      <w:proofErr w:type="spellStart"/>
      <w:r>
        <w:t>posl</w:t>
      </w:r>
      <w:proofErr w:type="spellEnd"/>
      <w:r>
        <w:t xml:space="preserve">. broj 1.St-92/2003 od </w:t>
      </w:r>
      <w:r w:rsidR="00032C25">
        <w:t>3</w:t>
      </w:r>
      <w:r>
        <w:t>.</w:t>
      </w:r>
      <w:r w:rsidR="00032C25">
        <w:t>studenoga</w:t>
      </w:r>
      <w:r>
        <w:t xml:space="preserve"> 201</w:t>
      </w:r>
      <w:r w:rsidR="0075224C">
        <w:t>7</w:t>
      </w:r>
      <w:r>
        <w:t>.godine u točki IV. izreke te dodaje:</w:t>
      </w:r>
    </w:p>
    <w:p w:rsidRDefault="006107D1" w:rsidP="006107D1" w:rsidR="006107D1"/>
    <w:p w:rsidRDefault="006107D1" w:rsidP="00A73835" w:rsidR="00662E3A">
      <w:pPr>
        <w:ind w:firstLine="708"/>
      </w:pPr>
      <w:r>
        <w:t xml:space="preserve"> Određuje se brisanje zabilježbe </w:t>
      </w:r>
      <w:r w:rsidR="00A73835">
        <w:t>u</w:t>
      </w:r>
      <w:r>
        <w:t xml:space="preserve"> ZU</w:t>
      </w:r>
      <w:r w:rsidR="00662E3A">
        <w:t xml:space="preserve"> </w:t>
      </w:r>
      <w:r w:rsidR="008C3AA6">
        <w:t>5597 za Stan oznake</w:t>
      </w:r>
      <w:r w:rsidR="00A73835">
        <w:t xml:space="preserve">  </w:t>
      </w:r>
      <w:r w:rsidR="00032C25">
        <w:t>E-62 S, na IV katu, površine 69,98 m2  (</w:t>
      </w:r>
      <w:proofErr w:type="spellStart"/>
      <w:r w:rsidR="00032C25">
        <w:t>rochbau</w:t>
      </w:r>
      <w:proofErr w:type="spellEnd"/>
      <w:r w:rsidR="00032C25">
        <w:t xml:space="preserve"> faza) i ostava u podrumu</w:t>
      </w:r>
      <w:r w:rsidR="008C3AA6">
        <w:t>,  koji se nalaze u poslovno stambenoj zgradi u ulici Vlahe Paljetka 5 u Bjelovaru, izgrađenoj na kat. čest. 1003/31 k.o.</w:t>
      </w:r>
      <w:r w:rsidR="00662E3A">
        <w:t xml:space="preserve"> ZU 5597 </w:t>
      </w:r>
      <w:r w:rsidR="008C3AA6">
        <w:t xml:space="preserve"> Bjelovar</w:t>
      </w:r>
      <w:r w:rsidR="00A73835">
        <w:t xml:space="preserve"> i to:</w:t>
      </w:r>
      <w:r w:rsidR="006832A3">
        <w:t xml:space="preserve"> </w:t>
      </w:r>
      <w:r w:rsidR="00662E3A" w:rsidRPr="00662E3A">
        <w:t xml:space="preserve"> </w:t>
      </w:r>
      <w:r w:rsidR="00662E3A">
        <w:t>Zabilježba pod brojem  Z -</w:t>
      </w:r>
      <w:r w:rsidR="00A73835">
        <w:t xml:space="preserve"> 3833/04</w:t>
      </w:r>
      <w:r w:rsidR="00032C25">
        <w:t xml:space="preserve"> i</w:t>
      </w:r>
      <w:r w:rsidR="00A73835">
        <w:t xml:space="preserve"> Z-</w:t>
      </w:r>
      <w:r w:rsidR="00AA7D60">
        <w:t>3902/04.</w:t>
      </w:r>
    </w:p>
    <w:p w:rsidRDefault="006107D1" w:rsidP="008C3AA6" w:rsidR="006107D1"/>
    <w:p w:rsidRDefault="006107D1" w:rsidP="006107D1" w:rsidR="006107D1"/>
    <w:p w:rsidRDefault="006107D1" w:rsidP="006107D1" w:rsidR="006107D1">
      <w:r>
        <w:t>II.</w:t>
      </w:r>
      <w:r>
        <w:tab/>
        <w:t>Provedbu  brisanja zabilježbi iz točke I ovog zaključka provest će Općinski sud u Bjelovaru, Zemljišnoknjižni odjel Bjelovar.</w:t>
      </w:r>
    </w:p>
    <w:p w:rsidRDefault="006107D1" w:rsidP="006107D1" w:rsidR="006107D1"/>
    <w:p w:rsidRDefault="006107D1" w:rsidP="006107D1" w:rsidR="006107D1">
      <w:pPr>
        <w:jc w:val="center"/>
      </w:pPr>
      <w:r>
        <w:t xml:space="preserve">Obrazloženje: </w:t>
      </w:r>
    </w:p>
    <w:p w:rsidRDefault="006107D1" w:rsidP="006107D1" w:rsidR="006107D1">
      <w:pPr>
        <w:jc w:val="center"/>
      </w:pPr>
    </w:p>
    <w:p w:rsidRDefault="006107D1" w:rsidP="006107D1" w:rsidR="006107D1">
      <w:r>
        <w:tab/>
        <w:t xml:space="preserve">Očitom omaškom kod pisanja rješenja o dosudi ovog suda </w:t>
      </w:r>
      <w:proofErr w:type="spellStart"/>
      <w:r>
        <w:t>posl</w:t>
      </w:r>
      <w:proofErr w:type="spellEnd"/>
      <w:r>
        <w:t xml:space="preserve">. br.1. St-92/2003 od </w:t>
      </w:r>
      <w:r w:rsidR="00032C25">
        <w:t>3</w:t>
      </w:r>
      <w:r>
        <w:t>.</w:t>
      </w:r>
      <w:r w:rsidR="00032C25">
        <w:t>studenoga</w:t>
      </w:r>
      <w:r>
        <w:t xml:space="preserve"> 201</w:t>
      </w:r>
      <w:r w:rsidR="00032C25">
        <w:t>7</w:t>
      </w:r>
      <w:r>
        <w:t xml:space="preserve">.godine, sud je  u točki IV. izreke propustio određeno navesti provođenje brisanja zabilježbe </w:t>
      </w:r>
      <w:r w:rsidR="00062740">
        <w:t>ZU 5597 za</w:t>
      </w:r>
      <w:r w:rsidR="00AA7D60">
        <w:t xml:space="preserve"> Stan oznake  </w:t>
      </w:r>
      <w:r w:rsidR="00032C25">
        <w:t>E-62 S, na IV katu, površine 69,98 m2  (</w:t>
      </w:r>
      <w:proofErr w:type="spellStart"/>
      <w:r w:rsidR="00032C25">
        <w:t>rochbau</w:t>
      </w:r>
      <w:proofErr w:type="spellEnd"/>
      <w:r w:rsidR="00032C25">
        <w:t xml:space="preserve"> faza) i ostava u podrumu </w:t>
      </w:r>
      <w:r w:rsidR="00062740">
        <w:t xml:space="preserve">  koji se nalaze u poslovno stambenoj zgradi u ulici Vlahe Paljetka 5 u Bjelovaru, izgrađenoj na kat. čest. 1003/31 k.o. ZU 5597  Bjelovar, </w:t>
      </w:r>
      <w:r w:rsidR="00062740" w:rsidRPr="00662E3A">
        <w:t xml:space="preserve"> </w:t>
      </w:r>
      <w:r>
        <w:t xml:space="preserve">pa je sud po službenoj dužnosti, a na temelju odredbe čl. 6. Stečajnog zakona           ( 44/96 do 133/12)  u </w:t>
      </w:r>
      <w:r>
        <w:tab/>
        <w:t>vezi s odredbom čl. 347. Zakona o parničnom postupku ( NN 53/91, 91/92, 112/99, 88/01, 117/03, 88/05, 92/07, 84/08, 123/08, 57/11 i 25/13- dalje ZPP) odlučio kao pod točkom I izreke.</w:t>
      </w:r>
      <w:r>
        <w:tab/>
      </w:r>
    </w:p>
    <w:p w:rsidRDefault="00032C25" w:rsidP="006107D1" w:rsidR="00032C25"/>
    <w:p w:rsidRDefault="006107D1" w:rsidP="006107D1" w:rsidR="006107D1">
      <w:r>
        <w:tab/>
      </w:r>
      <w:r>
        <w:tab/>
      </w:r>
      <w:r>
        <w:tab/>
      </w:r>
      <w:r>
        <w:tab/>
        <w:t xml:space="preserve">U Splitu, </w:t>
      </w:r>
      <w:r w:rsidR="000A18C0">
        <w:t>20</w:t>
      </w:r>
      <w:r>
        <w:t>. rujna  2018. godine.</w:t>
      </w:r>
    </w:p>
    <w:p w:rsidRDefault="006107D1" w:rsidP="006107D1" w:rsidR="006107D1"/>
    <w:p w:rsidRDefault="006107D1" w:rsidP="006107D1" w:rsidR="006107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6107D1" w:rsidP="006107D1" w:rsidR="006107D1"/>
    <w:p w:rsidRDefault="006107D1" w:rsidP="006107D1" w:rsidR="006107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6107D1" w:rsidP="006107D1" w:rsidR="006107D1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107D1" w:rsidP="006107D1" w:rsidR="006107D1">
      <w:pPr>
        <w:jc w:val="both"/>
      </w:pPr>
    </w:p>
    <w:p w:rsidRDefault="006107D1" w:rsidP="006107D1" w:rsidR="006107D1">
      <w:r>
        <w:t xml:space="preserve">POUKA O PRAVNOM LIJEKU: </w:t>
      </w:r>
    </w:p>
    <w:p w:rsidRDefault="006107D1" w:rsidP="006107D1" w:rsidR="006107D1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6107D1" w:rsidP="006107D1" w:rsidR="006107D1"/>
    <w:p w:rsidRDefault="006107D1" w:rsidP="006107D1" w:rsidR="006107D1">
      <w:r>
        <w:t xml:space="preserve">DNA: </w:t>
      </w:r>
    </w:p>
    <w:p w:rsidRDefault="006107D1" w:rsidP="007B39E4" w:rsidR="006107D1">
      <w:r>
        <w:t>1.</w:t>
      </w:r>
      <w:r>
        <w:tab/>
        <w:t xml:space="preserve">stečajnoj upraviteljici </w:t>
      </w:r>
    </w:p>
    <w:p w:rsidRDefault="007B39E4" w:rsidP="006107D1" w:rsidR="006107D1">
      <w:r>
        <w:t>2</w:t>
      </w:r>
      <w:r w:rsidR="006107D1">
        <w:t xml:space="preserve">.         Kupcu </w:t>
      </w:r>
      <w:r w:rsidR="00032C25">
        <w:t>Daliborka Blažeković iz Bjelovara, Daruvarska 44, Ždralovi</w:t>
      </w:r>
    </w:p>
    <w:p w:rsidRDefault="007B39E4" w:rsidP="006107D1" w:rsidR="006107D1">
      <w:r>
        <w:t>3</w:t>
      </w:r>
      <w:r w:rsidR="006107D1">
        <w:t>.</w:t>
      </w:r>
      <w:r w:rsidR="006107D1">
        <w:tab/>
        <w:t>Općinski sud u Bjelovaru, Zemljišno knjižni odjel .</w:t>
      </w:r>
      <w:r w:rsidR="006107D1">
        <w:tab/>
        <w:t xml:space="preserve"> </w:t>
      </w:r>
    </w:p>
    <w:p w:rsidRDefault="007B39E4" w:rsidP="006107D1" w:rsidR="006107D1">
      <w:r>
        <w:t>4</w:t>
      </w:r>
      <w:r w:rsidR="006107D1">
        <w:t>.          e- oglasna ploča suda</w:t>
      </w:r>
    </w:p>
    <w:p w:rsidRDefault="006107D1" w:rsidP="006107D1" w:rsidR="006107D1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07D1"/>
    <w:rsid w:val="00032C25"/>
    <w:rsid w:val="00062740"/>
    <w:rsid w:val="000A18C0"/>
    <w:rsid w:val="001E138D"/>
    <w:rsid w:val="002147A6"/>
    <w:rsid w:val="002E3949"/>
    <w:rsid w:val="0055713A"/>
    <w:rsid w:val="006107D1"/>
    <w:rsid w:val="00662E3A"/>
    <w:rsid w:val="006832A3"/>
    <w:rsid w:val="00725D35"/>
    <w:rsid w:val="0075224C"/>
    <w:rsid w:val="00760479"/>
    <w:rsid w:val="00773266"/>
    <w:rsid w:val="007B39E4"/>
    <w:rsid w:val="008C3AA6"/>
    <w:rsid w:val="00A73835"/>
    <w:rsid w:val="00AA7D60"/>
    <w:rsid w:val="00BD62D3"/>
    <w:rsid w:val="00CF34C2"/>
    <w:rsid w:val="00F4234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07D1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107D1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6107D1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0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07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5D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D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D3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D3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D3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07D1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107D1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6107D1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07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07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5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D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D3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D3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D3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177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punomoćnica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punomoćnica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punomoćnica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punomoćnica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punomoćnica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punomoćnica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793368-B2A7-4BC8-AF59-0C5B50468F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403</properties:Words>
  <properties:Characters>1954</properties:Characters>
  <properties:Lines>61</properties:Lines>
  <properties:Paragraphs>23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2018-09-07T12:21:00Z</dcterms:created>
  <dc:creator>Velimir Vuković</dc:creator>
  <cp:lastModifiedBy>Velimir Vuković</cp:lastModifiedBy>
  <cp:lastPrinted>2018-09-20T06:21:00Z</cp:lastPrinted>
  <dcterms:modified xmlns:xsi="http://www.w3.org/2001/XMLSchema-instance" xsi:type="dcterms:W3CDTF">2018-09-20T06:22:00Z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(1.st-92-03 isprav. rješenja 3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