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6350" w14:paraId="6de6350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6400D">
        <w:t>524</w:t>
      </w:r>
      <w:r w:rsidR="007D047B">
        <w:t>/16-</w:t>
      </w:r>
      <w:r w:rsidR="0066400D">
        <w:t>10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66400D">
        <w:rPr>
          <w:b/>
        </w:rPr>
        <w:t xml:space="preserve">GYMMASSA d.o.o. Osijek, Osijek, J.J.Strossmayera 102, OIB: 11163147927, MBS: 030025027, </w:t>
      </w:r>
      <w:r w:rsidR="002F3F8D">
        <w:t xml:space="preserve">dana </w:t>
      </w:r>
      <w:r w:rsidR="0066400D">
        <w:t>16</w:t>
      </w:r>
      <w:r w:rsidR="005F2DDE">
        <w:t xml:space="preserve">. </w:t>
      </w:r>
      <w:r w:rsidR="0066400D">
        <w:t>veljače</w:t>
      </w:r>
      <w:r w:rsidR="002F3F8D">
        <w:t xml:space="preserve"> 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66400D" w:rsidRPr="0066400D">
        <w:t>GYMMASSA d.o.o. Osijek, Osijek, J.J.Strossmayera 102, OIB: 11163147927, MBS: 030025027</w:t>
      </w:r>
      <w:r w:rsidR="0066400D">
        <w:t xml:space="preserve">,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66400D">
        <w:t>524</w:t>
      </w:r>
      <w:r w:rsidRPr="00AE7D44">
        <w:t>-16</w:t>
      </w:r>
      <w:r>
        <w:t xml:space="preserve"> kod Hrvatske poštanske banke iznos od </w:t>
      </w:r>
      <w:r w:rsidR="0066400D">
        <w:t>25.650,00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66400D">
        <w:t>07</w:t>
      </w:r>
      <w:r w:rsidR="007D047B">
        <w:t xml:space="preserve">. </w:t>
      </w:r>
      <w:r w:rsidR="0066400D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66400D" w:rsidRPr="0066400D">
        <w:t>GYMMASSA d.o.o. Osijek, Osijek, J.J.Strossmayera 102, OIB: 11163147927, MBS: 030025027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</w:t>
      </w:r>
      <w:r w:rsidR="0066400D">
        <w:t>524</w:t>
      </w:r>
      <w:r w:rsidR="001032CF">
        <w:t>/16-</w:t>
      </w:r>
      <w:r w:rsidR="0066400D">
        <w:t>10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66400D">
        <w:t>524</w:t>
      </w:r>
      <w:r w:rsidR="00411A7F">
        <w:t xml:space="preserve">/16 od </w:t>
      </w:r>
      <w:r w:rsidR="0066400D">
        <w:t>17</w:t>
      </w:r>
      <w:r w:rsidR="007D047B">
        <w:t xml:space="preserve">. </w:t>
      </w:r>
      <w:r w:rsidR="0066400D">
        <w:t>siječnja</w:t>
      </w:r>
      <w:r w:rsidR="00411A7F">
        <w:t xml:space="preserve"> </w:t>
      </w:r>
      <w:r w:rsidR="00FD751B">
        <w:t>201</w:t>
      </w:r>
      <w:r w:rsidR="0066400D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66400D">
        <w:t>25.650,00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6400D">
        <w:t>16</w:t>
      </w:r>
      <w:r w:rsidR="00AE7D44">
        <w:t>.</w:t>
      </w:r>
      <w:r w:rsidR="003B0183">
        <w:t xml:space="preserve"> </w:t>
      </w:r>
      <w:r w:rsidR="0066400D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66400D">
        <w:t>16</w:t>
      </w:r>
      <w:r w:rsidR="000A6DA2">
        <w:t>/</w:t>
      </w:r>
      <w:r w:rsidR="0066400D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CC2" w:rsidR="00AC4CC2">
      <w:r>
        <w:separator/>
      </w:r>
    </w:p>
  </w:endnote>
  <w:endnote w:id="0" w:type="continuationSeparator">
    <w:p w:rsidRDefault="00AC4CC2" w:rsidR="00AC4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CC2" w:rsidR="00AC4CC2">
      <w:r>
        <w:separator/>
      </w:r>
    </w:p>
  </w:footnote>
  <w:footnote w:id="0" w:type="continuationSeparator">
    <w:p w:rsidRDefault="00AC4CC2" w:rsidR="00AC4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56D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E56D2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6400D"/>
    <w:rsid w:val="006826C2"/>
    <w:rsid w:val="006837ED"/>
    <w:rsid w:val="006838F8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D6A98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C4CC2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6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6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GYMMASSA d.o.o. za trgovinu i usluge Osijek</izvorni_sadrzaj>
    <derivirana_varijabla naziv="DomainObject.Predmet.ProtustrankaFormated_1">  GYMMASSA d.o.o. za trgovinu i usluge Osijek</derivirana_varijabla>
  </DomainObject.Predmet.ProtustrankaFormated>
  <DomainObject.Predmet.ProtustrankaFormatedOIB>
    <izvorni_sadrzaj>  GYMMASSA d.o.o. za trgovinu i usluge Osijek, OIB 11163147927</izvorni_sadrzaj>
    <derivirana_varijabla naziv="DomainObject.Predmet.ProtustrankaFormatedOIB_1">  GYMMASSA d.o.o. za trgovinu i usluge Osijek, OIB 11163147927</derivirana_varijabla>
  </DomainObject.Predmet.ProtustrankaFormatedOIB>
  <DomainObject.Predmet.ProtustrankaFormatedWithAdress>
    <izvorni_sadrzaj> GYMMASSA d.o.o. za trgovinu i usluge Osijek, J.J.Strossmayera 102, 31000 Osijek</izvorni_sadrzaj>
    <derivirana_varijabla naziv="DomainObject.Predmet.ProtustrankaFormatedWithAdress_1"> GYMMASSA d.o.o. za trgovinu i usluge Osijek, J.J.Strossmayera 102, 31000 Osijek</derivirana_varijabla>
  </DomainObject.Predmet.ProtustrankaFormatedWithAdress>
  <DomainObject.Predmet.ProtustrankaFormatedWithAdressOIB>
    <izvorni_sadrzaj> GYMMASSA d.o.o. za trgovinu i usluge Osijek, OIB 11163147927, J.J.Strossmayera 102, 31000 Osijek</izvorni_sadrzaj>
    <derivirana_varijabla naziv="DomainObject.Predmet.ProtustrankaFormatedWithAdressOIB_1"> GYMMASSA d.o.o. za trgovinu i usluge Osijek, OIB 11163147927, J.J.Strossmayera 102, 31000 Osijek</derivirana_varijabla>
  </DomainObject.Predmet.ProtustrankaFormatedWithAdressOIB>
  <DomainObject.Predmet.ProtustrankaWithAdress>
    <izvorni_sadrzaj>GYMMASSA d.o.o. za trgovinu i usluge Osijek J.J.Strossmayera 102, 31000 Osijek</izvorni_sadrzaj>
    <derivirana_varijabla naziv="DomainObject.Predmet.ProtustrankaWithAdress_1">GYMMASSA d.o.o. za trgovinu i usluge Osijek J.J.Strossmayera 102, 31000 Osijek</derivirana_varijabla>
  </DomainObject.Predmet.ProtustrankaWithAdress>
  <DomainObject.Predmet.ProtustrankaWithAdressOIB>
    <izvorni_sadrzaj>GYMMASSA d.o.o. za trgovinu i usluge Osijek, OIB 11163147927, J.J.Strossmayera 102, 31000 Osijek</izvorni_sadrzaj>
    <derivirana_varijabla naziv="DomainObject.Predmet.ProtustrankaWithAdressOIB_1">GYMMASSA d.o.o. za trgovinu i usluge Osijek, OIB 11163147927, J.J.Strossmayera 102, 31000 Osijek</derivirana_varijabla>
  </DomainObject.Predmet.ProtustrankaWithAdressOIB>
  <DomainObject.Predmet.ProtustrankaNazivFormated>
    <izvorni_sadrzaj>GYMMASSA d.o.o. za trgovinu i usluge Osijek</izvorni_sadrzaj>
    <derivirana_varijabla naziv="DomainObject.Predmet.ProtustrankaNazivFormated_1">GYMMASSA d.o.o. za trgovinu i usluge Osijek</derivirana_varijabla>
  </DomainObject.Predmet.ProtustrankaNazivFormated>
  <DomainObject.Predmet.ProtustrankaNazivFormatedOIB>
    <izvorni_sadrzaj>GYMMASSA d.o.o. za trgovinu i usluge Osijek, OIB 11163147927</izvorni_sadrzaj>
    <derivirana_varijabla naziv="DomainObject.Predmet.ProtustrankaNazivFormatedOIB_1">GYMMASSA d.o.o. za trgovinu i usluge Osijek, OIB 11163147927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GYMMASSA d.o.o. za trgovinu i usluge Osijek</item>
    </izvorni_sadrzaj>
    <derivirana_varijabla naziv="DomainObject.Predmet.ProtuStrankaListFormated_1">
      <item>GYMMASSA d.o.o. za trgovinu i usluge Osijek</item>
    </derivirana_varijabla>
  </DomainObject.Predmet.ProtuStrankaListFormated>
  <DomainObject.Predmet.ProtuStrankaListFormatedOIB>
    <izvorni_sadrzaj>
      <item>GYMMASSA d.o.o. za trgovinu i usluge Osijek, OIB 11163147927</item>
    </izvorni_sadrzaj>
    <derivirana_varijabla naziv="DomainObject.Predmet.ProtuStrankaListFormatedOIB_1">
      <item>GYMMASSA d.o.o. za trgovinu i usluge Osijek, OIB 11163147927</item>
    </derivirana_varijabla>
  </DomainObject.Predmet.ProtuStrankaListFormatedOIB>
  <DomainObject.Predmet.ProtuStrankaListFormatedWithAdress>
    <izvorni_sadrzaj>
      <item>GYMMASSA d.o.o. za trgovinu i usluge Osijek, J.J.Strossmayera 102, 31000 Osijek</item>
    </izvorni_sadrzaj>
    <derivirana_varijabla naziv="DomainObject.Predmet.ProtuStrankaListFormatedWithAdress_1">
      <item>GYMMASSA d.o.o. za trgovinu i usluge Osijek, J.J.Strossmayera 102, 31000 Osijek</item>
    </derivirana_varijabla>
  </DomainObject.Predmet.ProtuStrankaListFormatedWithAdress>
  <DomainObject.Predmet.ProtuStrankaListFormatedWithAdressOIB>
    <izvorni_sadrzaj>
      <item>GYMMASSA d.o.o. za trgovinu i usluge Osijek, OIB 11163147927, J.J.Strossmayera 102, 31000 Osijek</item>
    </izvorni_sadrzaj>
    <derivirana_varijabla naziv="DomainObject.Predmet.ProtuStrankaListFormatedWithAdressOIB_1">
      <item>GYMMASSA d.o.o. za trgovinu i usluge Osijek, OIB 11163147927, J.J.Strossmayera 102, 31000 Osijek</item>
    </derivirana_varijabla>
  </DomainObject.Predmet.ProtuStrankaListFormatedWithAdressOIB>
  <DomainObject.Predmet.ProtuStrankaListNazivFormated>
    <izvorni_sadrzaj>
      <item>GYMMASSA d.o.o. za trgovinu i usluge Osijek</item>
    </izvorni_sadrzaj>
    <derivirana_varijabla naziv="DomainObject.Predmet.ProtuStrankaListNazivFormated_1">
      <item>GYMMASSA d.o.o. za trgovinu i usluge Osijek</item>
    </derivirana_varijabla>
  </DomainObject.Predmet.ProtuStrankaListNazivFormated>
  <DomainObject.Predmet.ProtuStrankaListNazivFormatedOIB>
    <izvorni_sadrzaj>
      <item>GYMMASSA d.o.o. za trgovinu i usluge Osijek, OIB 11163147927</item>
    </izvorni_sadrzaj>
    <derivirana_varijabla naziv="DomainObject.Predmet.ProtuStrankaListNazivFormatedOIB_1">
      <item>GYMMASSA d.o.o. za trgovinu i usluge Osijek, OIB 11163147927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GYMMASSA d.o.o. za trgovinu i usluge Osijek</izvorni_sadrzaj>
    <derivirana_varijabla naziv="DomainObject.Predmet.ProtustrankaIDrugi_1">GYMMASSA d.o.o.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GYMMASSA d.o.o. za trgovinu i usluge Osijek, OIB 11163147927, J.J.Strossmayera 102, 31000 Osijek</izvorni_sadrzaj>
    <derivirana_varijabla naziv="DomainObject.Predmet.ProtustrankaIDrugiAdressOIB_1">GYMMASSA d.o.o. za trgovinu i usluge Osijek, OIB 11163147927, J.J.Strossmayera 102,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GYMMASSA d.o.o. za trgovinu i usluge Osijek</item>
    </izvorni_sadrzaj>
    <derivirana_varijabla naziv="DomainObject.Predmet.SudioniciListNaziv_1">
      <item>FINA RC OSIJEK</item>
      <item>GYMMASSA d.o.o. za trgovinu i usluge Osijek</item>
    </derivirana_varijabla>
  </DomainObject.Predmet.SudioniciListNaziv>
  <DomainObject.Predmet.SudioniciListAdressOIB>
    <izvorni_sadrzaj>
      <item>FINA RC OSIJEK, OIB 85821130368</item>
      <item>GYMMASSA d.o.o. za trgovinu i usluge Osijek, OIB 11163147927, J.J.Strossmayera 102,31000 Osijek</item>
    </izvorni_sadrzaj>
    <derivirana_varijabla naziv="DomainObject.Predmet.SudioniciListAdressOIB_1">
      <item>FINA RC OSIJEK, OIB 85821130368</item>
      <item>GYMMASSA d.o.o. za trgovinu i usluge Osijek, OIB 11163147927, J.J.Strossmayera 102,31000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11163147927</item>
    </izvorni_sadrzaj>
    <derivirana_varijabla naziv="DomainObject.Predmet.SudioniciListNazivOIB_1">
      <item>, OIB 85821130368</item>
      <item>, OIB 11163147927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ED1B2-5B2F-47F2-967F-670A37EF8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2248</properties:Characters>
  <properties:Lines>89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2017-02-16T08:40:00Z</dcterms:created>
  <dc:creator>hermanj</dc:creator>
  <cp:lastModifiedBy>Snježana Markotić Jurić</cp:lastModifiedBy>
  <cp:lastPrinted>2017-02-16T08:37:00Z</cp:lastPrinted>
  <dcterms:modified xmlns:xsi="http://www.w3.org/2001/XMLSchema-instance" xsi:type="dcterms:W3CDTF">2017-02-16T08:50:00Z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