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46ce" w14:paraId="fdc46ce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292860">
        <w:t>577/16-42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292860">
        <w:t>ANORTI ADRIA d.o.o., Biograd na Moru, Zadarska 16, OIB: 66880183431</w:t>
      </w:r>
      <w:r>
        <w:t xml:space="preserve">, dana </w:t>
      </w:r>
      <w:r w:rsidR="00292860">
        <w:t>20. rujna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292860">
        <w:t>pokretnine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F455CE" w:rsidP="00F455CE" w:rsidR="00F455CE">
      <w:pPr>
        <w:ind w:left="705"/>
        <w:jc w:val="both"/>
      </w:pPr>
      <w:r>
        <w:t xml:space="preserve">- </w:t>
      </w:r>
      <w:r w:rsidR="00292860">
        <w:t>jedrilice ELAN 340 FOX TROT reg. ozn: 1041BG upisane u uložak. 1041 u očevidniku Lučke kapetanije Zadar, na kojoj jedrilica razlučno pravo ima HETA ASSET RESOLUTION d.o.o. Ljubljana.</w:t>
      </w:r>
    </w:p>
    <w:p w:rsidRDefault="00292860" w:rsidP="00F455CE" w:rsidR="00292860">
      <w:pPr>
        <w:ind w:left="705"/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292860" w:rsidP="00F455CE" w:rsidR="00F455CE">
      <w:pPr>
        <w:jc w:val="center"/>
        <w:rPr>
          <w:b/>
          <w:u w:val="single"/>
        </w:rPr>
      </w:pPr>
      <w:r>
        <w:rPr>
          <w:b/>
          <w:u w:val="single"/>
        </w:rPr>
        <w:t xml:space="preserve">26. listopada </w:t>
      </w:r>
      <w:r w:rsidR="00F455CE">
        <w:rPr>
          <w:b/>
          <w:u w:val="single"/>
        </w:rPr>
        <w:t xml:space="preserve">2016. u </w:t>
      </w:r>
      <w:r w:rsidR="0002422E">
        <w:rPr>
          <w:b/>
          <w:u w:val="single"/>
        </w:rPr>
        <w:t>08,15</w:t>
      </w:r>
      <w:r w:rsidR="00F455CE">
        <w:rPr>
          <w:b/>
          <w:u w:val="single"/>
        </w:rPr>
        <w:t xml:space="preserve"> 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292860">
        <w:t xml:space="preserve">20. rujna </w:t>
      </w:r>
      <w:r>
        <w:t xml:space="preserve">2016. </w:t>
      </w:r>
    </w:p>
    <w:p w:rsidRDefault="00F455CE" w:rsidP="00F455CE" w:rsidR="00F455CE"/>
    <w:p w:rsidRDefault="00CB02F4" w:rsidP="00CB02F4" w:rsidR="00CB02F4">
      <w:r>
        <w:t xml:space="preserve">                                                   </w:t>
      </w:r>
      <w:r w:rsidR="004A5836">
        <w:t xml:space="preserve">                                                </w:t>
      </w:r>
      <w:r>
        <w:t xml:space="preserve"> Sudac</w:t>
      </w:r>
    </w:p>
    <w:p w:rsidRDefault="00CB02F4" w:rsidP="00CB02F4" w:rsidR="00CB02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5836">
        <w:t xml:space="preserve">     </w:t>
      </w:r>
      <w:r>
        <w:t>Ardena Bajlo</w:t>
      </w:r>
    </w:p>
    <w:p w:rsidRDefault="00F455CE" w:rsidP="00F455CE" w:rsidR="00F455CE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 xml:space="preserve">- stečajnom upravitelju – e-mailom, </w:t>
      </w:r>
    </w:p>
    <w:p w:rsidRDefault="00CB02F4" w:rsidP="00CB02F4" w:rsidR="00292860">
      <w:pPr>
        <w:ind w:hanging="705" w:left="705"/>
        <w:jc w:val="both"/>
      </w:pPr>
      <w:r>
        <w:t xml:space="preserve">- </w:t>
      </w:r>
      <w:r w:rsidR="00292860">
        <w:t xml:space="preserve">HETA ASSET RESOLUTION d.o.o. Ljubljana po punomoćnicima Krajinović i partneri u </w:t>
      </w:r>
    </w:p>
    <w:p w:rsidRDefault="00292860" w:rsidP="00CB02F4" w:rsidR="00CB02F4">
      <w:pPr>
        <w:ind w:hanging="705" w:left="705"/>
        <w:jc w:val="both"/>
      </w:pPr>
      <w:r>
        <w:t xml:space="preserve">   Zagrebu, Boškovićeva 6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1073C3"/>
    <w:rsid w:val="00147102"/>
    <w:rsid w:val="00172436"/>
    <w:rsid w:val="00181682"/>
    <w:rsid w:val="001F7388"/>
    <w:rsid w:val="00282E78"/>
    <w:rsid w:val="00292860"/>
    <w:rsid w:val="0035517A"/>
    <w:rsid w:val="00380924"/>
    <w:rsid w:val="003A2066"/>
    <w:rsid w:val="003C5E26"/>
    <w:rsid w:val="0047406D"/>
    <w:rsid w:val="004A5836"/>
    <w:rsid w:val="004A6F4F"/>
    <w:rsid w:val="005615F3"/>
    <w:rsid w:val="005678C9"/>
    <w:rsid w:val="005E1C64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15278"/>
    <w:rsid w:val="00833B90"/>
    <w:rsid w:val="00860C24"/>
    <w:rsid w:val="008723DD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02F4"/>
    <w:rsid w:val="00CB253E"/>
    <w:rsid w:val="00CD562B"/>
    <w:rsid w:val="00CD76F4"/>
    <w:rsid w:val="00CE35C9"/>
    <w:rsid w:val="00DC4F3A"/>
    <w:rsid w:val="00DF04FF"/>
    <w:rsid w:val="00E82DF1"/>
    <w:rsid w:val="00ED4CA0"/>
    <w:rsid w:val="00F1024E"/>
    <w:rsid w:val="00F455C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184</properties:Words>
  <properties:Characters>833</properties:Characters>
  <properties:Lines>44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2016-09-20T08:37:00Z</dcterms:created>
  <dc:creator>Korisnik</dc:creator>
  <cp:lastModifiedBy>wsadmin</cp:lastModifiedBy>
  <cp:lastPrinted>2016-08-24T05:57:00Z</cp:lastPrinted>
  <dcterms:modified xmlns:xsi="http://www.w3.org/2001/XMLSchema-instance" xsi:type="dcterms:W3CDTF">2016-09-20T12:34:00Z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