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90e55" w14:paraId="ef90e55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03724D">
        <w:t>814</w:t>
      </w:r>
      <w:r w:rsidR="00D94EAF">
        <w:t>/2015</w:t>
      </w:r>
      <w:r w:rsidR="00D832D7">
        <w:t>-</w:t>
      </w:r>
      <w:r w:rsidR="00727A6F">
        <w:t>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C96C74" w:rsidR="00A54C72">
      <w:pPr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F2052F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C10BAB" w:rsidR="00EC61EE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03724D">
        <w:t>NOVA ZEMLJA d.o.o. Zadar, Obala Kneza Trpimira 30, Zadar</w:t>
      </w:r>
      <w:r w:rsidR="009F72C2">
        <w:t>,</w:t>
      </w:r>
      <w:r w:rsidR="00F3599C">
        <w:t xml:space="preserve"> </w:t>
      </w:r>
      <w:r w:rsidR="00DD64AF">
        <w:t xml:space="preserve">OIB: </w:t>
      </w:r>
      <w:r w:rsidR="0003724D">
        <w:t>56192037025</w:t>
      </w:r>
      <w:r w:rsidR="00DD64AF"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9F72C2">
        <w:t>0</w:t>
      </w:r>
      <w:r w:rsidR="0003724D">
        <w:t>3</w:t>
      </w:r>
      <w:r w:rsidR="006052A5">
        <w:t>. prosinca</w:t>
      </w:r>
      <w:r w:rsidR="006807DE">
        <w:t xml:space="preserve"> </w:t>
      </w:r>
      <w:r>
        <w:t>2015</w:t>
      </w:r>
      <w:r w:rsidRPr="00FC1537">
        <w:t>.</w:t>
      </w:r>
      <w:r w:rsidR="00D94EAF">
        <w:t xml:space="preserve">, </w:t>
      </w:r>
      <w:r w:rsidR="003A7028">
        <w:t>28</w:t>
      </w:r>
      <w:r>
        <w:t xml:space="preserve">. siječnja 2016. objavio je </w:t>
      </w:r>
    </w:p>
    <w:p w:rsidRDefault="00C10BAB" w:rsidP="00C10BAB" w:rsidR="00C10BAB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03724D">
        <w:t>NOVA ZEMLJA d.o.o. Zadar, Obala Kneza Trpimira 30, Zadar, OIB: 56192037025</w:t>
      </w:r>
      <w:r w:rsidR="009F72C2">
        <w:t>,</w:t>
      </w:r>
      <w:r w:rsidR="001D5ECE">
        <w:t xml:space="preserve"> </w:t>
      </w:r>
      <w:r>
        <w:t xml:space="preserve">na temelju neizvršenih osnova za plaćanje iznosi </w:t>
      </w:r>
      <w:r w:rsidR="0003724D">
        <w:t>83.847,56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9F72C2">
        <w:t>ju</w:t>
      </w:r>
      <w:r w:rsidRPr="00FC1537">
        <w:t xml:space="preserve"> se </w:t>
      </w:r>
      <w:r>
        <w:t>osob</w:t>
      </w:r>
      <w:r w:rsidR="009F72C2">
        <w:t>e</w:t>
      </w:r>
      <w:r>
        <w:t xml:space="preserve"> ovlašten</w:t>
      </w:r>
      <w:r w:rsidR="009F72C2">
        <w:t>e</w:t>
      </w:r>
      <w:r>
        <w:t xml:space="preserve"> za zastupanje </w:t>
      </w:r>
      <w:r w:rsidRPr="00FC1537">
        <w:t>dužnika</w:t>
      </w:r>
      <w:r>
        <w:t xml:space="preserve"> po zakonu </w:t>
      </w:r>
      <w:r w:rsidR="0003724D">
        <w:t>Mauro Bellini, Italija, Cavezzo Modena 41032, Via Salvo D''Acquisto 12</w:t>
      </w:r>
      <w:r w:rsidR="006052A5">
        <w:t>,</w:t>
      </w:r>
      <w:r w:rsidRPr="00FC1537">
        <w:t xml:space="preserve"> da u roku od 15 (petnaest) dana </w:t>
      </w:r>
      <w:r>
        <w:t>od dana objave ovog oglasa na e-o</w:t>
      </w:r>
      <w:r w:rsidR="009F72C2">
        <w:t>glasnoj ploči ovog suda, podnesu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03724D">
        <w:t>81</w:t>
      </w:r>
      <w:r w:rsidR="009F72C2">
        <w:t>4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BB5455">
        <w:t>2</w:t>
      </w:r>
      <w:r w:rsidR="003A7028">
        <w:t>8</w:t>
      </w:r>
      <w:r>
        <w:t>. siječnja 2016.</w:t>
      </w:r>
    </w:p>
    <w:p w:rsidRDefault="00365E15" w:rsidP="0091410E" w:rsidR="00365E15">
      <w:pPr>
        <w:jc w:val="center"/>
      </w:pPr>
    </w:p>
    <w:p w:rsidRDefault="00A73A11" w:rsidP="00A73A11" w:rsidR="00A73A11"/>
    <w:p w:rsidRDefault="00F3599C" w:rsidP="00F3599C" w:rsidR="00F3599C">
      <w:pPr>
        <w:jc w:val="right"/>
      </w:pPr>
      <w:r>
        <w:t>Sutkinja</w:t>
      </w:r>
    </w:p>
    <w:p w:rsidRDefault="00F3599C" w:rsidP="00F3599C" w:rsidR="00F3599C" w:rsidRPr="00F41C5D">
      <w:pPr>
        <w:jc w:val="right"/>
      </w:pPr>
      <w:r>
        <w:t>Tina Grgas</w:t>
      </w:r>
    </w:p>
    <w:p w:rsidRDefault="006977CD" w:rsidP="00D832D7" w:rsidR="006977CD" w:rsidRPr="003C4AD9">
      <w:pPr>
        <w:tabs>
          <w:tab w:pos="0" w:val="left"/>
        </w:tabs>
        <w:jc w:val="right"/>
      </w:pPr>
    </w:p>
    <w:p w:rsidRDefault="00F2052F" w:rsidP="006977CD" w:rsidR="007465D2">
      <w:pPr>
        <w:jc w:val="right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C10BAB" w:rsidR="00934D02">
      <w:headerReference w:type="default" r:id="rId9"/>
      <w:foot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421C59">
      <w:rPr>
        <w:noProof/>
      </w:rPr>
      <w:t>2</w:t>
    </w:r>
    <w:r>
      <w:fldChar w:fldCharType="end"/>
    </w:r>
  </w:p>
  <w:p w:rsidRDefault="00421C59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421C59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03724D">
      <w:t>814</w:t>
    </w:r>
    <w:r w:rsidR="006807DE">
      <w:t>/</w:t>
    </w:r>
    <w:r w:rsidR="006977CD">
      <w:t>2015-</w:t>
    </w:r>
    <w:r w:rsidR="00727A6F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3724D"/>
    <w:rsid w:val="00096499"/>
    <w:rsid w:val="000E0D53"/>
    <w:rsid w:val="00134CFF"/>
    <w:rsid w:val="00183F20"/>
    <w:rsid w:val="00194E11"/>
    <w:rsid w:val="001D5ECE"/>
    <w:rsid w:val="001F7949"/>
    <w:rsid w:val="003144A2"/>
    <w:rsid w:val="00365E15"/>
    <w:rsid w:val="003A7028"/>
    <w:rsid w:val="00412C90"/>
    <w:rsid w:val="00413077"/>
    <w:rsid w:val="00421C59"/>
    <w:rsid w:val="00482F9D"/>
    <w:rsid w:val="00524A91"/>
    <w:rsid w:val="0053677C"/>
    <w:rsid w:val="005E749D"/>
    <w:rsid w:val="006052A5"/>
    <w:rsid w:val="00631103"/>
    <w:rsid w:val="0065523A"/>
    <w:rsid w:val="006807DE"/>
    <w:rsid w:val="006977CD"/>
    <w:rsid w:val="006C682C"/>
    <w:rsid w:val="006E0CDA"/>
    <w:rsid w:val="006F6E1E"/>
    <w:rsid w:val="00707B19"/>
    <w:rsid w:val="00727A6F"/>
    <w:rsid w:val="007465D2"/>
    <w:rsid w:val="00755B97"/>
    <w:rsid w:val="007A58AC"/>
    <w:rsid w:val="007A7F80"/>
    <w:rsid w:val="008019F8"/>
    <w:rsid w:val="00824B82"/>
    <w:rsid w:val="00827919"/>
    <w:rsid w:val="00876A8D"/>
    <w:rsid w:val="00885CCF"/>
    <w:rsid w:val="008D2B74"/>
    <w:rsid w:val="0091410E"/>
    <w:rsid w:val="00934D02"/>
    <w:rsid w:val="00964B9A"/>
    <w:rsid w:val="0097661D"/>
    <w:rsid w:val="00991440"/>
    <w:rsid w:val="009B7A6B"/>
    <w:rsid w:val="009E4E03"/>
    <w:rsid w:val="009F01F7"/>
    <w:rsid w:val="009F72C2"/>
    <w:rsid w:val="00A1147B"/>
    <w:rsid w:val="00A30CC8"/>
    <w:rsid w:val="00A54C72"/>
    <w:rsid w:val="00A73A11"/>
    <w:rsid w:val="00B05CA1"/>
    <w:rsid w:val="00B3549A"/>
    <w:rsid w:val="00B66155"/>
    <w:rsid w:val="00BB5455"/>
    <w:rsid w:val="00BC01B8"/>
    <w:rsid w:val="00BE0D12"/>
    <w:rsid w:val="00C10BAB"/>
    <w:rsid w:val="00C362FB"/>
    <w:rsid w:val="00C96C74"/>
    <w:rsid w:val="00CE25AB"/>
    <w:rsid w:val="00D832D7"/>
    <w:rsid w:val="00D94EAF"/>
    <w:rsid w:val="00DD64AF"/>
    <w:rsid w:val="00EA7751"/>
    <w:rsid w:val="00EC61EE"/>
    <w:rsid w:val="00EF524A"/>
    <w:rsid w:val="00F2052F"/>
    <w:rsid w:val="00F3599C"/>
    <w:rsid w:val="00F52328"/>
    <w:rsid w:val="00FB461D"/>
    <w:rsid w:val="00FF4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1C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1C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1C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1C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1C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1C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1C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1C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1C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1C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St-814/2015</izvorni_sadrzaj>
    <derivirana_varijabla naziv="DomainObject.Predmet.OznakaBroj_1">St-814/2015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ZEMLJA društvo s ograničenom odgovornošću za graditeljstvo, turizam i trgovinu</izvorni_sadrzaj>
    <derivirana_varijabla naziv="DomainObject.Predmet.ProtustrankaFormated_1">  NOVA ZEMLJA društvo s ograničenom odgovornošću za graditeljstvo, turizam i trgovinu</derivirana_varijabla>
  </DomainObject.Predmet.ProtustrankaFormated>
  <DomainObject.Predmet.ProtustrankaFormatedOIB>
    <izvorni_sadrzaj>  NOVA ZEMLJA društvo s ograničenom odgovornošću za graditeljstvo, turizam i trgovinu, OIB 56192037025</izvorni_sadrzaj>
    <derivirana_varijabla naziv="DomainObject.Predmet.ProtustrankaFormatedOIB_1">  NOVA ZEMLJA društvo s ograničenom odgovornošću za graditeljstvo, turizam i trgovinu, OIB 56192037025</derivirana_varijabla>
  </DomainObject.Predmet.ProtustrankaFormatedOIB>
  <DomainObject.Predmet.ProtustrankaFormatedWithAdress>
    <izvorni_sadrzaj> NOVA ZEMLJA društvo s ograničenom odgovornošću za graditeljstvo, turizam i trgovinu, Obala Kneza Trpimira 30, 23000 Zadar</izvorni_sadrzaj>
    <derivirana_varijabla naziv="DomainObject.Predmet.ProtustrankaFormatedWithAdress_1"> NOVA ZEMLJA društvo s ograničenom odgovornošću za graditeljstvo, turizam i trgovinu, Obala Kneza Trpimira 30, 23000 Zadar</derivirana_varijabla>
  </DomainObject.Predmet.ProtustrankaFormatedWithAdress>
  <DomainObject.Predmet.ProtustrankaFormatedWithAdressOIB>
    <izvorni_sadrzaj> NOVA ZEMLJA društvo s ograničenom odgovornošću za graditeljstvo, turizam i trgovinu, OIB 56192037025, Obala Kneza Trpimira 30, 23000 Zadar</izvorni_sadrzaj>
    <derivirana_varijabla naziv="DomainObject.Predmet.ProtustrankaFormatedWithAdressOIB_1"> NOVA ZEMLJA društvo s ograničenom odgovornošću za graditeljstvo, turizam i trgovinu, OIB 56192037025, Obala Kneza Trpimira 30, 23000 Zadar</derivirana_varijabla>
  </DomainObject.Predmet.ProtustrankaFormatedWithAdressOIB>
  <DomainObject.Predmet.ProtustrankaWithAdress>
    <izvorni_sadrzaj>NOVA ZEMLJA društvo s ograničenom odgovornošću za graditeljstvo, turizam i trgovinu Obala Kneza Trpimira 30, 23000 Zadar</izvorni_sadrzaj>
    <derivirana_varijabla naziv="DomainObject.Predmet.ProtustrankaWithAdress_1">NOVA ZEMLJA društvo s ograničenom odgovornošću za graditeljstvo, turizam i trgovinu Obala Kneza Trpimira 30, 23000 Zadar</derivirana_varijabla>
  </DomainObject.Predmet.ProtustrankaWithAdress>
  <DomainObject.Predmet.ProtustrankaWithAdressOIB>
    <izvorni_sadrzaj>NOVA ZEMLJA društvo s ograničenom odgovornošću za graditeljstvo, turizam i trgovinu, OIB 56192037025, Obala Kneza Trpimira 30, 23000 Zadar</izvorni_sadrzaj>
    <derivirana_varijabla naziv="DomainObject.Predmet.ProtustrankaWithAdressOIB_1">NOVA ZEMLJA društvo s ograničenom odgovornošću za graditeljstvo, turizam i trgovinu, OIB 56192037025, Obala Kneza Trpimira 30, 23000 Zadar</derivirana_varijabla>
  </DomainObject.Predmet.ProtustrankaWithAdressOIB>
  <DomainObject.Predmet.ProtustrankaNazivFormated>
    <izvorni_sadrzaj>NOVA ZEMLJA društvo s ograničenom odgovornošću za graditeljstvo, turizam i trgovinu</izvorni_sadrzaj>
    <derivirana_varijabla naziv="DomainObject.Predmet.ProtustrankaNazivFormated_1">NOVA ZEMLJA društvo s ograničenom odgovornošću za graditeljstvo, turizam i trgovinu</derivirana_varijabla>
  </DomainObject.Predmet.ProtustrankaNazivFormated>
  <DomainObject.Predmet.ProtustrankaNazivFormatedOIB>
    <izvorni_sadrzaj>NOVA ZEMLJA društvo s ograničenom odgovornošću za graditeljstvo, turizam i trgovinu, OIB 56192037025</izvorni_sadrzaj>
    <derivirana_varijabla naziv="DomainObject.Predmet.ProtustrankaNazivFormatedOIB_1">NOVA ZEMLJA društvo s ograničenom odgovornošću za graditeljstvo, turizam i trgovinu, OIB 56192037025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83847.56</izvorni_sadrzaj>
    <derivirana_varijabla naziv="DomainObject.Predmet.TrenutnaVrijednost_1">83847.56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NOVA ZEMLJA društvo s ograničenom odgovornošću za graditeljstvo, turizam i trgovinu</item>
    </izvorni_sadrzaj>
    <derivirana_varijabla naziv="DomainObject.Predmet.ProtuStrankaListFormated_1">
      <item>NOVA ZEMLJA društvo s ograničenom odgovornošću za graditeljstvo, turizam i trgovinu</item>
    </derivirana_varijabla>
  </DomainObject.Predmet.ProtuStrankaListFormated>
  <DomainObject.Predmet.ProtuStrankaListFormatedOIB>
    <izvorni_sadrzaj>
      <item>NOVA ZEMLJA društvo s ograničenom odgovornošću za graditeljstvo, turizam i trgovinu, OIB 56192037025</item>
    </izvorni_sadrzaj>
    <derivirana_varijabla naziv="DomainObject.Predmet.ProtuStrankaListFormatedOIB_1">
      <item>NOVA ZEMLJA društvo s ograničenom odgovornošću za graditeljstvo, turizam i trgovinu, OIB 56192037025</item>
    </derivirana_varijabla>
  </DomainObject.Predmet.ProtuStrankaListFormatedOIB>
  <DomainObject.Predmet.ProtuStrankaListFormatedWithAdress>
    <izvorni_sadrzaj>
      <item>NOVA ZEMLJA društvo s ograničenom odgovornošću za graditeljstvo, turizam i trgovinu, Obala Kneza Trpimira 30, 23000 Zadar</item>
    </izvorni_sadrzaj>
    <derivirana_varijabla naziv="DomainObject.Predmet.ProtuStrankaListFormatedWithAdress_1">
      <item>NOVA ZEMLJA društvo s ograničenom odgovornošću za graditeljstvo, turizam i trgovinu, Obala Kneza Trpimira 30, 23000 Zadar</item>
    </derivirana_varijabla>
  </DomainObject.Predmet.ProtuStrankaListFormatedWithAdress>
  <DomainObject.Predmet.ProtuStrankaListFormatedWithAdressOIB>
    <izvorni_sadrzaj>
      <item>NOVA ZEMLJA društvo s ograničenom odgovornošću za graditeljstvo, turizam i trgovinu, OIB 56192037025, Obala Kneza Trpimira 30, 23000 Zadar</item>
    </izvorni_sadrzaj>
    <derivirana_varijabla naziv="DomainObject.Predmet.ProtuStrankaListFormatedWithAdressOIB_1">
      <item>NOVA ZEMLJA društvo s ograničenom odgovornošću za graditeljstvo, turizam i trgovinu, OIB 56192037025, Obala Kneza Trpimira 30, 23000 Zadar</item>
    </derivirana_varijabla>
  </DomainObject.Predmet.ProtuStrankaListFormatedWithAdressOIB>
  <DomainObject.Predmet.ProtuStrankaListNazivFormated>
    <izvorni_sadrzaj>
      <item>NOVA ZEMLJA društvo s ograničenom odgovornošću za graditeljstvo, turizam i trgovinu</item>
    </izvorni_sadrzaj>
    <derivirana_varijabla naziv="DomainObject.Predmet.ProtuStrankaListNazivFormated_1">
      <item>NOVA ZEMLJA društvo s ograničenom odgovornošću za graditeljstvo, turizam i trgovinu</item>
    </derivirana_varijabla>
  </DomainObject.Predmet.ProtuStrankaListNazivFormated>
  <DomainObject.Predmet.ProtuStrankaListNazivFormatedOIB>
    <izvorni_sadrzaj>
      <item>NOVA ZEMLJA društvo s ograničenom odgovornošću za graditeljstvo, turizam i trgovinu, OIB 56192037025</item>
    </izvorni_sadrzaj>
    <derivirana_varijabla naziv="DomainObject.Predmet.ProtuStrankaListNazivFormatedOIB_1">
      <item>NOVA ZEMLJA društvo s ograničenom odgovornošću za graditeljstvo, turizam i trgovinu, OIB 56192037025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NOVA ZEMLJA društvo s ograničenom odgovornošću za graditeljstvo, turizam i trgovinu</izvorni_sadrzaj>
    <derivirana_varijabla naziv="DomainObject.Predmet.ProtustrankaIDrugi_1">NOVA ZEMLJA društvo s ograničenom odgovornošću za graditeljstvo, turizam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NOVA ZEMLJA društvo s ograničenom odgovornošću za graditeljstvo, turizam i trgovinu, OIB 56192037025, Obala Kneza Trpimira 30, 23000 Zadar</izvorni_sadrzaj>
    <derivirana_varijabla naziv="DomainObject.Predmet.ProtustrankaIDrugiAdressOIB_1">NOVA ZEMLJA društvo s ograničenom odgovornošću za graditeljstvo, turizam i trgovinu, OIB 56192037025, Obala Kneza Trpimira 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NOVA ZEMLJA društvo s ograničenom odgovornošću za graditeljstvo, turizam i trgovinu</item>
    </izvorni_sadrzaj>
    <derivirana_varijabla naziv="DomainObject.Predmet.SudioniciListNaziv_1">
      <item>FINA</item>
      <item>NOVA ZEMLJA društvo s ograničenom odgovornošću za graditeljstvo, turizam i trgovinu</item>
    </derivirana_varijabla>
  </DomainObject.Predmet.SudioniciListNaziv>
  <DomainObject.Predmet.SudioniciListAdressOIB>
    <izvorni_sadrzaj>
      <item>FINA, OIB 85821130368</item>
      <item>NOVA ZEMLJA društvo s ograničenom odgovornošću za graditeljstvo, turizam i trgovinu, OIB 56192037025, Obala Kneza Trpimira 30,23000 Zadar</item>
    </izvorni_sadrzaj>
    <derivirana_varijabla naziv="DomainObject.Predmet.SudioniciListAdressOIB_1">
      <item>FINA, OIB 85821130368</item>
      <item>NOVA ZEMLJA društvo s ograničenom odgovornošću za graditeljstvo, turizam i trgovinu, OIB 56192037025, Obala Kneza Trpimira 30,23000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56192037025</item>
    </izvorni_sadrzaj>
    <derivirana_varijabla naziv="DomainObject.Predmet.SudioniciListNazivOIB_1">
      <item>, OIB 85821130368</item>
      <item>, OIB 56192037025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2080</properties:Characters>
  <properties:Lines>62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2016-01-28T12:43:00Z</dcterms:created>
  <dc:creator>Tina Grgas</dc:creator>
  <cp:lastModifiedBy>Nena Mužanović</cp:lastModifiedBy>
  <cp:lastPrinted>2016-01-28T12:43:00Z</cp:lastPrinted>
  <dcterms:modified xmlns:xsi="http://www.w3.org/2001/XMLSchema-instance" xsi:type="dcterms:W3CDTF">2016-01-28T12:47:00Z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