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8f97" w14:paraId="9488f97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F21C32">
        <w:t>864</w:t>
      </w:r>
      <w:r w:rsidR="00C112A2">
        <w:t>/</w:t>
      </w:r>
      <w:r w:rsidR="00F334C8">
        <w:t>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F21C32">
        <w:t xml:space="preserve">Financijske agencije Regionalni centar Osijek Podružnica Osijek, L. </w:t>
      </w:r>
      <w:proofErr w:type="spellStart"/>
      <w:r w:rsidR="00F21C32">
        <w:t>Jagera</w:t>
      </w:r>
      <w:proofErr w:type="spellEnd"/>
      <w:r w:rsidR="00F21C32">
        <w:t xml:space="preserve"> 3, </w:t>
      </w:r>
      <w:proofErr w:type="spellStart"/>
      <w:r w:rsidR="00F21C32">
        <w:t>OIB</w:t>
      </w:r>
      <w:proofErr w:type="spellEnd"/>
      <w:r w:rsidR="00F21C32">
        <w:t xml:space="preserve">: 85821130368, za pokretanje skraćenog stečajnog postupka nad dužnikom  BOJAN TRGOVINA j.d.o.o. za trgovinu i usluge Vinkovački Banovci, Maršala Tita 10, </w:t>
      </w:r>
      <w:proofErr w:type="spellStart"/>
      <w:r w:rsidR="00F21C32">
        <w:t>OIB</w:t>
      </w:r>
      <w:proofErr w:type="spellEnd"/>
      <w:r w:rsidR="00F21C32">
        <w:t xml:space="preserve">: 07270648982, </w:t>
      </w:r>
      <w:proofErr w:type="spellStart"/>
      <w:r w:rsidR="00F21C32">
        <w:t>MBS</w:t>
      </w:r>
      <w:proofErr w:type="spellEnd"/>
      <w:r w:rsidR="00F21C32">
        <w:t>: 030178339, dana 21.</w:t>
      </w:r>
      <w:r w:rsidR="00A93728">
        <w:t xml:space="preserve"> rujna</w:t>
      </w:r>
      <w:r w:rsidR="00C112A2">
        <w:t xml:space="preserve">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F21C32">
        <w:t xml:space="preserve">BOJAN TRGOVINA j.d.o.o. za trgovinu i usluge Vinkovački Banovci, Maršala Tita 10, </w:t>
      </w:r>
      <w:proofErr w:type="spellStart"/>
      <w:r w:rsidR="00F21C32">
        <w:t>OIB</w:t>
      </w:r>
      <w:proofErr w:type="spellEnd"/>
      <w:r w:rsidR="00F21C32">
        <w:t>: 07270648982.</w:t>
      </w:r>
      <w:r w:rsidR="004E7671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E7671" w:rsidR="004E7671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A93728">
        <w:t xml:space="preserve">Karlo </w:t>
      </w:r>
      <w:proofErr w:type="spellStart"/>
      <w:r w:rsidR="00A93728">
        <w:t>Šatvar</w:t>
      </w:r>
      <w:proofErr w:type="spellEnd"/>
      <w:r w:rsidR="00A93728">
        <w:t xml:space="preserve">, </w:t>
      </w:r>
      <w:proofErr w:type="spellStart"/>
      <w:r w:rsidR="00A93728">
        <w:t>OIB</w:t>
      </w:r>
      <w:proofErr w:type="spellEnd"/>
      <w:r w:rsidR="00A93728">
        <w:t>: 24771511882, Osijek, Zagrebačka 30.</w:t>
      </w:r>
      <w:r w:rsidR="004E7671">
        <w:t xml:space="preserve">  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F21C32">
        <w:t xml:space="preserve">BOJAN TRGOVINA j.d.o.o. za trgovinu i usluge Vinkovački Banovci, Maršala Tita 10, </w:t>
      </w:r>
      <w:proofErr w:type="spellStart"/>
      <w:r w:rsidR="00F21C32">
        <w:t>OIB</w:t>
      </w:r>
      <w:proofErr w:type="spellEnd"/>
      <w:r w:rsidR="00F21C32">
        <w:t>: 07270648982.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F21C32">
        <w:rPr>
          <w:bCs/>
        </w:rPr>
        <w:t>21. svibnja</w:t>
      </w:r>
      <w:r w:rsidR="008D083C">
        <w:rPr>
          <w:bCs/>
        </w:rPr>
        <w:t xml:space="preserve"> </w:t>
      </w:r>
      <w:r w:rsidR="00F334C8">
        <w:rPr>
          <w:bCs/>
        </w:rPr>
        <w:t>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r w:rsidR="00F21C32">
        <w:t xml:space="preserve">BOJAN TRGOVINA j.d.o.o. za trgovinu i usluge Vinkovački Banovci, Maršala Tita 10, </w:t>
      </w:r>
      <w:proofErr w:type="spellStart"/>
      <w:r w:rsidR="00F21C32">
        <w:t>OIB</w:t>
      </w:r>
      <w:proofErr w:type="spellEnd"/>
      <w:r w:rsidR="00F21C32">
        <w:t>: 07270648982.</w:t>
      </w:r>
      <w:r w:rsidR="004E7671">
        <w:t xml:space="preserve"> 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A93728">
        <w:t>2</w:t>
      </w:r>
      <w:r w:rsidR="00F21C32">
        <w:t>5. svibnja</w:t>
      </w:r>
      <w:r w:rsidR="00F334C8">
        <w:t xml:space="preserve"> 2018.</w:t>
      </w:r>
      <w:r>
        <w:t xml:space="preserve">, objavio oglas na mrežnoj stranici e-oglasna ploča sudova pod </w:t>
      </w:r>
      <w:r>
        <w:lastRenderedPageBreak/>
        <w:t>poslovnim brojem St-</w:t>
      </w:r>
      <w:r w:rsidR="00F21C32">
        <w:t>864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F21C32">
        <w:t>21</w:t>
      </w:r>
      <w:r w:rsidR="00A93728">
        <w:t>. rujna</w:t>
      </w:r>
      <w:r w:rsidR="00C112A2">
        <w:t xml:space="preserve"> </w:t>
      </w:r>
      <w:r w:rsidR="00F334C8">
        <w:t xml:space="preserve">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DC7D5D" w:rsidP="00996504" w:rsidR="00DC7D5D">
      <w:pPr>
        <w:pStyle w:val="Tijeloteksta"/>
        <w:jc w:val="left"/>
      </w:pPr>
    </w:p>
    <w:sectPr w:rsidSect="00F334C8" w:rsidR="00DC7D5D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F21C32">
      <w:t>864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B552A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5957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E7671"/>
    <w:rsid w:val="004F5FE8"/>
    <w:rsid w:val="00527D94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560BC"/>
    <w:rsid w:val="00860129"/>
    <w:rsid w:val="00875548"/>
    <w:rsid w:val="008A66B9"/>
    <w:rsid w:val="008C7029"/>
    <w:rsid w:val="008D083C"/>
    <w:rsid w:val="00901EF5"/>
    <w:rsid w:val="00912CF5"/>
    <w:rsid w:val="009213E3"/>
    <w:rsid w:val="009371EB"/>
    <w:rsid w:val="00937840"/>
    <w:rsid w:val="00941B13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93728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E0AFD"/>
    <w:rsid w:val="00BE33FF"/>
    <w:rsid w:val="00C112A2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21C32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5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B552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B552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52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52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55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B552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B552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52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52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St-864/2018</izvorni_sadrzaj>
    <derivirana_varijabla naziv="DomainObject.Predmet.OznakaBroj_1">St-864/2018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BOJAN TRGOVINA j.d.o.o. za trgovinu i usluge</izvorni_sadrzaj>
    <derivirana_varijabla naziv="DomainObject.Predmet.ProtustrankaFormated_1">  BOJAN TRGOVINA j.d.o.o. za trgovinu i usluge</derivirana_varijabla>
  </DomainObject.Predmet.ProtustrankaFormated>
  <DomainObject.Predmet.ProtustrankaFormatedOIB>
    <izvorni_sadrzaj>  BOJAN TRGOVINA j.d.o.o. za trgovinu i usluge, OIB 07270648982</izvorni_sadrzaj>
    <derivirana_varijabla naziv="DomainObject.Predmet.ProtustrankaFormatedOIB_1">  BOJAN TRGOVINA j.d.o.o. za trgovinu i usluge, OIB 07270648982</derivirana_varijabla>
  </DomainObject.Predmet.ProtustrankaFormatedOIB>
  <DomainObject.Predmet.ProtustrankaFormatedWithAdress>
    <izvorni_sadrzaj> BOJAN TRGOVINA j.d.o.o. za trgovinu i usluge, Maršala Tita 10, 32247 Vinkovački Banovci</izvorni_sadrzaj>
    <derivirana_varijabla naziv="DomainObject.Predmet.ProtustrankaFormatedWithAdress_1"> BOJAN TRGOVINA j.d.o.o. za trgovinu i usluge, Maršala Tita 10, 32247 Vinkovački Banovci</derivirana_varijabla>
  </DomainObject.Predmet.ProtustrankaFormatedWithAdress>
  <DomainObject.Predmet.ProtustrankaFormatedWithAdressOIB>
    <izvorni_sadrzaj> BOJAN TRGOVINA j.d.o.o. za trgovinu i usluge, OIB 07270648982, Maršala Tita 10, 32247 Vinkovački Banovci</izvorni_sadrzaj>
    <derivirana_varijabla naziv="DomainObject.Predmet.ProtustrankaFormatedWithAdressOIB_1"> BOJAN TRGOVINA j.d.o.o. za trgovinu i usluge, OIB 07270648982, Maršala Tita 10, 32247 Vinkovački Banovci</derivirana_varijabla>
  </DomainObject.Predmet.ProtustrankaFormatedWithAdressOIB>
  <DomainObject.Predmet.ProtustrankaWithAdress>
    <izvorni_sadrzaj>BOJAN TRGOVINA j.d.o.o. za trgovinu i usluge Maršala Tita 10, 32247 Vinkovački Banovci</izvorni_sadrzaj>
    <derivirana_varijabla naziv="DomainObject.Predmet.ProtustrankaWithAdress_1">BOJAN TRGOVINA j.d.o.o. za trgovinu i usluge Maršala Tita 10, 32247 Vinkovački Banovci</derivirana_varijabla>
  </DomainObject.Predmet.ProtustrankaWithAdress>
  <DomainObject.Predmet.ProtustrankaWithAdressOIB>
    <izvorni_sadrzaj>BOJAN TRGOVINA j.d.o.o. za trgovinu i usluge, OIB 07270648982, Maršala Tita 10, 32247 Vinkovački Banovci</izvorni_sadrzaj>
    <derivirana_varijabla naziv="DomainObject.Predmet.ProtustrankaWithAdressOIB_1">BOJAN TRGOVINA j.d.o.o. za trgovinu i usluge, OIB 07270648982, Maršala Tita 10, 32247 Vinkovački Banovci</derivirana_varijabla>
  </DomainObject.Predmet.ProtustrankaWithAdressOIB>
  <DomainObject.Predmet.ProtustrankaNazivFormated>
    <izvorni_sadrzaj>BOJAN TRGOVINA j.d.o.o. za trgovinu i usluge</izvorni_sadrzaj>
    <derivirana_varijabla naziv="DomainObject.Predmet.ProtustrankaNazivFormated_1">BOJAN TRGOVINA j.d.o.o. za trgovinu i usluge</derivirana_varijabla>
  </DomainObject.Predmet.ProtustrankaNazivFormated>
  <DomainObject.Predmet.ProtustrankaNazivFormatedOIB>
    <izvorni_sadrzaj>BOJAN TRGOVINA j.d.o.o. za trgovinu i usluge, OIB 07270648982</izvorni_sadrzaj>
    <derivirana_varijabla naziv="DomainObject.Predmet.ProtustrankaNazivFormatedOIB_1">BOJAN TRGOVINA j.d.o.o. za trgovinu i usluge, OIB 07270648982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BOJAN TRGOVINA j.d.o.o. za trgovinu i usluge</item>
    </izvorni_sadrzaj>
    <derivirana_varijabla naziv="DomainObject.Predmet.ProtuStrankaListFormated_1">
      <item>BOJAN TRGOVINA j.d.o.o. za trgovinu i usluge</item>
    </derivirana_varijabla>
  </DomainObject.Predmet.ProtuStrankaListFormated>
  <DomainObject.Predmet.ProtuStrankaListFormatedOIB>
    <izvorni_sadrzaj>
      <item>BOJAN TRGOVINA j.d.o.o. za trgovinu i usluge, OIB 07270648982</item>
    </izvorni_sadrzaj>
    <derivirana_varijabla naziv="DomainObject.Predmet.ProtuStrankaListFormatedOIB_1">
      <item>BOJAN TRGOVINA j.d.o.o. za trgovinu i usluge, OIB 07270648982</item>
    </derivirana_varijabla>
  </DomainObject.Predmet.ProtuStrankaListFormatedOIB>
  <DomainObject.Predmet.ProtuStrankaListFormatedWithAdress>
    <izvorni_sadrzaj>
      <item>BOJAN TRGOVINA j.d.o.o. za trgovinu i usluge, Maršala Tita 10, 32247 Vinkovački Banovci</item>
    </izvorni_sadrzaj>
    <derivirana_varijabla naziv="DomainObject.Predmet.ProtuStrankaListFormatedWithAdress_1">
      <item>BOJAN TRGOVINA j.d.o.o. za trgovinu i usluge, Maršala Tita 10, 32247 Vinkovački Banovci</item>
    </derivirana_varijabla>
  </DomainObject.Predmet.ProtuStrankaListFormatedWithAdress>
  <DomainObject.Predmet.ProtuStrankaListFormatedWithAdressOIB>
    <izvorni_sadrzaj>
      <item>BOJAN TRGOVINA j.d.o.o. za trgovinu i usluge, OIB 07270648982, Maršala Tita 10, 32247 Vinkovački Banovci</item>
    </izvorni_sadrzaj>
    <derivirana_varijabla naziv="DomainObject.Predmet.ProtuStrankaListFormatedWithAdressOIB_1">
      <item>BOJAN TRGOVINA j.d.o.o. za trgovinu i usluge, OIB 07270648982, Maršala Tita 10, 32247 Vinkovački Banovci</item>
    </derivirana_varijabla>
  </DomainObject.Predmet.ProtuStrankaListFormatedWithAdressOIB>
  <DomainObject.Predmet.ProtuStrankaListNazivFormated>
    <izvorni_sadrzaj>
      <item>BOJAN TRGOVINA j.d.o.o. za trgovinu i usluge</item>
    </izvorni_sadrzaj>
    <derivirana_varijabla naziv="DomainObject.Predmet.ProtuStrankaListNazivFormated_1">
      <item>BOJAN TRGOVINA j.d.o.o. za trgovinu i usluge</item>
    </derivirana_varijabla>
  </DomainObject.Predmet.ProtuStrankaListNazivFormated>
  <DomainObject.Predmet.ProtuStrankaListNazivFormatedOIB>
    <izvorni_sadrzaj>
      <item>BOJAN TRGOVINA j.d.o.o. za trgovinu i usluge, OIB 07270648982</item>
    </izvorni_sadrzaj>
    <derivirana_varijabla naziv="DomainObject.Predmet.ProtuStrankaListNazivFormatedOIB_1">
      <item>BOJAN TRGOVINA j.d.o.o. za trgovinu i usluge, OIB 07270648982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BOJAN TRGOVINA j.d.o.o. za trgovinu i usluge</izvorni_sadrzaj>
    <derivirana_varijabla naziv="DomainObject.Predmet.ProtustrankaIDrugi_1">BOJAN TRGOVINA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BOJAN TRGOVINA j.d.o.o. za trgovinu i usluge, OIB 07270648982, Maršala Tita 10, 32247 Vinkovački Banovci</izvorni_sadrzaj>
    <derivirana_varijabla naziv="DomainObject.Predmet.ProtustrankaIDrugiAdressOIB_1">BOJAN TRGOVINA j.d.o.o. za trgovinu i usluge, OIB 07270648982, Maršala Tita 10, 32247 Vinkovački Banovci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BOJAN TRGOVINA j.d.o.o. za trgovinu i usluge</item>
    </izvorni_sadrzaj>
    <derivirana_varijabla naziv="DomainObject.Predmet.SudioniciListNaziv_1">
      <item>FINA RC OSIJEK</item>
      <item>BOJAN TRGOVINA j.d.o.o. za trgovinu i usluge</item>
    </derivirana_varijabla>
  </DomainObject.Predmet.SudioniciListNaziv>
  <DomainObject.Predmet.SudioniciListAdressOIB>
    <izvorni_sadrzaj>
      <item>FINA RC OSIJEK, OIB 85821130368</item>
      <item>BOJAN TRGOVINA j.d.o.o. za trgovinu i usluge, OIB 07270648982, Maršala Tita 10,32247 Vinkovački Banovci</item>
    </izvorni_sadrzaj>
    <derivirana_varijabla naziv="DomainObject.Predmet.SudioniciListAdressOIB_1">
      <item>FINA RC OSIJEK, OIB 85821130368</item>
      <item>BOJAN TRGOVINA j.d.o.o. za trgovinu i usluge, OIB 07270648982, Maršala Tita 10,32247 Vinkovački Banovci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07270648982</item>
    </izvorni_sadrzaj>
    <derivirana_varijabla naziv="DomainObject.Predmet.SudioniciListNazivOIB_1">
      <item>, OIB 85821130368</item>
      <item>, OIB 07270648982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F00629-6709-4DF7-B340-3E59B25341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2775</properties:Characters>
  <properties:Lines>80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2018-09-21T06:31:00Z</dcterms:created>
  <dc:creator>Korisnik</dc:creator>
  <cp:lastModifiedBy>Ljiljana Floršić</cp:lastModifiedBy>
  <cp:lastPrinted>2018-09-06T09:03:00Z</cp:lastPrinted>
  <dcterms:modified xmlns:xsi="http://www.w3.org/2001/XMLSchema-instance" xsi:type="dcterms:W3CDTF">2018-09-21T06:33:00Z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(St-864-18 - otvaranje i zaključenje - Karlo Šatvar.docx)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