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c0fa" w14:paraId="009c0fa" w:rsidRDefault="00392BB8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7.St.820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F627BB" w:rsidR="00407841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92591E">
        <w:t xml:space="preserve"> </w:t>
      </w:r>
      <w:r w:rsidR="00F627BB">
        <w:rPr>
          <w:sz w:val="22"/>
          <w:szCs w:val="22"/>
        </w:rPr>
        <w:t>BANAC j.d.o.o., Popovići, Tepin do 2, OIB: 38493944794</w:t>
      </w:r>
      <w:r w:rsidR="00F627BB">
        <w:t xml:space="preserve">, </w:t>
      </w:r>
      <w:r w:rsidRPr="00F14A92">
        <w:t>dana</w:t>
      </w:r>
      <w:r w:rsidR="00583F5B" w:rsidRPr="00F14A92">
        <w:t xml:space="preserve"> </w:t>
      </w:r>
      <w:r w:rsidR="0092591E">
        <w:t>1</w:t>
      </w:r>
      <w:r w:rsidR="00F627BB">
        <w:t>6</w:t>
      </w:r>
      <w:r w:rsidR="0092591E">
        <w:t xml:space="preserve">. kolovoza </w:t>
      </w:r>
      <w:r w:rsidR="00583F5B" w:rsidRPr="00F14A92">
        <w:t xml:space="preserve"> 2016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F627BB">
        <w:rPr>
          <w:sz w:val="22"/>
          <w:szCs w:val="22"/>
        </w:rPr>
        <w:t>BANAC j.d.o.o., Popovići, Tepin do 2, OIB: 38493944794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F627BB">
        <w:t>pozivom na broj 10-820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6E55D9">
        <w:t>22</w:t>
      </w:r>
      <w:r w:rsidRPr="00F14A92">
        <w:t xml:space="preserve">. </w:t>
      </w:r>
      <w:r w:rsidR="006E55D9">
        <w:t>ožujka</w:t>
      </w:r>
      <w:r w:rsidR="002D78E4" w:rsidRPr="00F14A92">
        <w:t xml:space="preserve"> 2016</w:t>
      </w:r>
      <w:r w:rsidRPr="00F14A92">
        <w:t>.g. prijedlog za otvaranje stečajnog postupka nad dužnikom</w:t>
      </w:r>
      <w:r w:rsidR="001B47A7" w:rsidRPr="00F14A92">
        <w:t xml:space="preserve"> </w:t>
      </w:r>
      <w:r w:rsidR="00F627BB">
        <w:rPr>
          <w:sz w:val="22"/>
          <w:szCs w:val="22"/>
        </w:rPr>
        <w:t>BANAC j.d.o.o., Popovići, Tepin do 2, OIB: 38493944794</w:t>
      </w:r>
      <w:r w:rsidR="0092591E">
        <w:rPr>
          <w:sz w:val="22"/>
          <w:szCs w:val="22"/>
        </w:rPr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 posl.br. St.</w:t>
      </w:r>
      <w:r w:rsidR="00392BB8">
        <w:t>820</w:t>
      </w:r>
      <w:r w:rsidR="008C23BA">
        <w:t>/</w:t>
      </w:r>
      <w:r w:rsidR="002D78E4" w:rsidRPr="00F14A92">
        <w:t xml:space="preserve">16 od </w:t>
      </w:r>
      <w:r w:rsidR="00392BB8">
        <w:t>11</w:t>
      </w:r>
      <w:r w:rsidRPr="00F14A92">
        <w:t xml:space="preserve">. </w:t>
      </w:r>
      <w:r w:rsidR="00392BB8">
        <w:t>travnj</w:t>
      </w:r>
      <w:r w:rsidR="004A2886">
        <w:t>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392BB8">
        <w:t>1</w:t>
      </w:r>
      <w:r w:rsidR="004778A7">
        <w:t>.</w:t>
      </w:r>
      <w:r w:rsidR="00392BB8">
        <w:t>702</w:t>
      </w:r>
      <w:r w:rsidR="004778A7">
        <w:t>,</w:t>
      </w:r>
      <w:r w:rsidR="00392BB8">
        <w:t>54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392BB8">
        <w:t>554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2591E">
        <w:rPr>
          <w:b/>
        </w:rPr>
        <w:t>1</w:t>
      </w:r>
      <w:r w:rsidR="00F627BB">
        <w:rPr>
          <w:b/>
        </w:rPr>
        <w:t>6</w:t>
      </w:r>
      <w:r w:rsidR="0092591E">
        <w:rPr>
          <w:b/>
        </w:rPr>
        <w:t xml:space="preserve">. kolovoza </w:t>
      </w:r>
      <w:r w:rsidR="00AC50D3">
        <w:rPr>
          <w:b/>
        </w:rPr>
        <w:t xml:space="preserve"> 2016.g.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9EF">
          <w:rPr>
            <w:noProof/>
          </w:rPr>
          <w:t>2</w:t>
        </w:r>
        <w:r>
          <w:fldChar w:fldCharType="end"/>
        </w:r>
        <w:r w:rsidR="00392BB8">
          <w:t xml:space="preserve"> </w:t>
        </w:r>
        <w:r w:rsidR="00392BB8">
          <w:tab/>
        </w:r>
        <w:r w:rsidR="00392BB8">
          <w:tab/>
          <w:t>Posl.br. 7.St.820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1A5D1D"/>
    <w:rsid w:val="001B47A7"/>
    <w:rsid w:val="002D78E4"/>
    <w:rsid w:val="00392BB8"/>
    <w:rsid w:val="00407841"/>
    <w:rsid w:val="00443432"/>
    <w:rsid w:val="004778A7"/>
    <w:rsid w:val="004A2886"/>
    <w:rsid w:val="00550A50"/>
    <w:rsid w:val="00583F5B"/>
    <w:rsid w:val="005C12B7"/>
    <w:rsid w:val="0065181B"/>
    <w:rsid w:val="006E55D9"/>
    <w:rsid w:val="008C23BA"/>
    <w:rsid w:val="0092591E"/>
    <w:rsid w:val="009D5071"/>
    <w:rsid w:val="00A126EF"/>
    <w:rsid w:val="00A43549"/>
    <w:rsid w:val="00AC50D3"/>
    <w:rsid w:val="00C409EF"/>
    <w:rsid w:val="00CC5486"/>
    <w:rsid w:val="00EA5C88"/>
    <w:rsid w:val="00F14A92"/>
    <w:rsid w:val="00F6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9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9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9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9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0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9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9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9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9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St-820/2016</izvorni_sadrzaj>
    <derivirana_varijabla naziv="DomainObject.Predmet.OznakaBroj_1">St-820/2016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BANAC j.d.o.o. za usluge</izvorni_sadrzaj>
    <derivirana_varijabla naziv="DomainObject.Predmet.ProtustrankaFormated_1">  BANAC j.d.o.o. za usluge</derivirana_varijabla>
  </DomainObject.Predmet.ProtustrankaFormated>
  <DomainObject.Predmet.ProtustrankaFormatedOIB>
    <izvorni_sadrzaj>  BANAC j.d.o.o. za usluge, OIB 38493944794</izvorni_sadrzaj>
    <derivirana_varijabla naziv="DomainObject.Predmet.ProtustrankaFormatedOIB_1">  BANAC j.d.o.o. za usluge, OIB 38493944794</derivirana_varijabla>
  </DomainObject.Predmet.ProtustrankaFormatedOIB>
  <DomainObject.Predmet.ProtustrankaFormatedWithAdress>
    <izvorni_sadrzaj> BANAC j.d.o.o. za usluge, Tepin do 2, 20215 Popovići</izvorni_sadrzaj>
    <derivirana_varijabla naziv="DomainObject.Predmet.ProtustrankaFormatedWithAdress_1"> BANAC j.d.o.o. za usluge, Tepin do 2, 20215 Popovići</derivirana_varijabla>
  </DomainObject.Predmet.ProtustrankaFormatedWithAdress>
  <DomainObject.Predmet.ProtustrankaFormatedWithAdressOIB>
    <izvorni_sadrzaj> BANAC j.d.o.o. za usluge, OIB 38493944794, Tepin do 2, 20215 Popovići</izvorni_sadrzaj>
    <derivirana_varijabla naziv="DomainObject.Predmet.ProtustrankaFormatedWithAdressOIB_1"> BANAC j.d.o.o. za usluge, OIB 38493944794, Tepin do 2, 20215 Popovići</derivirana_varijabla>
  </DomainObject.Predmet.ProtustrankaFormatedWithAdressOIB>
  <DomainObject.Predmet.ProtustrankaWithAdress>
    <izvorni_sadrzaj>BANAC j.d.o.o. za usluge Tepin do 2, 20215 Popovići</izvorni_sadrzaj>
    <derivirana_varijabla naziv="DomainObject.Predmet.ProtustrankaWithAdress_1">BANAC j.d.o.o. za usluge Tepin do 2, 20215 Popovići</derivirana_varijabla>
  </DomainObject.Predmet.ProtustrankaWithAdress>
  <DomainObject.Predmet.ProtustrankaWithAdressOIB>
    <izvorni_sadrzaj>BANAC j.d.o.o. za usluge, OIB 38493944794, Tepin do 2, 20215 Popovići</izvorni_sadrzaj>
    <derivirana_varijabla naziv="DomainObject.Predmet.ProtustrankaWithAdressOIB_1">BANAC j.d.o.o. za usluge, OIB 38493944794, Tepin do 2, 20215 Popovići</derivirana_varijabla>
  </DomainObject.Predmet.ProtustrankaWithAdressOIB>
  <DomainObject.Predmet.ProtustrankaNazivFormated>
    <izvorni_sadrzaj>BANAC j.d.o.o. za usluge</izvorni_sadrzaj>
    <derivirana_varijabla naziv="DomainObject.Predmet.ProtustrankaNazivFormated_1">BANAC j.d.o.o. za usluge</derivirana_varijabla>
  </DomainObject.Predmet.ProtustrankaNazivFormated>
  <DomainObject.Predmet.ProtustrankaNazivFormatedOIB>
    <izvorni_sadrzaj>BANAC j.d.o.o. za usluge, OIB 38493944794</izvorni_sadrzaj>
    <derivirana_varijabla naziv="DomainObject.Predmet.ProtustrankaNazivFormatedOIB_1">BANAC j.d.o.o. za usluge, OIB 38493944794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1702.54</izvorni_sadrzaj>
    <derivirana_varijabla naziv="DomainObject.Predmet.TrenutnaVrijednost_1">1702.54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BANAC j.d.o.o. za usluge</item>
    </izvorni_sadrzaj>
    <derivirana_varijabla naziv="DomainObject.Predmet.ProtuStrankaListFormated_1">
      <item>BANAC j.d.o.o. za usluge</item>
    </derivirana_varijabla>
  </DomainObject.Predmet.ProtuStrankaListFormated>
  <DomainObject.Predmet.ProtuStrankaListFormatedOIB>
    <izvorni_sadrzaj>
      <item>BANAC j.d.o.o. za usluge, OIB 38493944794</item>
    </izvorni_sadrzaj>
    <derivirana_varijabla naziv="DomainObject.Predmet.ProtuStrankaListFormatedOIB_1">
      <item>BANAC j.d.o.o. za usluge, OIB 38493944794</item>
    </derivirana_varijabla>
  </DomainObject.Predmet.ProtuStrankaListFormatedOIB>
  <DomainObject.Predmet.ProtuStrankaListFormatedWithAdress>
    <izvorni_sadrzaj>
      <item>BANAC j.d.o.o. za usluge, Tepin do 2, 20215 Popovići</item>
    </izvorni_sadrzaj>
    <derivirana_varijabla naziv="DomainObject.Predmet.ProtuStrankaListFormatedWithAdress_1">
      <item>BANAC j.d.o.o. za usluge, Tepin do 2, 20215 Popovići</item>
    </derivirana_varijabla>
  </DomainObject.Predmet.ProtuStrankaListFormatedWithAdress>
  <DomainObject.Predmet.ProtuStrankaListFormatedWithAdressOIB>
    <izvorni_sadrzaj>
      <item>BANAC j.d.o.o. za usluge, OIB 38493944794, Tepin do 2, 20215 Popovići</item>
    </izvorni_sadrzaj>
    <derivirana_varijabla naziv="DomainObject.Predmet.ProtuStrankaListFormatedWithAdressOIB_1">
      <item>BANAC j.d.o.o. za usluge, OIB 38493944794, Tepin do 2, 20215 Popovići</item>
    </derivirana_varijabla>
  </DomainObject.Predmet.ProtuStrankaListFormatedWithAdressOIB>
  <DomainObject.Predmet.ProtuStrankaListNazivFormated>
    <izvorni_sadrzaj>
      <item>BANAC j.d.o.o. za usluge</item>
    </izvorni_sadrzaj>
    <derivirana_varijabla naziv="DomainObject.Predmet.ProtuStrankaListNazivFormated_1">
      <item>BANAC j.d.o.o. za usluge</item>
    </derivirana_varijabla>
  </DomainObject.Predmet.ProtuStrankaListNazivFormated>
  <DomainObject.Predmet.ProtuStrankaListNazivFormatedOIB>
    <izvorni_sadrzaj>
      <item>BANAC j.d.o.o. za usluge, OIB 38493944794</item>
    </izvorni_sadrzaj>
    <derivirana_varijabla naziv="DomainObject.Predmet.ProtuStrankaListNazivFormatedOIB_1">
      <item>BANAC j.d.o.o. za usluge, OIB 38493944794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BANAC j.d.o.o. za usluge</izvorni_sadrzaj>
    <derivirana_varijabla naziv="DomainObject.Predmet.ProtustrankaIDrugi_1">BANAC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BANAC j.d.o.o. za usluge, OIB 38493944794, Tepin do 2, 20215 Popovići</izvorni_sadrzaj>
    <derivirana_varijabla naziv="DomainObject.Predmet.ProtustrankaIDrugiAdressOIB_1">BANAC j.d.o.o. za usluge, OIB 38493944794, Tepin do 2, 20215 Popovići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BANAC j.d.o.o. za usluge</item>
    </izvorni_sadrzaj>
    <derivirana_varijabla naziv="DomainObject.Predmet.SudioniciListNaziv_1">
      <item>FINA, RC Split, Podružnica Dubrovnik</item>
      <item>BANAC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BANAC j.d.o.o. za usluge, OIB 38493944794, Tepin do 2,20215 Popovići</item>
    </izvorni_sadrzaj>
    <derivirana_varijabla naziv="DomainObject.Predmet.SudioniciListAdressOIB_1">
      <item>FINA, RC Split, Podružnica Dubrovnik, OIB 85821130368, Vukovarska 2,20000 Dubrovnik</item>
      <item>BANAC j.d.o.o. za usluge, OIB 38493944794, Tepin do 2,20215 Popovići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38493944794</item>
    </izvorni_sadrzaj>
    <derivirana_varijabla naziv="DomainObject.Predmet.SudioniciListNazivOIB_1">
      <item>, OIB 85821130368</item>
      <item>, OIB 38493944794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3490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2016-08-12T07:16:00Z</dcterms:created>
  <dc:creator>Diana Butigan Granić</dc:creator>
  <cp:lastModifiedBy>Mara Marčinko</cp:lastModifiedBy>
  <cp:lastPrinted>2016-08-16T08:18:00Z</cp:lastPrinted>
  <dcterms:modified xmlns:xsi="http://www.w3.org/2001/XMLSchema-instance" xsi:type="dcterms:W3CDTF">2016-08-16T08:20:00Z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