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6649" w14:paraId="9286649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FC7273">
        <w:rPr>
          <w:b/>
        </w:rPr>
        <w:t>96</w:t>
      </w:r>
      <w:r w:rsidR="00CD301A">
        <w:rPr>
          <w:b/>
        </w:rPr>
        <w:t>4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186465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186465">
        <w:t xml:space="preserve">SINIŠA NEKRETNINE d.o.o., Makarska, Kralja Petra Krešimira IV 39, OIB: 51987313864, </w:t>
      </w:r>
      <w:r w:rsidRPr="00F14A92">
        <w:t xml:space="preserve">dana </w:t>
      </w:r>
      <w:r w:rsidR="00186465">
        <w:t>12. siječnja 2018.g</w:t>
      </w:r>
      <w:r w:rsidR="00013CCB"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186465">
        <w:t xml:space="preserve">SINIŠA NEKRETNINE d.o.o., Makarska, Kralja Petra Krešimira IV 39, OIB: 51987313864, </w:t>
      </w:r>
      <w:r w:rsidR="006B782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186465">
        <w:t xml:space="preserve">12. siječnja </w:t>
      </w:r>
      <w:r w:rsidR="00283DC1">
        <w:t xml:space="preserve"> </w:t>
      </w:r>
      <w:r w:rsidR="007E310B">
        <w:t>201</w:t>
      </w:r>
      <w:r w:rsidR="00186465">
        <w:t>8</w:t>
      </w:r>
      <w:r w:rsidR="007E310B">
        <w:t>.g. u 1</w:t>
      </w:r>
      <w:r w:rsidR="00186465">
        <w:t>2,00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013CCB">
        <w:t>Ante Majić</w:t>
      </w:r>
      <w:r w:rsidR="009D3969" w:rsidRPr="0097630A">
        <w:t>,</w:t>
      </w:r>
      <w:r w:rsidR="009D3969">
        <w:t xml:space="preserve"> </w:t>
      </w:r>
      <w:r w:rsidR="00013CCB">
        <w:t>Prilaz Baruna Filipovića</w:t>
      </w:r>
      <w:r w:rsidR="009D3969">
        <w:t xml:space="preserve"> </w:t>
      </w:r>
      <w:r w:rsidR="00013CCB">
        <w:t>13</w:t>
      </w:r>
      <w:r w:rsidR="009D3969">
        <w:t xml:space="preserve">., Zagreb, OIB: </w:t>
      </w:r>
      <w:r w:rsidR="00013CCB">
        <w:t>54998137767</w:t>
      </w:r>
      <w:r w:rsidR="009D3969">
        <w:t>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186465">
        <w:t xml:space="preserve">SINIŠA NEKRETNINE d.o.o., Makarska, Kralja Petra Krešimira IV 39, OIB: 51987313864,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013CCB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FC7273">
        <w:t>1449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13CCB">
        <w:t>29</w:t>
      </w:r>
      <w:r w:rsidR="00987A3F" w:rsidRPr="0097630A">
        <w:t xml:space="preserve">. </w:t>
      </w:r>
      <w:r w:rsidR="001B09BC">
        <w:t>s</w:t>
      </w:r>
      <w:r w:rsidR="00013CCB">
        <w:t>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013CCB">
        <w:t>29</w:t>
      </w:r>
      <w:r w:rsidR="00987A3F" w:rsidRPr="0097630A">
        <w:t>.</w:t>
      </w:r>
      <w:r w:rsidR="005362A0">
        <w:t xml:space="preserve"> </w:t>
      </w:r>
      <w:r w:rsidR="001B09BC">
        <w:t>s</w:t>
      </w:r>
      <w:r w:rsidR="00013CCB">
        <w:t>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186465">
        <w:rPr>
          <w:b/>
        </w:rPr>
        <w:t xml:space="preserve">12. siječnja </w:t>
      </w:r>
      <w:r w:rsidR="00283DC1">
        <w:rPr>
          <w:b/>
        </w:rPr>
        <w:t xml:space="preserve"> </w:t>
      </w:r>
      <w:r w:rsidR="00693F0C">
        <w:rPr>
          <w:b/>
        </w:rPr>
        <w:t>201</w:t>
      </w:r>
      <w:r w:rsidR="00186465">
        <w:rPr>
          <w:b/>
        </w:rPr>
        <w:t>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94637D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046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CD301A">
          <w:t>9</w:t>
        </w:r>
        <w:r w:rsidR="00FC7273">
          <w:t>6</w:t>
        </w:r>
        <w:r w:rsidR="00CD301A">
          <w:t>4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86465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73046"/>
    <w:rsid w:val="00494132"/>
    <w:rsid w:val="00511383"/>
    <w:rsid w:val="0051349D"/>
    <w:rsid w:val="005362A0"/>
    <w:rsid w:val="00554503"/>
    <w:rsid w:val="0055714E"/>
    <w:rsid w:val="00561765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4637D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  <w:rsid w:val="00FC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3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0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0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0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0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3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0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0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0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0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SINIŠA NEKRETNINE društvo s ograničenom odgovornošću za promet nekretninama</izvorni_sadrzaj>
    <derivirana_varijabla naziv="DomainObject.Predmet.ProtustrankaFormated_1">  SINIŠA NEKRETNINE društvo s ograničenom odgovornošću za promet nekretninama</derivirana_varijabla>
  </DomainObject.Predmet.ProtustrankaFormated>
  <DomainObject.Predmet.ProtustrankaFormatedOIB>
    <izvorni_sadrzaj>  SINIŠA NEKRETNINE društvo s ograničenom odgovornošću za promet nekretninama, OIB 51987313864</izvorni_sadrzaj>
    <derivirana_varijabla naziv="DomainObject.Predmet.ProtustrankaFormatedOIB_1">  SINIŠA NEKRETNINE društvo s ograničenom odgovornošću za promet nekretninama, OIB 51987313864</derivirana_varijabla>
  </DomainObject.Predmet.ProtustrankaFormatedOIB>
  <DomainObject.Predmet.ProtustrankaFormatedWithAdress>
    <izvorni_sadrzaj> SINIŠA NEKRETNINE društvo s ograničenom odgovornošću za promet nekretninama, Kralja Petra Krešimira IV 39, 21300 Makarska</izvorni_sadrzaj>
    <derivirana_varijabla naziv="DomainObject.Predmet.ProtustrankaFormatedWithAdress_1"> SINIŠA NEKRETNINE društvo s ograničenom odgovornošću za promet nekretninama, Kralja Petra Krešimira IV 39, 21300 Makarska</derivirana_varijabla>
  </DomainObject.Predmet.ProtustrankaFormatedWithAdress>
  <DomainObject.Predmet.ProtustrankaFormatedWithAdressOIB>
    <izvorni_sadrzaj> SINIŠA NEKRETNINE društvo s ograničenom odgovornošću za promet nekretninama, OIB 51987313864, Kralja Petra Krešimira IV 39, 21300 Makarska</izvorni_sadrzaj>
    <derivirana_varijabla naziv="DomainObject.Predmet.ProtustrankaFormatedWithAdressOIB_1"> SINIŠA NEKRETNINE društvo s ograničenom odgovornošću za promet nekretninama, OIB 51987313864, Kralja Petra Krešimira IV 39, 21300 Makarska</derivirana_varijabla>
  </DomainObject.Predmet.ProtustrankaFormatedWithAdressOIB>
  <DomainObject.Predmet.ProtustrankaWithAdress>
    <izvorni_sadrzaj>SINIŠA NEKRETNINE društvo s ograničenom odgovornošću za promet nekretninama Kralja Petra Krešimira IV 39, 21300 Makarska</izvorni_sadrzaj>
    <derivirana_varijabla naziv="DomainObject.Predmet.ProtustrankaWithAdress_1">SINIŠA NEKRETNINE društvo s ograničenom odgovornošću za promet nekretninama Kralja Petra Krešimira IV 39, 21300 Makarska</derivirana_varijabla>
  </DomainObject.Predmet.ProtustrankaWithAdress>
  <DomainObject.Predmet.ProtustrankaWithAdressOIB>
    <izvorni_sadrzaj>SINIŠA NEKRETNINE društvo s ograničenom odgovornošću za promet nekretninama, OIB 51987313864, Kralja Petra Krešimira IV 39, 21300 Makarska</izvorni_sadrzaj>
    <derivirana_varijabla naziv="DomainObject.Predmet.ProtustrankaWithAdressOIB_1">SINIŠA NEKRETNINE društvo s ograničenom odgovornošću za promet nekretninama, OIB 51987313864, Kralja Petra Krešimira IV 39, 21300 Makarska</derivirana_varijabla>
  </DomainObject.Predmet.ProtustrankaWithAdressOIB>
  <DomainObject.Predmet.ProtustrankaNazivFormated>
    <izvorni_sadrzaj>SINIŠA NEKRETNINE društvo s ograničenom odgovornošću za promet nekretninama</izvorni_sadrzaj>
    <derivirana_varijabla naziv="DomainObject.Predmet.ProtustrankaNazivFormated_1">SINIŠA NEKRETNINE društvo s ograničenom odgovornošću za promet nekretninama</derivirana_varijabla>
  </DomainObject.Predmet.ProtustrankaNazivFormated>
  <DomainObject.Predmet.ProtustrankaNazivFormatedOIB>
    <izvorni_sadrzaj>SINIŠA NEKRETNINE društvo s ograničenom odgovornošću za promet nekretninama, OIB 51987313864</izvorni_sadrzaj>
    <derivirana_varijabla naziv="DomainObject.Predmet.ProtustrankaNazivFormatedOIB_1">SINIŠA NEKRETNINE društvo s ograničenom odgovornošću za promet nekretninama, OIB 51987313864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65297.47</izvorni_sadrzaj>
    <derivirana_varijabla naziv="DomainObject.Predmet.TrenutnaVrijednost_1">65297.47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SINIŠA NEKRETNINE društvo s ograničenom odgovornošću za promet nekretninama</item>
    </izvorni_sadrzaj>
    <derivirana_varijabla naziv="DomainObject.Predmet.ProtuStrankaListFormated_1">
      <item>SINIŠA NEKRETNINE društvo s ograničenom odgovornošću za promet nekretninama</item>
    </derivirana_varijabla>
  </DomainObject.Predmet.ProtuStrankaListFormated>
  <DomainObject.Predmet.ProtuStrankaListFormatedOIB>
    <izvorni_sadrzaj>
      <item>SINIŠA NEKRETNINE društvo s ograničenom odgovornošću za promet nekretninama, OIB 51987313864</item>
    </izvorni_sadrzaj>
    <derivirana_varijabla naziv="DomainObject.Predmet.ProtuStrankaListFormatedOIB_1">
      <item>SINIŠA NEKRETNINE društvo s ograničenom odgovornošću za promet nekretninama, OIB 51987313864</item>
    </derivirana_varijabla>
  </DomainObject.Predmet.ProtuStrankaListFormatedOIB>
  <DomainObject.Predmet.ProtuStrankaListFormatedWithAdress>
    <izvorni_sadrzaj>
      <item>SINIŠA NEKRETNINE društvo s ograničenom odgovornošću za promet nekretninama, Kralja Petra Krešimira IV 39, 21300 Makarska</item>
    </izvorni_sadrzaj>
    <derivirana_varijabla naziv="DomainObject.Predmet.ProtuStrankaListFormatedWithAdress_1">
      <item>SINIŠA NEKRETNINE društvo s ograničenom odgovornošću za promet nekretninama, Kralja Petra Krešimira IV 39, 21300 Makarska</item>
    </derivirana_varijabla>
  </DomainObject.Predmet.ProtuStrankaListFormatedWithAdress>
  <DomainObject.Predmet.ProtuStrankaListFormatedWithAdressOIB>
    <izvorni_sadrzaj>
      <item>SINIŠA NEKRETNINE društvo s ograničenom odgovornošću za promet nekretninama, OIB 51987313864, Kralja Petra Krešimira IV 39, 21300 Makarska</item>
    </izvorni_sadrzaj>
    <derivirana_varijabla naziv="DomainObject.Predmet.ProtuStrankaListFormatedWithAdressOIB_1">
      <item>SINIŠA NEKRETNINE društvo s ograničenom odgovornošću za promet nekretninama, OIB 51987313864, Kralja Petra Krešimira IV 39, 21300 Makarska</item>
    </derivirana_varijabla>
  </DomainObject.Predmet.ProtuStrankaListFormatedWithAdressOIB>
  <DomainObject.Predmet.ProtuStrankaListNazivFormated>
    <izvorni_sadrzaj>
      <item>SINIŠA NEKRETNINE društvo s ograničenom odgovornošću za promet nekretninama</item>
    </izvorni_sadrzaj>
    <derivirana_varijabla naziv="DomainObject.Predmet.ProtuStrankaListNazivFormated_1">
      <item>SINIŠA NEKRETNINE društvo s ograničenom odgovornošću za promet nekretninama</item>
    </derivirana_varijabla>
  </DomainObject.Predmet.ProtuStrankaListNazivFormated>
  <DomainObject.Predmet.ProtuStrankaListNazivFormatedOIB>
    <izvorni_sadrzaj>
      <item>SINIŠA NEKRETNINE društvo s ograničenom odgovornošću za promet nekretninama, OIB 51987313864</item>
    </izvorni_sadrzaj>
    <derivirana_varijabla naziv="DomainObject.Predmet.ProtuStrankaListNazivFormatedOIB_1">
      <item>SINIŠA NEKRETNINE društvo s ograničenom odgovornošću za promet nekretninama, OIB 51987313864</item>
    </derivirana_varijabla>
  </DomainObject.Predmet.ProtuStrankaListNazivFormatedOIB>
  <DomainObject.Predmet.OstaliListFormated>
    <izvorni_sadrzaj>
      <item>Siniša Bandur</item>
    </izvorni_sadrzaj>
    <derivirana_varijabla naziv="DomainObject.Predmet.OstaliListFormated_1">
      <item>Siniša Bandur</item>
    </derivirana_varijabla>
  </DomainObject.Predmet.OstaliListFormated>
  <DomainObject.Predmet.OstaliListFormatedOIB>
    <izvorni_sadrzaj>
      <item>Siniša Bandur, OIB 62014550213</item>
    </izvorni_sadrzaj>
    <derivirana_varijabla naziv="DomainObject.Predmet.OstaliListFormatedOIB_1">
      <item>Siniša Bandur, OIB 62014550213</item>
    </derivirana_varijabla>
  </DomainObject.Predmet.OstaliListFormatedOIB>
  <DomainObject.Predmet.OstaliListFormatedWithAdress>
    <izvorni_sadrzaj>
      <item>Siniša Bandur, Zadarska 77, 21300 Makarska</item>
    </izvorni_sadrzaj>
    <derivirana_varijabla naziv="DomainObject.Predmet.OstaliListFormatedWithAdress_1">
      <item>Siniša Bandur, Zadarska 77, 21300 Makarska</item>
    </derivirana_varijabla>
  </DomainObject.Predmet.OstaliListFormatedWithAdress>
  <DomainObject.Predmet.OstaliListFormatedWithAdressOIB>
    <izvorni_sadrzaj>
      <item>Siniša Bandur, OIB 62014550213, Zadarska 77, 21300 Makarska</item>
    </izvorni_sadrzaj>
    <derivirana_varijabla naziv="DomainObject.Predmet.OstaliListFormatedWithAdressOIB_1">
      <item>Siniša Bandur, OIB 62014550213, Zadarska 77, 21300 Makarska</item>
    </derivirana_varijabla>
  </DomainObject.Predmet.OstaliListFormatedWithAdressOIB>
  <DomainObject.Predmet.OstaliListNazivFormated>
    <izvorni_sadrzaj>
      <item>Siniša Bandur</item>
    </izvorni_sadrzaj>
    <derivirana_varijabla naziv="DomainObject.Predmet.OstaliListNazivFormated_1">
      <item>Siniša Bandur</item>
    </derivirana_varijabla>
  </DomainObject.Predmet.OstaliListNazivFormated>
  <DomainObject.Predmet.OstaliListNazivFormatedOIB>
    <izvorni_sadrzaj>
      <item>Siniša Bandur, OIB 62014550213</item>
    </izvorni_sadrzaj>
    <derivirana_varijabla naziv="DomainObject.Predmet.OstaliListNazivFormatedOIB_1">
      <item>Siniša Bandur, OIB 62014550213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SINIŠA NEKRETNINE društvo s ograničenom odgovornošću za promet nekretninama</izvorni_sadrzaj>
    <derivirana_varijabla naziv="DomainObject.Predmet.ProtustrankaIDrugi_1">SINIŠA NEKRETNINE društvo s ograničenom odgovornošću za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SINIŠA NEKRETNINE društvo s ograničenom odgovornošću za promet nekretninama, OIB 51987313864, Kralja Petra Krešimira IV 39, 21300 Makarska</izvorni_sadrzaj>
    <derivirana_varijabla naziv="DomainObject.Predmet.ProtustrankaIDrugiAdressOIB_1">SINIŠA NEKRETNINE društvo s ograničenom odgovornošću za promet nekretninama, OIB 51987313864, Kralja Petra Krešimira IV 39,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NEKRETNINE društvo s ograničenom odgovornošću za promet nekretninama</item>
      <item>FINANCIJSKA AGENCIJA, RC SPLIT</item>
      <item>Siniša Bandur</item>
    </izvorni_sadrzaj>
    <derivirana_varijabla naziv="DomainObject.Predmet.SudioniciListNaziv_1">
      <item>SINIŠA NEKRETNINE društvo s ograničenom odgovornošću za promet nekretninama</item>
      <item>FINANCIJSKA AGENCIJA, RC SPLIT</item>
      <item>Siniša Bandur</item>
    </derivirana_varijabla>
  </DomainObject.Predmet.SudioniciListNaziv>
  <DomainObject.Predmet.SudioniciListAdressOIB>
    <izvorni_sadrzaj>
      <item>SINIŠA NEKRETNINE društvo s ograničenom odgovornošću za promet nekretninama, OIB 51987313864, Kralja Petra Krešimira IV 39,21300 Makarska</item>
      <item>FINANCIJSKA AGENCIJA, RC SPLIT, OIB 85821130368, Mažuranićevo šetalište 24 b,21000 Split</item>
      <item>Siniša Bandur, OIB 62014550213, Zadarska 77,21300 Makarska</item>
    </izvorni_sadrzaj>
    <derivirana_varijabla naziv="DomainObject.Predmet.SudioniciListAdressOIB_1">
      <item>SINIŠA NEKRETNINE društvo s ograničenom odgovornošću za promet nekretninama, OIB 51987313864, Kralja Petra Krešimira IV 39,21300 Makarska</item>
      <item>FINANCIJSKA AGENCIJA, RC SPLIT, OIB 85821130368, Mažuranićevo šetalište 24 b,21000 Split</item>
      <item>Siniša Bandur, OIB 62014550213, Zadarska 77,21300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51987313864</item>
      <item>, OIB 85821130368</item>
      <item>, OIB 62014550213</item>
    </izvorni_sadrzaj>
    <derivirana_varijabla naziv="DomainObject.Predmet.SudioniciListNazivOIB_1">
      <item>, OIB 51987313864</item>
      <item>, OIB 85821130368</item>
      <item>, OIB 62014550213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3430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2018-01-12T10:03:00Z</dcterms:created>
  <dc:creator>stanka grcic</dc:creator>
  <cp:lastModifiedBy>Mara Marčinko</cp:lastModifiedBy>
  <cp:lastPrinted>2018-01-12T10:58:00Z</cp:lastPrinted>
  <dcterms:modified xmlns:xsi="http://www.w3.org/2001/XMLSchema-instance" xsi:type="dcterms:W3CDTF">2018-01-12T10:58:00Z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