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01ccc" w14:paraId="3e01ccc" w:rsidRDefault="00604CF8" w:rsidP="002A1E55" w:rsidR="00604CF8" w:rsidRPr="00144119">
      <w:pPr>
        <w15:collapsed w:val="false"/>
        <w:rPr>
          <w:b/>
          <w:sz w:val="22"/>
          <w:szCs w:val="22"/>
          <w:lang w:val="hr-HR"/>
        </w:rPr>
      </w:pPr>
      <w:bookmarkStart w:name="_GoBack" w:id="0"/>
      <w:bookmarkEnd w:id="0"/>
      <w:r w:rsidRPr="00144119">
        <w:rPr>
          <w:b/>
          <w:sz w:val="22"/>
          <w:szCs w:val="22"/>
          <w:lang w:val="hr-HR"/>
        </w:rPr>
        <w:t>Stečajni dužnik</w:t>
      </w:r>
    </w:p>
    <w:p w:rsidRDefault="00772ABC" w:rsidP="002A1E55" w:rsidR="002A1E55" w:rsidRPr="00144119">
      <w:pPr>
        <w:rPr>
          <w:b/>
          <w:sz w:val="22"/>
          <w:szCs w:val="22"/>
          <w:lang w:val="hr-HR"/>
        </w:rPr>
      </w:pPr>
      <w:proofErr w:type="spellStart"/>
      <w:r>
        <w:rPr>
          <w:b/>
          <w:sz w:val="22"/>
          <w:szCs w:val="22"/>
          <w:lang w:val="hr-HR"/>
        </w:rPr>
        <w:t>GREBAŠTICA</w:t>
      </w:r>
      <w:proofErr w:type="spellEnd"/>
      <w:r>
        <w:rPr>
          <w:b/>
          <w:sz w:val="22"/>
          <w:szCs w:val="22"/>
          <w:lang w:val="hr-HR"/>
        </w:rPr>
        <w:t xml:space="preserve"> PANORAMA</w:t>
      </w:r>
      <w:r w:rsidR="00B75F60">
        <w:rPr>
          <w:b/>
          <w:sz w:val="22"/>
          <w:szCs w:val="22"/>
          <w:lang w:val="hr-HR"/>
        </w:rPr>
        <w:t xml:space="preserve"> </w:t>
      </w:r>
      <w:r w:rsidR="00B46480" w:rsidRPr="00144119">
        <w:rPr>
          <w:b/>
          <w:sz w:val="22"/>
          <w:szCs w:val="22"/>
          <w:lang w:val="hr-HR"/>
        </w:rPr>
        <w:t xml:space="preserve"> d.o.o.</w:t>
      </w:r>
      <w:r w:rsidR="00604CF8" w:rsidRPr="00144119">
        <w:rPr>
          <w:b/>
          <w:sz w:val="22"/>
          <w:szCs w:val="22"/>
          <w:lang w:val="hr-HR"/>
        </w:rPr>
        <w:t xml:space="preserve">  u stečaju</w:t>
      </w:r>
    </w:p>
    <w:p w:rsidRDefault="002A1E55" w:rsidP="002A1E55" w:rsidR="002A1E55" w:rsidRPr="00144119">
      <w:pPr>
        <w:rPr>
          <w:b/>
          <w:sz w:val="22"/>
          <w:szCs w:val="22"/>
          <w:lang w:val="hr-HR"/>
        </w:rPr>
      </w:pPr>
      <w:r w:rsidRPr="00144119">
        <w:rPr>
          <w:b/>
          <w:sz w:val="22"/>
          <w:szCs w:val="22"/>
          <w:lang w:val="hr-HR"/>
        </w:rPr>
        <w:t>Zagreb</w:t>
      </w:r>
      <w:r w:rsidR="00C26FF2">
        <w:rPr>
          <w:b/>
          <w:sz w:val="22"/>
          <w:szCs w:val="22"/>
          <w:lang w:val="hr-HR"/>
        </w:rPr>
        <w:t>, I</w:t>
      </w:r>
      <w:r w:rsidR="00DC7E96">
        <w:rPr>
          <w:b/>
          <w:sz w:val="22"/>
          <w:szCs w:val="22"/>
          <w:lang w:val="hr-HR"/>
        </w:rPr>
        <w:t>vana Lučića 2A</w:t>
      </w:r>
    </w:p>
    <w:p w:rsidRDefault="007758B1" w:rsidP="002A1E55" w:rsidR="002A1E55" w:rsidRPr="00144119">
      <w:pPr>
        <w:rPr>
          <w:b/>
          <w:sz w:val="22"/>
          <w:szCs w:val="22"/>
          <w:lang w:val="hr-HR"/>
        </w:rPr>
      </w:pPr>
      <w:proofErr w:type="spellStart"/>
      <w:r>
        <w:rPr>
          <w:b/>
          <w:sz w:val="22"/>
          <w:szCs w:val="22"/>
          <w:lang w:val="hr-HR"/>
        </w:rPr>
        <w:t>OIB</w:t>
      </w:r>
      <w:proofErr w:type="spellEnd"/>
      <w:r>
        <w:rPr>
          <w:b/>
          <w:sz w:val="22"/>
          <w:szCs w:val="22"/>
          <w:lang w:val="hr-HR"/>
        </w:rPr>
        <w:t xml:space="preserve"> </w:t>
      </w:r>
      <w:r w:rsidR="00772ABC">
        <w:rPr>
          <w:b/>
          <w:sz w:val="22"/>
          <w:szCs w:val="22"/>
          <w:lang w:val="hr-HR"/>
        </w:rPr>
        <w:t>12253244666</w:t>
      </w:r>
    </w:p>
    <w:p w:rsidRDefault="002A1E55" w:rsidP="002A1E55" w:rsidR="002A1E55" w:rsidRPr="00144119">
      <w:pPr>
        <w:rPr>
          <w:b/>
          <w:sz w:val="22"/>
          <w:szCs w:val="22"/>
          <w:lang w:val="hr-HR"/>
        </w:rPr>
      </w:pPr>
    </w:p>
    <w:p w:rsidRDefault="002A1E55" w:rsidP="002A1E55" w:rsidR="002A1E55" w:rsidRPr="00144119">
      <w:pPr>
        <w:rPr>
          <w:sz w:val="22"/>
          <w:szCs w:val="22"/>
          <w:lang w:val="hr-HR"/>
        </w:rPr>
      </w:pPr>
    </w:p>
    <w:p w:rsidRDefault="002A1E55" w:rsidP="002A1E55" w:rsidR="002A1E55" w:rsidRPr="00144119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  <w:t xml:space="preserve">                                                     St- </w:t>
      </w:r>
      <w:r w:rsidR="00772ABC">
        <w:rPr>
          <w:sz w:val="22"/>
          <w:szCs w:val="22"/>
          <w:lang w:val="hr-HR"/>
        </w:rPr>
        <w:t>1462</w:t>
      </w:r>
      <w:r w:rsidRPr="00144119">
        <w:rPr>
          <w:sz w:val="22"/>
          <w:szCs w:val="22"/>
          <w:lang w:val="hr-HR"/>
        </w:rPr>
        <w:t>/1</w:t>
      </w:r>
      <w:r w:rsidR="00B75F60">
        <w:rPr>
          <w:sz w:val="22"/>
          <w:szCs w:val="22"/>
          <w:lang w:val="hr-HR"/>
        </w:rPr>
        <w:t>7</w:t>
      </w:r>
    </w:p>
    <w:p w:rsidRDefault="002A1E55" w:rsidP="002A1E55" w:rsidR="002A1E55" w:rsidRPr="00144119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 xml:space="preserve">                                                                             </w:t>
      </w:r>
    </w:p>
    <w:p w:rsidRDefault="002A1E55" w:rsidP="002A1E55" w:rsidR="002A1E55" w:rsidRPr="00144119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 xml:space="preserve">                                                                             </w:t>
      </w:r>
      <w:r w:rsidR="00C7491B"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 xml:space="preserve">TRGOVAČKI SUD  </w:t>
      </w:r>
    </w:p>
    <w:p w:rsidRDefault="002A1E55" w:rsidP="002A1E55" w:rsidR="002A1E55" w:rsidRPr="00144119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 xml:space="preserve">                                                                            </w:t>
      </w:r>
    </w:p>
    <w:p w:rsidRDefault="002A1E55" w:rsidP="002A1E55" w:rsidR="002A1E55" w:rsidRPr="00144119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 xml:space="preserve">                                                                              Z A G  R E B</w:t>
      </w:r>
    </w:p>
    <w:p w:rsidRDefault="002A1E55" w:rsidP="002A1E55" w:rsidR="002A1E55" w:rsidRPr="00144119">
      <w:pPr>
        <w:rPr>
          <w:sz w:val="22"/>
          <w:szCs w:val="22"/>
          <w:lang w:val="hr-HR"/>
        </w:rPr>
      </w:pPr>
    </w:p>
    <w:p w:rsidRDefault="002A1E55" w:rsidP="002938A2" w:rsidR="002A1E55" w:rsidRPr="00144119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 xml:space="preserve">                                                                              </w:t>
      </w:r>
    </w:p>
    <w:p w:rsidRDefault="002A1E55" w:rsidP="002A1E55" w:rsidR="002A1E55" w:rsidRPr="00144119">
      <w:pPr>
        <w:rPr>
          <w:sz w:val="22"/>
          <w:szCs w:val="22"/>
          <w:lang w:val="hr-HR"/>
        </w:rPr>
      </w:pPr>
    </w:p>
    <w:p w:rsidRDefault="002A1E55" w:rsidP="002A1E55" w:rsidR="002A1E55" w:rsidRPr="00144119">
      <w:pPr>
        <w:rPr>
          <w:sz w:val="22"/>
          <w:szCs w:val="22"/>
          <w:lang w:val="hr-HR"/>
        </w:rPr>
      </w:pPr>
    </w:p>
    <w:p w:rsidRDefault="002A1E55" w:rsidP="002A1E55" w:rsidR="002A1E55" w:rsidRPr="00144119">
      <w:pPr>
        <w:rPr>
          <w:sz w:val="22"/>
          <w:szCs w:val="22"/>
          <w:lang w:val="hr-HR"/>
        </w:rPr>
      </w:pPr>
    </w:p>
    <w:p w:rsidRDefault="002A1E55" w:rsidP="002A1E55" w:rsidR="002A1E55" w:rsidRPr="00144119">
      <w:pPr>
        <w:rPr>
          <w:sz w:val="22"/>
          <w:szCs w:val="22"/>
          <w:lang w:val="hr-HR"/>
        </w:rPr>
      </w:pPr>
    </w:p>
    <w:p w:rsidRDefault="002A1E55" w:rsidP="002A1E55" w:rsidR="002A1E55" w:rsidRPr="00144119">
      <w:pPr>
        <w:rPr>
          <w:b/>
          <w:sz w:val="22"/>
          <w:szCs w:val="22"/>
          <w:lang w:val="hr-HR"/>
        </w:rPr>
      </w:pPr>
      <w:r w:rsidRPr="00144119">
        <w:rPr>
          <w:b/>
          <w:sz w:val="22"/>
          <w:szCs w:val="22"/>
          <w:lang w:val="hr-HR"/>
        </w:rPr>
        <w:tab/>
      </w:r>
      <w:r w:rsidRPr="00144119">
        <w:rPr>
          <w:b/>
          <w:sz w:val="22"/>
          <w:szCs w:val="22"/>
          <w:lang w:val="hr-HR"/>
        </w:rPr>
        <w:tab/>
      </w:r>
      <w:r w:rsidR="00604CF8" w:rsidRPr="00144119">
        <w:rPr>
          <w:b/>
          <w:sz w:val="22"/>
          <w:szCs w:val="22"/>
          <w:lang w:val="hr-HR"/>
        </w:rPr>
        <w:tab/>
        <w:t>I Z V J E Š Ć E</w:t>
      </w:r>
    </w:p>
    <w:p w:rsidRDefault="00604CF8" w:rsidP="002A1E55" w:rsidR="00604CF8" w:rsidRPr="00144119">
      <w:pPr>
        <w:rPr>
          <w:b/>
          <w:sz w:val="22"/>
          <w:szCs w:val="22"/>
          <w:lang w:val="hr-HR"/>
        </w:rPr>
      </w:pPr>
    </w:p>
    <w:p w:rsidRDefault="002A1E55" w:rsidP="002A1E55" w:rsidR="002A1E55" w:rsidRPr="00144119">
      <w:pPr>
        <w:ind w:firstLine="720" w:left="720"/>
        <w:rPr>
          <w:b/>
          <w:sz w:val="22"/>
          <w:szCs w:val="22"/>
          <w:lang w:val="hr-HR"/>
        </w:rPr>
      </w:pPr>
      <w:r w:rsidRPr="00144119">
        <w:rPr>
          <w:b/>
          <w:sz w:val="22"/>
          <w:szCs w:val="22"/>
          <w:lang w:val="hr-HR"/>
        </w:rPr>
        <w:t>S T E Č A J N O G   U P R A V I T E L J A</w:t>
      </w:r>
    </w:p>
    <w:p w:rsidRDefault="002A1E55" w:rsidP="002A1E55" w:rsidR="002A1E55" w:rsidRPr="00144119">
      <w:pPr>
        <w:rPr>
          <w:b/>
          <w:sz w:val="22"/>
          <w:szCs w:val="22"/>
          <w:lang w:val="hr-HR"/>
        </w:rPr>
      </w:pPr>
    </w:p>
    <w:p w:rsidRDefault="002A1E55" w:rsidP="002A1E55" w:rsidR="002A1E55" w:rsidRPr="00144119">
      <w:pPr>
        <w:rPr>
          <w:b/>
          <w:sz w:val="22"/>
          <w:szCs w:val="22"/>
          <w:lang w:val="hr-HR"/>
        </w:rPr>
      </w:pPr>
      <w:r w:rsidRPr="00144119">
        <w:rPr>
          <w:b/>
          <w:sz w:val="22"/>
          <w:szCs w:val="22"/>
          <w:lang w:val="hr-HR"/>
        </w:rPr>
        <w:tab/>
      </w:r>
      <w:r w:rsidRPr="00144119">
        <w:rPr>
          <w:b/>
          <w:sz w:val="22"/>
          <w:szCs w:val="22"/>
          <w:lang w:val="hr-HR"/>
        </w:rPr>
        <w:tab/>
      </w:r>
      <w:r w:rsidR="00157F0E" w:rsidRPr="00144119">
        <w:rPr>
          <w:b/>
          <w:sz w:val="22"/>
          <w:szCs w:val="22"/>
          <w:lang w:val="hr-HR"/>
        </w:rPr>
        <w:t xml:space="preserve">     </w:t>
      </w:r>
      <w:r w:rsidRPr="00144119">
        <w:rPr>
          <w:b/>
          <w:sz w:val="22"/>
          <w:szCs w:val="22"/>
          <w:lang w:val="hr-HR"/>
        </w:rPr>
        <w:t>(</w:t>
      </w:r>
      <w:r w:rsidR="001540A4" w:rsidRPr="00144119">
        <w:rPr>
          <w:b/>
          <w:sz w:val="22"/>
          <w:szCs w:val="22"/>
          <w:lang w:val="hr-HR"/>
        </w:rPr>
        <w:t xml:space="preserve">izvještajno </w:t>
      </w:r>
      <w:r w:rsidRPr="00144119">
        <w:rPr>
          <w:b/>
          <w:sz w:val="22"/>
          <w:szCs w:val="22"/>
          <w:lang w:val="hr-HR"/>
        </w:rPr>
        <w:t xml:space="preserve">ročište </w:t>
      </w:r>
      <w:r w:rsidR="001540A4" w:rsidRPr="00144119">
        <w:rPr>
          <w:b/>
          <w:sz w:val="22"/>
          <w:szCs w:val="22"/>
          <w:lang w:val="hr-HR"/>
        </w:rPr>
        <w:t>dana</w:t>
      </w:r>
      <w:r w:rsidRPr="00144119">
        <w:rPr>
          <w:b/>
          <w:sz w:val="22"/>
          <w:szCs w:val="22"/>
          <w:lang w:val="hr-HR"/>
        </w:rPr>
        <w:t xml:space="preserve"> </w:t>
      </w:r>
      <w:r w:rsidR="00772ABC">
        <w:rPr>
          <w:b/>
          <w:sz w:val="22"/>
          <w:szCs w:val="22"/>
          <w:lang w:val="hr-HR"/>
        </w:rPr>
        <w:t>30</w:t>
      </w:r>
      <w:r w:rsidRPr="00144119">
        <w:rPr>
          <w:b/>
          <w:sz w:val="22"/>
          <w:szCs w:val="22"/>
          <w:lang w:val="hr-HR"/>
        </w:rPr>
        <w:t>.</w:t>
      </w:r>
      <w:r w:rsidR="00772ABC">
        <w:rPr>
          <w:b/>
          <w:sz w:val="22"/>
          <w:szCs w:val="22"/>
          <w:lang w:val="hr-HR"/>
        </w:rPr>
        <w:t>kolovoza</w:t>
      </w:r>
      <w:r w:rsidRPr="00144119">
        <w:rPr>
          <w:b/>
          <w:sz w:val="22"/>
          <w:szCs w:val="22"/>
          <w:lang w:val="hr-HR"/>
        </w:rPr>
        <w:t xml:space="preserve"> 201</w:t>
      </w:r>
      <w:r w:rsidR="009131B3">
        <w:rPr>
          <w:b/>
          <w:sz w:val="22"/>
          <w:szCs w:val="22"/>
          <w:lang w:val="hr-HR"/>
        </w:rPr>
        <w:t>8</w:t>
      </w:r>
      <w:r w:rsidRPr="00144119">
        <w:rPr>
          <w:b/>
          <w:sz w:val="22"/>
          <w:szCs w:val="22"/>
          <w:lang w:val="hr-HR"/>
        </w:rPr>
        <w:t>.)</w:t>
      </w:r>
    </w:p>
    <w:p w:rsidRDefault="002A1E55" w:rsidP="002A1E55" w:rsidR="002A1E55" w:rsidRPr="00144119">
      <w:pPr>
        <w:rPr>
          <w:sz w:val="22"/>
          <w:szCs w:val="22"/>
          <w:lang w:val="hr-HR"/>
        </w:rPr>
      </w:pPr>
    </w:p>
    <w:p w:rsidRDefault="002A1E55" w:rsidP="002A1E55" w:rsidR="002A1E55" w:rsidRPr="00144119">
      <w:pPr>
        <w:rPr>
          <w:sz w:val="22"/>
          <w:szCs w:val="22"/>
          <w:lang w:val="hr-HR"/>
        </w:rPr>
      </w:pPr>
    </w:p>
    <w:p w:rsidRDefault="002A1E55" w:rsidP="002A1E55" w:rsidR="002A1E55" w:rsidRPr="00144119">
      <w:pPr>
        <w:rPr>
          <w:sz w:val="22"/>
          <w:szCs w:val="22"/>
          <w:lang w:val="hr-HR"/>
        </w:rPr>
      </w:pPr>
    </w:p>
    <w:p w:rsidRDefault="002A1E55" w:rsidP="002A1E55" w:rsidR="002A1E55" w:rsidRPr="00144119">
      <w:pPr>
        <w:rPr>
          <w:sz w:val="22"/>
          <w:szCs w:val="22"/>
          <w:lang w:val="hr-HR"/>
        </w:rPr>
      </w:pPr>
    </w:p>
    <w:p w:rsidRDefault="002A1E55" w:rsidP="002A1E55" w:rsidR="002A1E55" w:rsidRPr="00144119">
      <w:pPr>
        <w:rPr>
          <w:sz w:val="22"/>
          <w:szCs w:val="22"/>
          <w:lang w:val="hr-HR"/>
        </w:rPr>
      </w:pPr>
    </w:p>
    <w:p w:rsidRDefault="002A1E55" w:rsidP="002A1E55" w:rsidR="002A1E55" w:rsidRPr="00144119">
      <w:pPr>
        <w:rPr>
          <w:sz w:val="22"/>
          <w:szCs w:val="22"/>
          <w:lang w:val="hr-HR"/>
        </w:rPr>
      </w:pPr>
    </w:p>
    <w:p w:rsidRDefault="002A1E55" w:rsidP="002A1E55" w:rsidR="002A1E55" w:rsidRPr="00144119">
      <w:pPr>
        <w:rPr>
          <w:sz w:val="22"/>
          <w:szCs w:val="22"/>
          <w:lang w:val="hr-HR"/>
        </w:rPr>
      </w:pPr>
    </w:p>
    <w:p w:rsidRDefault="002A1E55" w:rsidP="002A1E55" w:rsidR="002A1E55" w:rsidRPr="00144119">
      <w:pPr>
        <w:rPr>
          <w:sz w:val="22"/>
          <w:szCs w:val="22"/>
          <w:lang w:val="hr-HR"/>
        </w:rPr>
      </w:pPr>
    </w:p>
    <w:p w:rsidRDefault="002A1E55" w:rsidP="002A1E55" w:rsidR="002A1E55" w:rsidRPr="00144119">
      <w:pPr>
        <w:rPr>
          <w:sz w:val="22"/>
          <w:szCs w:val="22"/>
          <w:lang w:val="hr-HR"/>
        </w:rPr>
      </w:pPr>
    </w:p>
    <w:p w:rsidRDefault="002A1E55" w:rsidP="002A1E55" w:rsidR="002A1E55" w:rsidRPr="00144119">
      <w:pPr>
        <w:rPr>
          <w:sz w:val="22"/>
          <w:szCs w:val="22"/>
          <w:lang w:val="hr-HR"/>
        </w:rPr>
      </w:pPr>
    </w:p>
    <w:p w:rsidRDefault="002A1E55" w:rsidP="002A1E55" w:rsidR="002A1E55" w:rsidRPr="00144119">
      <w:pPr>
        <w:rPr>
          <w:sz w:val="22"/>
          <w:szCs w:val="22"/>
          <w:lang w:val="hr-HR"/>
        </w:rPr>
      </w:pPr>
    </w:p>
    <w:p w:rsidRDefault="002A1E55" w:rsidP="002A1E55" w:rsidR="002A1E55" w:rsidRPr="00144119">
      <w:pPr>
        <w:rPr>
          <w:sz w:val="22"/>
          <w:szCs w:val="22"/>
          <w:lang w:val="hr-HR"/>
        </w:rPr>
      </w:pPr>
    </w:p>
    <w:p w:rsidRDefault="002A1E55" w:rsidP="002A1E55" w:rsidR="002A1E55" w:rsidRPr="00144119">
      <w:pPr>
        <w:rPr>
          <w:sz w:val="22"/>
          <w:szCs w:val="22"/>
          <w:lang w:val="hr-HR"/>
        </w:rPr>
      </w:pPr>
    </w:p>
    <w:p w:rsidRDefault="002A1E55" w:rsidP="002A1E55" w:rsidR="002A1E55" w:rsidRPr="00144119">
      <w:pPr>
        <w:rPr>
          <w:sz w:val="22"/>
          <w:szCs w:val="22"/>
          <w:lang w:val="hr-HR"/>
        </w:rPr>
      </w:pPr>
    </w:p>
    <w:p w:rsidRDefault="002A1E55" w:rsidP="002A1E55" w:rsidR="002A1E55" w:rsidRPr="00144119">
      <w:pPr>
        <w:rPr>
          <w:sz w:val="22"/>
          <w:szCs w:val="22"/>
          <w:lang w:val="hr-HR"/>
        </w:rPr>
      </w:pPr>
    </w:p>
    <w:p w:rsidRDefault="002A1E55" w:rsidP="002A1E55" w:rsidR="002A1E55" w:rsidRPr="00144119">
      <w:pPr>
        <w:rPr>
          <w:sz w:val="22"/>
          <w:szCs w:val="22"/>
          <w:lang w:val="hr-HR"/>
        </w:rPr>
      </w:pPr>
    </w:p>
    <w:p w:rsidRDefault="002A1E55" w:rsidP="002A1E55" w:rsidR="002A1E55" w:rsidRPr="00144119">
      <w:pPr>
        <w:rPr>
          <w:sz w:val="22"/>
          <w:szCs w:val="22"/>
          <w:lang w:val="hr-HR"/>
        </w:rPr>
      </w:pPr>
    </w:p>
    <w:p w:rsidRDefault="002A1E55" w:rsidP="002A1E55" w:rsidR="002A1E55" w:rsidRPr="00144119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 xml:space="preserve">U Zagrebu, </w:t>
      </w:r>
      <w:r w:rsidR="003A4890">
        <w:rPr>
          <w:sz w:val="22"/>
          <w:szCs w:val="22"/>
          <w:lang w:val="hr-HR"/>
        </w:rPr>
        <w:t>2</w:t>
      </w:r>
      <w:r w:rsidR="00FD0AE9">
        <w:rPr>
          <w:sz w:val="22"/>
          <w:szCs w:val="22"/>
          <w:lang w:val="hr-HR"/>
        </w:rPr>
        <w:t>3</w:t>
      </w:r>
      <w:r w:rsidR="00BF546B" w:rsidRPr="00144119">
        <w:rPr>
          <w:sz w:val="22"/>
          <w:szCs w:val="22"/>
          <w:lang w:val="hr-HR"/>
        </w:rPr>
        <w:t>.</w:t>
      </w:r>
      <w:r w:rsidR="00FD0AE9">
        <w:rPr>
          <w:sz w:val="22"/>
          <w:szCs w:val="22"/>
          <w:lang w:val="hr-HR"/>
        </w:rPr>
        <w:t>srpnja</w:t>
      </w:r>
      <w:r w:rsidR="00BF546B" w:rsidRPr="00144119">
        <w:rPr>
          <w:sz w:val="22"/>
          <w:szCs w:val="22"/>
          <w:lang w:val="hr-HR"/>
        </w:rPr>
        <w:t xml:space="preserve"> 201</w:t>
      </w:r>
      <w:r w:rsidR="00B75F60">
        <w:rPr>
          <w:sz w:val="22"/>
          <w:szCs w:val="22"/>
          <w:lang w:val="hr-HR"/>
        </w:rPr>
        <w:t>8</w:t>
      </w:r>
      <w:r w:rsidR="00BF546B" w:rsidRPr="00144119">
        <w:rPr>
          <w:sz w:val="22"/>
          <w:szCs w:val="22"/>
          <w:lang w:val="hr-HR"/>
        </w:rPr>
        <w:t>.</w:t>
      </w:r>
      <w:r w:rsidR="00604CF8" w:rsidRPr="00144119">
        <w:rPr>
          <w:sz w:val="22"/>
          <w:szCs w:val="22"/>
          <w:lang w:val="hr-HR"/>
        </w:rPr>
        <w:tab/>
      </w:r>
      <w:r w:rsidR="00604CF8" w:rsidRPr="00144119">
        <w:rPr>
          <w:sz w:val="22"/>
          <w:szCs w:val="22"/>
          <w:lang w:val="hr-HR"/>
        </w:rPr>
        <w:tab/>
      </w:r>
      <w:r w:rsidR="00604CF8"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 xml:space="preserve">                                     </w:t>
      </w:r>
      <w:r w:rsidR="001540A4" w:rsidRPr="00144119">
        <w:rPr>
          <w:sz w:val="22"/>
          <w:szCs w:val="22"/>
          <w:lang w:val="hr-HR"/>
        </w:rPr>
        <w:t xml:space="preserve">  </w:t>
      </w:r>
      <w:r w:rsidR="00604CF8" w:rsidRPr="00144119">
        <w:rPr>
          <w:sz w:val="22"/>
          <w:szCs w:val="22"/>
          <w:lang w:val="hr-HR"/>
        </w:rPr>
        <w:t>S</w:t>
      </w:r>
      <w:r w:rsidRPr="00144119">
        <w:rPr>
          <w:sz w:val="22"/>
          <w:szCs w:val="22"/>
          <w:lang w:val="hr-HR"/>
        </w:rPr>
        <w:t>tečajni upravitelj</w:t>
      </w:r>
    </w:p>
    <w:p w:rsidRDefault="002A1E55" w:rsidP="002A1E55" w:rsidR="002A1E55" w:rsidRPr="00144119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 xml:space="preserve">                                                  </w:t>
      </w:r>
      <w:r w:rsidR="00BF546B" w:rsidRPr="00144119">
        <w:rPr>
          <w:sz w:val="22"/>
          <w:szCs w:val="22"/>
          <w:lang w:val="hr-HR"/>
        </w:rPr>
        <w:tab/>
      </w:r>
      <w:r w:rsidR="00BF546B" w:rsidRPr="00144119">
        <w:rPr>
          <w:sz w:val="22"/>
          <w:szCs w:val="22"/>
          <w:lang w:val="hr-HR"/>
        </w:rPr>
        <w:tab/>
      </w:r>
      <w:r w:rsidR="00BF546B"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 xml:space="preserve">                                 </w:t>
      </w:r>
      <w:r w:rsidR="001540A4"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 xml:space="preserve">Vesna </w:t>
      </w:r>
      <w:proofErr w:type="spellStart"/>
      <w:r w:rsidRPr="00144119">
        <w:rPr>
          <w:sz w:val="22"/>
          <w:szCs w:val="22"/>
          <w:lang w:val="hr-HR"/>
        </w:rPr>
        <w:t>Kocbe</w:t>
      </w:r>
      <w:r w:rsidR="00604CF8" w:rsidRPr="00144119">
        <w:rPr>
          <w:sz w:val="22"/>
          <w:szCs w:val="22"/>
          <w:lang w:val="hr-HR"/>
        </w:rPr>
        <w:t>k</w:t>
      </w:r>
      <w:proofErr w:type="spellEnd"/>
    </w:p>
    <w:p w:rsidRDefault="002A1E55" w:rsidP="002A1E55" w:rsidR="002A1E55" w:rsidRPr="00144119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</w:p>
    <w:p w:rsidRDefault="001540A4" w:rsidP="002A1E55" w:rsidR="001540A4" w:rsidRPr="00144119">
      <w:pPr>
        <w:rPr>
          <w:sz w:val="22"/>
          <w:szCs w:val="22"/>
          <w:lang w:val="hr-HR"/>
        </w:rPr>
      </w:pPr>
    </w:p>
    <w:p w:rsidRDefault="001540A4" w:rsidP="002A1E55" w:rsidR="001540A4" w:rsidRPr="00144119">
      <w:pPr>
        <w:rPr>
          <w:sz w:val="22"/>
          <w:szCs w:val="22"/>
          <w:lang w:val="hr-HR"/>
        </w:rPr>
      </w:pPr>
    </w:p>
    <w:p w:rsidRDefault="001540A4" w:rsidP="002A1E55" w:rsidR="001540A4" w:rsidRPr="00144119">
      <w:pPr>
        <w:rPr>
          <w:sz w:val="22"/>
          <w:szCs w:val="22"/>
          <w:lang w:val="hr-HR"/>
        </w:rPr>
      </w:pPr>
    </w:p>
    <w:p w:rsidRDefault="001540A4" w:rsidP="002A1E55" w:rsidR="001540A4" w:rsidRPr="00144119">
      <w:pPr>
        <w:rPr>
          <w:sz w:val="22"/>
          <w:szCs w:val="22"/>
          <w:lang w:val="hr-HR"/>
        </w:rPr>
      </w:pPr>
    </w:p>
    <w:p w:rsidRDefault="001540A4" w:rsidP="002A1E55" w:rsidR="001540A4" w:rsidRPr="00144119">
      <w:pPr>
        <w:rPr>
          <w:sz w:val="22"/>
          <w:szCs w:val="22"/>
          <w:lang w:val="hr-HR"/>
        </w:rPr>
      </w:pPr>
    </w:p>
    <w:p w:rsidRDefault="001540A4" w:rsidP="002A1E55" w:rsidR="001540A4" w:rsidRPr="00144119">
      <w:pPr>
        <w:rPr>
          <w:sz w:val="22"/>
          <w:szCs w:val="22"/>
          <w:lang w:val="hr-HR"/>
        </w:rPr>
      </w:pPr>
    </w:p>
    <w:p w:rsidRDefault="002A1E55" w:rsidP="002A1E55" w:rsidR="002A1E55" w:rsidRPr="00144119">
      <w:pPr>
        <w:rPr>
          <w:sz w:val="22"/>
          <w:szCs w:val="22"/>
          <w:lang w:val="hr-HR"/>
        </w:rPr>
      </w:pPr>
    </w:p>
    <w:p w:rsidRDefault="009D22B2" w:rsidP="002A1E55" w:rsidR="009D22B2" w:rsidRPr="00144119">
      <w:pPr>
        <w:rPr>
          <w:sz w:val="22"/>
          <w:szCs w:val="22"/>
          <w:lang w:val="hr-HR"/>
        </w:rPr>
      </w:pPr>
    </w:p>
    <w:p w:rsidRDefault="009D22B2" w:rsidP="002A1E55" w:rsidR="009D22B2" w:rsidRPr="00144119">
      <w:pPr>
        <w:rPr>
          <w:sz w:val="22"/>
          <w:szCs w:val="22"/>
          <w:lang w:val="hr-HR"/>
        </w:rPr>
      </w:pPr>
    </w:p>
    <w:p w:rsidRDefault="004A3A54" w:rsidP="002A1E55" w:rsidR="004A3A54">
      <w:pPr>
        <w:rPr>
          <w:sz w:val="22"/>
          <w:szCs w:val="22"/>
          <w:lang w:val="hr-HR"/>
        </w:rPr>
      </w:pPr>
    </w:p>
    <w:p w:rsidRDefault="004A3A54" w:rsidP="002A1E55" w:rsidR="004A3A54">
      <w:pPr>
        <w:rPr>
          <w:sz w:val="22"/>
          <w:szCs w:val="22"/>
          <w:lang w:val="hr-HR"/>
        </w:rPr>
      </w:pPr>
    </w:p>
    <w:p w:rsidRDefault="004A3A54" w:rsidP="002A1E55" w:rsidR="004A3A54">
      <w:pPr>
        <w:rPr>
          <w:sz w:val="22"/>
          <w:szCs w:val="22"/>
          <w:lang w:val="hr-HR"/>
        </w:rPr>
      </w:pPr>
    </w:p>
    <w:p w:rsidRDefault="002A1E55" w:rsidP="002A1E55" w:rsidR="00C7491B" w:rsidRPr="00144119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>I</w:t>
      </w:r>
      <w:r w:rsidR="00C7491B" w:rsidRPr="00144119">
        <w:rPr>
          <w:sz w:val="22"/>
          <w:szCs w:val="22"/>
          <w:lang w:val="hr-HR"/>
        </w:rPr>
        <w:tab/>
        <w:t>OPĆI PODACI</w:t>
      </w:r>
      <w:r w:rsidRPr="00144119">
        <w:rPr>
          <w:sz w:val="22"/>
          <w:szCs w:val="22"/>
          <w:lang w:val="hr-HR"/>
        </w:rPr>
        <w:tab/>
      </w:r>
    </w:p>
    <w:p w:rsidRDefault="00C7491B" w:rsidP="002A1E55" w:rsidR="00C7491B" w:rsidRPr="00144119">
      <w:pPr>
        <w:rPr>
          <w:sz w:val="22"/>
          <w:szCs w:val="22"/>
          <w:lang w:val="hr-HR"/>
        </w:rPr>
      </w:pPr>
    </w:p>
    <w:p w:rsidRDefault="002A1E55" w:rsidP="005B4834" w:rsidR="00B30C71">
      <w:pPr>
        <w:ind w:firstLine="720"/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>Rješenjem Trgovačkog suda Zagreb br. St-</w:t>
      </w:r>
      <w:r w:rsidR="00210D4D">
        <w:rPr>
          <w:sz w:val="22"/>
          <w:szCs w:val="22"/>
          <w:lang w:val="hr-HR"/>
        </w:rPr>
        <w:t>1462/</w:t>
      </w:r>
      <w:r w:rsidRPr="00144119">
        <w:rPr>
          <w:sz w:val="22"/>
          <w:szCs w:val="22"/>
          <w:lang w:val="hr-HR"/>
        </w:rPr>
        <w:t>/201</w:t>
      </w:r>
      <w:r w:rsidR="00A06151">
        <w:rPr>
          <w:sz w:val="22"/>
          <w:szCs w:val="22"/>
          <w:lang w:val="hr-HR"/>
        </w:rPr>
        <w:t>7</w:t>
      </w:r>
      <w:r w:rsidRPr="00144119">
        <w:rPr>
          <w:sz w:val="22"/>
          <w:szCs w:val="22"/>
          <w:lang w:val="hr-HR"/>
        </w:rPr>
        <w:t xml:space="preserve"> od </w:t>
      </w:r>
      <w:r w:rsidR="00F45385">
        <w:rPr>
          <w:sz w:val="22"/>
          <w:szCs w:val="22"/>
          <w:lang w:val="hr-HR"/>
        </w:rPr>
        <w:t xml:space="preserve"> 22. veljače 2018. </w:t>
      </w:r>
      <w:r w:rsidR="00210D4D">
        <w:rPr>
          <w:sz w:val="22"/>
          <w:szCs w:val="22"/>
          <w:lang w:val="hr-HR"/>
        </w:rPr>
        <w:t>otv</w:t>
      </w:r>
      <w:r w:rsidR="00612A64">
        <w:rPr>
          <w:sz w:val="22"/>
          <w:szCs w:val="22"/>
          <w:lang w:val="hr-HR"/>
        </w:rPr>
        <w:t>o</w:t>
      </w:r>
      <w:r w:rsidR="00210D4D">
        <w:rPr>
          <w:sz w:val="22"/>
          <w:szCs w:val="22"/>
          <w:lang w:val="hr-HR"/>
        </w:rPr>
        <w:t>r</w:t>
      </w:r>
      <w:r w:rsidR="00612A64">
        <w:rPr>
          <w:sz w:val="22"/>
          <w:szCs w:val="22"/>
          <w:lang w:val="hr-HR"/>
        </w:rPr>
        <w:t>e</w:t>
      </w:r>
      <w:r w:rsidR="00210D4D">
        <w:rPr>
          <w:sz w:val="22"/>
          <w:szCs w:val="22"/>
          <w:lang w:val="hr-HR"/>
        </w:rPr>
        <w:t>n je stečajni postupak nad</w:t>
      </w:r>
      <w:r w:rsidR="00612A64">
        <w:rPr>
          <w:sz w:val="22"/>
          <w:szCs w:val="22"/>
          <w:lang w:val="hr-HR"/>
        </w:rPr>
        <w:t xml:space="preserve"> društvom </w:t>
      </w:r>
      <w:r w:rsidR="00210D4D">
        <w:rPr>
          <w:sz w:val="22"/>
          <w:szCs w:val="22"/>
          <w:lang w:val="hr-HR"/>
        </w:rPr>
        <w:t xml:space="preserve"> </w:t>
      </w:r>
      <w:proofErr w:type="spellStart"/>
      <w:r w:rsidR="00612A64" w:rsidRPr="00612A64">
        <w:rPr>
          <w:sz w:val="22"/>
          <w:szCs w:val="22"/>
          <w:lang w:val="hr-HR"/>
        </w:rPr>
        <w:t>GREBAŠTICA</w:t>
      </w:r>
      <w:proofErr w:type="spellEnd"/>
      <w:r w:rsidR="00612A64" w:rsidRPr="00612A64">
        <w:rPr>
          <w:sz w:val="22"/>
          <w:szCs w:val="22"/>
          <w:lang w:val="hr-HR"/>
        </w:rPr>
        <w:t xml:space="preserve"> PANORAMA  d.o.o.  u stečaju</w:t>
      </w:r>
      <w:r w:rsidR="00612A64">
        <w:rPr>
          <w:sz w:val="22"/>
          <w:szCs w:val="22"/>
          <w:lang w:val="hr-HR"/>
        </w:rPr>
        <w:t xml:space="preserve">, </w:t>
      </w:r>
      <w:r w:rsidR="00612A64" w:rsidRPr="00612A64">
        <w:rPr>
          <w:sz w:val="22"/>
          <w:szCs w:val="22"/>
          <w:lang w:val="hr-HR"/>
        </w:rPr>
        <w:t>Zagreb,</w:t>
      </w:r>
      <w:r w:rsidR="00F45385">
        <w:rPr>
          <w:sz w:val="22"/>
          <w:szCs w:val="22"/>
          <w:lang w:val="hr-HR"/>
        </w:rPr>
        <w:t>Ivana Lučića 2A</w:t>
      </w:r>
      <w:r w:rsidR="00DC6EF1">
        <w:rPr>
          <w:sz w:val="22"/>
          <w:szCs w:val="22"/>
          <w:lang w:val="hr-HR"/>
        </w:rPr>
        <w:t>.</w:t>
      </w:r>
    </w:p>
    <w:p w:rsidRDefault="00210D4D" w:rsidP="00273765" w:rsidR="00210D4D">
      <w:pPr>
        <w:rPr>
          <w:sz w:val="22"/>
          <w:szCs w:val="22"/>
          <w:lang w:val="hr-HR"/>
        </w:rPr>
      </w:pPr>
    </w:p>
    <w:p w:rsidRDefault="00273765" w:rsidP="005B4834" w:rsidR="002A6B0D">
      <w:pPr>
        <w:ind w:firstLine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Za stečajnog upravitelja imenovana sam rješenjem Trgovačkog suda Zagreb br</w:t>
      </w:r>
      <w:r w:rsidR="005B4834">
        <w:rPr>
          <w:sz w:val="22"/>
          <w:szCs w:val="22"/>
          <w:lang w:val="hr-HR"/>
        </w:rPr>
        <w:t>.</w:t>
      </w:r>
    </w:p>
    <w:p w:rsidRDefault="005B4834" w:rsidP="00FA6243" w:rsidR="002A6B0D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St-1462/17 </w:t>
      </w:r>
      <w:r w:rsidR="00E3751E">
        <w:rPr>
          <w:sz w:val="22"/>
          <w:szCs w:val="22"/>
          <w:lang w:val="hr-HR"/>
        </w:rPr>
        <w:t xml:space="preserve">dana </w:t>
      </w:r>
      <w:r>
        <w:rPr>
          <w:sz w:val="22"/>
          <w:szCs w:val="22"/>
          <w:lang w:val="hr-HR"/>
        </w:rPr>
        <w:t xml:space="preserve"> 18.lipnja 2018.</w:t>
      </w:r>
      <w:r w:rsidR="00273765">
        <w:rPr>
          <w:sz w:val="22"/>
          <w:szCs w:val="22"/>
          <w:lang w:val="hr-HR"/>
        </w:rPr>
        <w:t xml:space="preserve"> </w:t>
      </w:r>
    </w:p>
    <w:p w:rsidRDefault="00E3751E" w:rsidP="00FA6243" w:rsidR="00E3751E">
      <w:pPr>
        <w:rPr>
          <w:sz w:val="22"/>
          <w:szCs w:val="22"/>
          <w:lang w:val="hr-HR"/>
        </w:rPr>
      </w:pPr>
    </w:p>
    <w:p w:rsidRDefault="00604CF8" w:rsidP="00E3751E" w:rsidR="0087482F">
      <w:pPr>
        <w:ind w:firstLine="720"/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 xml:space="preserve">Uvidom u sudski registar utvrđeno je da </w:t>
      </w:r>
      <w:r w:rsidR="00457A8F">
        <w:rPr>
          <w:sz w:val="22"/>
          <w:szCs w:val="22"/>
          <w:lang w:val="hr-HR"/>
        </w:rPr>
        <w:t>su</w:t>
      </w:r>
      <w:r w:rsidR="0087482F">
        <w:rPr>
          <w:sz w:val="22"/>
          <w:szCs w:val="22"/>
          <w:lang w:val="hr-HR"/>
        </w:rPr>
        <w:t xml:space="preserve"> </w:t>
      </w:r>
      <w:r w:rsidRPr="00144119">
        <w:rPr>
          <w:sz w:val="22"/>
          <w:szCs w:val="22"/>
          <w:lang w:val="hr-HR"/>
        </w:rPr>
        <w:t xml:space="preserve"> član</w:t>
      </w:r>
      <w:r w:rsidR="00457A8F">
        <w:rPr>
          <w:sz w:val="22"/>
          <w:szCs w:val="22"/>
          <w:lang w:val="hr-HR"/>
        </w:rPr>
        <w:t>ovi</w:t>
      </w:r>
      <w:r w:rsidR="004E5CDD" w:rsidRPr="00144119">
        <w:rPr>
          <w:sz w:val="22"/>
          <w:szCs w:val="22"/>
          <w:lang w:val="hr-HR"/>
        </w:rPr>
        <w:t xml:space="preserve"> </w:t>
      </w:r>
      <w:r w:rsidRPr="00144119">
        <w:rPr>
          <w:sz w:val="22"/>
          <w:szCs w:val="22"/>
          <w:lang w:val="hr-HR"/>
        </w:rPr>
        <w:t xml:space="preserve"> </w:t>
      </w:r>
      <w:r w:rsidR="003E2B31">
        <w:rPr>
          <w:sz w:val="22"/>
          <w:szCs w:val="22"/>
          <w:lang w:val="hr-HR"/>
        </w:rPr>
        <w:t xml:space="preserve">društva-osnivači </w:t>
      </w:r>
      <w:proofErr w:type="spellStart"/>
      <w:r w:rsidR="003E2B31">
        <w:rPr>
          <w:sz w:val="22"/>
          <w:szCs w:val="22"/>
          <w:lang w:val="hr-HR"/>
        </w:rPr>
        <w:t>OLYMPIA</w:t>
      </w:r>
      <w:proofErr w:type="spellEnd"/>
      <w:r w:rsidR="003E2B31">
        <w:rPr>
          <w:sz w:val="22"/>
          <w:szCs w:val="22"/>
          <w:lang w:val="hr-HR"/>
        </w:rPr>
        <w:t xml:space="preserve"> HOLDING AS  Norveška,Oslo, </w:t>
      </w:r>
      <w:proofErr w:type="spellStart"/>
      <w:r w:rsidR="003E2B31">
        <w:rPr>
          <w:sz w:val="22"/>
          <w:szCs w:val="22"/>
          <w:lang w:val="hr-HR"/>
        </w:rPr>
        <w:t>Ragnhild</w:t>
      </w:r>
      <w:proofErr w:type="spellEnd"/>
      <w:r w:rsidR="003E2B31">
        <w:rPr>
          <w:sz w:val="22"/>
          <w:szCs w:val="22"/>
          <w:lang w:val="hr-HR"/>
        </w:rPr>
        <w:t xml:space="preserve"> </w:t>
      </w:r>
      <w:proofErr w:type="spellStart"/>
      <w:r w:rsidR="003E2B31">
        <w:rPr>
          <w:sz w:val="22"/>
          <w:szCs w:val="22"/>
          <w:lang w:val="hr-HR"/>
        </w:rPr>
        <w:t>Schibbyes</w:t>
      </w:r>
      <w:proofErr w:type="spellEnd"/>
      <w:r w:rsidR="003E2B31">
        <w:rPr>
          <w:sz w:val="22"/>
          <w:szCs w:val="22"/>
          <w:lang w:val="hr-HR"/>
        </w:rPr>
        <w:t xml:space="preserve"> </w:t>
      </w:r>
      <w:proofErr w:type="spellStart"/>
      <w:r w:rsidR="003E2B31">
        <w:rPr>
          <w:sz w:val="22"/>
          <w:szCs w:val="22"/>
          <w:lang w:val="hr-HR"/>
        </w:rPr>
        <w:t>vei</w:t>
      </w:r>
      <w:proofErr w:type="spellEnd"/>
      <w:r w:rsidR="003E2B31">
        <w:rPr>
          <w:sz w:val="22"/>
          <w:szCs w:val="22"/>
          <w:lang w:val="hr-HR"/>
        </w:rPr>
        <w:t xml:space="preserve"> 26 i Joško Lukin iz Splita, Vukovarska 173, a osoba ovlaštena za zastupanje </w:t>
      </w:r>
      <w:proofErr w:type="spellStart"/>
      <w:r w:rsidR="003E2B31">
        <w:rPr>
          <w:sz w:val="22"/>
          <w:szCs w:val="22"/>
          <w:lang w:val="hr-HR"/>
        </w:rPr>
        <w:t>Haakon</w:t>
      </w:r>
      <w:proofErr w:type="spellEnd"/>
      <w:r w:rsidR="003E2B31">
        <w:rPr>
          <w:sz w:val="22"/>
          <w:szCs w:val="22"/>
          <w:lang w:val="hr-HR"/>
        </w:rPr>
        <w:t xml:space="preserve"> </w:t>
      </w:r>
      <w:proofErr w:type="spellStart"/>
      <w:r w:rsidR="003E2B31">
        <w:rPr>
          <w:sz w:val="22"/>
          <w:szCs w:val="22"/>
          <w:lang w:val="hr-HR"/>
        </w:rPr>
        <w:t>Korsgaard</w:t>
      </w:r>
      <w:proofErr w:type="spellEnd"/>
      <w:r w:rsidR="003E2B31">
        <w:rPr>
          <w:sz w:val="22"/>
          <w:szCs w:val="22"/>
          <w:lang w:val="hr-HR"/>
        </w:rPr>
        <w:t xml:space="preserve">, Švicarska, </w:t>
      </w:r>
      <w:proofErr w:type="spellStart"/>
      <w:r w:rsidR="003E2B31">
        <w:rPr>
          <w:sz w:val="22"/>
          <w:szCs w:val="22"/>
          <w:lang w:val="hr-HR"/>
        </w:rPr>
        <w:t>Crans</w:t>
      </w:r>
      <w:proofErr w:type="spellEnd"/>
      <w:r w:rsidR="003E2B31">
        <w:rPr>
          <w:sz w:val="22"/>
          <w:szCs w:val="22"/>
          <w:lang w:val="hr-HR"/>
        </w:rPr>
        <w:t>-</w:t>
      </w:r>
      <w:proofErr w:type="spellStart"/>
      <w:r w:rsidR="003E2B31">
        <w:rPr>
          <w:sz w:val="22"/>
          <w:szCs w:val="22"/>
          <w:lang w:val="hr-HR"/>
        </w:rPr>
        <w:t>Montana</w:t>
      </w:r>
      <w:proofErr w:type="spellEnd"/>
      <w:r w:rsidR="003E2B31">
        <w:rPr>
          <w:sz w:val="22"/>
          <w:szCs w:val="22"/>
          <w:lang w:val="hr-HR"/>
        </w:rPr>
        <w:t xml:space="preserve">, </w:t>
      </w:r>
      <w:proofErr w:type="spellStart"/>
      <w:r w:rsidR="003E2B31">
        <w:rPr>
          <w:sz w:val="22"/>
          <w:szCs w:val="22"/>
          <w:lang w:val="hr-HR"/>
        </w:rPr>
        <w:t>Route</w:t>
      </w:r>
      <w:proofErr w:type="spellEnd"/>
      <w:r w:rsidR="003E2B31">
        <w:rPr>
          <w:sz w:val="22"/>
          <w:szCs w:val="22"/>
          <w:lang w:val="hr-HR"/>
        </w:rPr>
        <w:t xml:space="preserve"> </w:t>
      </w:r>
      <w:proofErr w:type="spellStart"/>
      <w:r w:rsidR="003E2B31">
        <w:rPr>
          <w:sz w:val="22"/>
          <w:szCs w:val="22"/>
          <w:lang w:val="hr-HR"/>
        </w:rPr>
        <w:t>Des</w:t>
      </w:r>
      <w:proofErr w:type="spellEnd"/>
      <w:r w:rsidR="003E2B31">
        <w:rPr>
          <w:sz w:val="22"/>
          <w:szCs w:val="22"/>
          <w:lang w:val="hr-HR"/>
        </w:rPr>
        <w:t xml:space="preserve"> </w:t>
      </w:r>
      <w:proofErr w:type="spellStart"/>
      <w:r w:rsidR="003E2B31">
        <w:rPr>
          <w:sz w:val="22"/>
          <w:szCs w:val="22"/>
          <w:lang w:val="hr-HR"/>
        </w:rPr>
        <w:t>Melezes</w:t>
      </w:r>
      <w:proofErr w:type="spellEnd"/>
      <w:r w:rsidR="003E2B31">
        <w:rPr>
          <w:sz w:val="22"/>
          <w:szCs w:val="22"/>
          <w:lang w:val="hr-HR"/>
        </w:rPr>
        <w:t xml:space="preserve"> 68.</w:t>
      </w:r>
    </w:p>
    <w:p w:rsidRDefault="003A4890" w:rsidP="003A4890" w:rsidR="003A4890" w:rsidRPr="00144119">
      <w:pPr>
        <w:rPr>
          <w:sz w:val="22"/>
          <w:szCs w:val="22"/>
          <w:lang w:val="hr-HR"/>
        </w:rPr>
      </w:pPr>
    </w:p>
    <w:p w:rsidRDefault="00FA6243" w:rsidP="00FA6243" w:rsidR="004874E1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>I</w:t>
      </w:r>
      <w:r w:rsidR="004874E1" w:rsidRPr="00144119">
        <w:rPr>
          <w:sz w:val="22"/>
          <w:szCs w:val="22"/>
          <w:lang w:val="hr-HR"/>
        </w:rPr>
        <w:t>I</w:t>
      </w:r>
      <w:r w:rsidR="004874E1" w:rsidRPr="00144119">
        <w:rPr>
          <w:sz w:val="22"/>
          <w:szCs w:val="22"/>
          <w:lang w:val="hr-HR"/>
        </w:rPr>
        <w:tab/>
      </w:r>
      <w:r w:rsidR="00C7491B" w:rsidRPr="00144119">
        <w:rPr>
          <w:sz w:val="22"/>
          <w:szCs w:val="22"/>
          <w:lang w:val="hr-HR"/>
        </w:rPr>
        <w:t>STANJE STEČAJNE MASE</w:t>
      </w:r>
    </w:p>
    <w:p w:rsidRDefault="00434C28" w:rsidP="00FA6243" w:rsidR="00434C28" w:rsidRPr="00144119">
      <w:pPr>
        <w:rPr>
          <w:sz w:val="22"/>
          <w:szCs w:val="22"/>
          <w:lang w:val="hr-HR"/>
        </w:rPr>
      </w:pPr>
    </w:p>
    <w:p w:rsidRDefault="00034A9E" w:rsidP="00034A9E" w:rsidR="004874E1" w:rsidRPr="00144119">
      <w:pPr>
        <w:numPr>
          <w:ilvl w:val="0"/>
          <w:numId w:val="33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Imovina</w:t>
      </w:r>
      <w:r w:rsidR="00FA6243" w:rsidRPr="00144119">
        <w:rPr>
          <w:sz w:val="22"/>
          <w:szCs w:val="22"/>
          <w:lang w:val="hr-HR"/>
        </w:rPr>
        <w:tab/>
      </w:r>
    </w:p>
    <w:p w:rsidRDefault="00A46281" w:rsidP="00FD6154" w:rsidR="00A46281">
      <w:pPr>
        <w:rPr>
          <w:sz w:val="22"/>
          <w:szCs w:val="22"/>
          <w:lang w:val="hr-HR"/>
        </w:rPr>
      </w:pPr>
    </w:p>
    <w:p w:rsidRDefault="00A46281" w:rsidP="00FD6154" w:rsidR="00A46281">
      <w:pPr>
        <w:rPr>
          <w:sz w:val="22"/>
          <w:szCs w:val="22"/>
          <w:lang w:val="hr-HR"/>
        </w:rPr>
      </w:pPr>
    </w:p>
    <w:p w:rsidRDefault="00A46281" w:rsidP="00FD6154" w:rsidR="00FD6154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Z</w:t>
      </w:r>
      <w:r w:rsidR="00FD6154">
        <w:rPr>
          <w:sz w:val="22"/>
          <w:szCs w:val="22"/>
          <w:lang w:val="hr-HR"/>
        </w:rPr>
        <w:t>atražila sam godišnje financijske izvještaje  od Ministarstva financija, Porezne uprave</w:t>
      </w:r>
      <w:r w:rsidR="00034A9E">
        <w:rPr>
          <w:sz w:val="22"/>
          <w:szCs w:val="22"/>
          <w:lang w:val="hr-HR"/>
        </w:rPr>
        <w:t>,</w:t>
      </w:r>
      <w:r w:rsidR="00FD6154">
        <w:rPr>
          <w:sz w:val="22"/>
          <w:szCs w:val="22"/>
          <w:lang w:val="hr-HR"/>
        </w:rPr>
        <w:t xml:space="preserve"> Područnog ureda </w:t>
      </w:r>
      <w:r w:rsidR="00034A9E">
        <w:rPr>
          <w:sz w:val="22"/>
          <w:szCs w:val="22"/>
          <w:lang w:val="hr-HR"/>
        </w:rPr>
        <w:t>Zagreb, Ispostave</w:t>
      </w:r>
      <w:r w:rsidR="002A6B0D">
        <w:rPr>
          <w:sz w:val="22"/>
          <w:szCs w:val="22"/>
          <w:lang w:val="hr-HR"/>
        </w:rPr>
        <w:t xml:space="preserve"> Trnje za</w:t>
      </w:r>
      <w:r w:rsidR="00B97C2C">
        <w:rPr>
          <w:sz w:val="22"/>
          <w:szCs w:val="22"/>
          <w:lang w:val="hr-HR"/>
        </w:rPr>
        <w:t xml:space="preserve"> </w:t>
      </w:r>
      <w:r w:rsidR="002A6B0D">
        <w:rPr>
          <w:sz w:val="22"/>
          <w:szCs w:val="22"/>
          <w:lang w:val="hr-HR"/>
        </w:rPr>
        <w:t>posljednje tri godine ,</w:t>
      </w:r>
      <w:r>
        <w:rPr>
          <w:sz w:val="22"/>
          <w:szCs w:val="22"/>
          <w:lang w:val="hr-HR"/>
        </w:rPr>
        <w:t xml:space="preserve"> te iz tako dostavljene dokumentacije -godišnjeg financijskog izvještaja za 2016., godišnjeg financijskog izvj</w:t>
      </w:r>
      <w:r w:rsidR="00E437E4">
        <w:rPr>
          <w:sz w:val="22"/>
          <w:szCs w:val="22"/>
          <w:lang w:val="hr-HR"/>
        </w:rPr>
        <w:t>e</w:t>
      </w:r>
      <w:r>
        <w:rPr>
          <w:sz w:val="22"/>
          <w:szCs w:val="22"/>
          <w:lang w:val="hr-HR"/>
        </w:rPr>
        <w:t>štaja za 2017. , te godišnjeg financijskog izvještaja sa danom otvaranja stečajnog postupka proizlazi sljedeće.</w:t>
      </w:r>
    </w:p>
    <w:p w:rsidRDefault="002B7619" w:rsidP="00785488" w:rsidR="002B7619" w:rsidRPr="00144119">
      <w:pPr>
        <w:rPr>
          <w:sz w:val="22"/>
          <w:szCs w:val="22"/>
          <w:lang w:val="hr-HR"/>
        </w:rPr>
      </w:pPr>
    </w:p>
    <w:p w:rsidRDefault="002B7619" w:rsidP="003A7D85" w:rsidR="002B7619" w:rsidRPr="00144119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 xml:space="preserve">Iz godišnjeg financijskog izvještaja </w:t>
      </w:r>
      <w:r w:rsidR="009D7F74">
        <w:rPr>
          <w:sz w:val="22"/>
          <w:szCs w:val="22"/>
          <w:lang w:val="hr-HR"/>
        </w:rPr>
        <w:t xml:space="preserve"> za 201</w:t>
      </w:r>
      <w:r w:rsidR="00A46281">
        <w:rPr>
          <w:sz w:val="22"/>
          <w:szCs w:val="22"/>
          <w:lang w:val="hr-HR"/>
        </w:rPr>
        <w:t>6</w:t>
      </w:r>
      <w:r w:rsidR="009D7F74">
        <w:rPr>
          <w:sz w:val="22"/>
          <w:szCs w:val="22"/>
          <w:lang w:val="hr-HR"/>
        </w:rPr>
        <w:t xml:space="preserve">. </w:t>
      </w:r>
      <w:r w:rsidR="00E8310E">
        <w:rPr>
          <w:sz w:val="22"/>
          <w:szCs w:val="22"/>
          <w:lang w:val="hr-HR"/>
        </w:rPr>
        <w:t>g</w:t>
      </w:r>
      <w:r w:rsidR="009D7F74">
        <w:rPr>
          <w:sz w:val="22"/>
          <w:szCs w:val="22"/>
          <w:lang w:val="hr-HR"/>
        </w:rPr>
        <w:t>odinu</w:t>
      </w:r>
      <w:r w:rsidR="00A46281">
        <w:rPr>
          <w:sz w:val="22"/>
          <w:szCs w:val="22"/>
          <w:lang w:val="hr-HR"/>
        </w:rPr>
        <w:t>- bilance na dan 31.12.2016</w:t>
      </w:r>
      <w:r w:rsidR="00770A2D">
        <w:rPr>
          <w:sz w:val="22"/>
          <w:szCs w:val="22"/>
          <w:lang w:val="hr-HR"/>
        </w:rPr>
        <w:t xml:space="preserve">. </w:t>
      </w:r>
      <w:r w:rsidR="00A46281">
        <w:rPr>
          <w:sz w:val="22"/>
          <w:szCs w:val="22"/>
          <w:lang w:val="hr-HR"/>
        </w:rPr>
        <w:t>pr</w:t>
      </w:r>
      <w:r w:rsidR="009D7F74">
        <w:rPr>
          <w:sz w:val="22"/>
          <w:szCs w:val="22"/>
          <w:lang w:val="hr-HR"/>
        </w:rPr>
        <w:t>oizlazi;</w:t>
      </w:r>
    </w:p>
    <w:p w:rsidRDefault="001C5918" w:rsidP="003A7D85" w:rsidR="001C5918" w:rsidRPr="00144119">
      <w:pPr>
        <w:rPr>
          <w:sz w:val="22"/>
          <w:szCs w:val="22"/>
          <w:lang w:val="hr-HR"/>
        </w:rPr>
      </w:pPr>
    </w:p>
    <w:p w:rsidRDefault="001C5918" w:rsidP="001C5918" w:rsidR="001C5918" w:rsidRPr="00144119">
      <w:pPr>
        <w:rPr>
          <w:b/>
          <w:sz w:val="22"/>
          <w:szCs w:val="22"/>
          <w:lang w:val="hr-HR"/>
        </w:rPr>
      </w:pPr>
      <w:r w:rsidRPr="00144119">
        <w:rPr>
          <w:b/>
          <w:sz w:val="22"/>
          <w:szCs w:val="22"/>
          <w:lang w:val="hr-HR"/>
        </w:rPr>
        <w:t>AKTIVA;</w:t>
      </w:r>
    </w:p>
    <w:p w:rsidRDefault="001C5918" w:rsidP="001C5918" w:rsidR="001C5918" w:rsidRPr="00144119">
      <w:pPr>
        <w:rPr>
          <w:sz w:val="22"/>
          <w:szCs w:val="22"/>
          <w:lang w:val="hr-HR"/>
        </w:rPr>
      </w:pPr>
    </w:p>
    <w:p w:rsidRDefault="001C5918" w:rsidP="001C5918" w:rsidR="001C5918" w:rsidRPr="00144119">
      <w:pPr>
        <w:ind w:left="720"/>
        <w:rPr>
          <w:sz w:val="22"/>
          <w:szCs w:val="22"/>
          <w:lang w:val="hr-HR"/>
        </w:rPr>
      </w:pPr>
      <w:r w:rsidRPr="00144119">
        <w:rPr>
          <w:b/>
          <w:sz w:val="22"/>
          <w:szCs w:val="22"/>
          <w:lang w:val="hr-HR"/>
        </w:rPr>
        <w:t>Kratkotrajna imovina;</w:t>
      </w:r>
      <w:r w:rsidRPr="00144119">
        <w:rPr>
          <w:sz w:val="22"/>
          <w:szCs w:val="22"/>
          <w:lang w:val="hr-HR"/>
        </w:rPr>
        <w:t xml:space="preserve">                                                                   </w:t>
      </w:r>
      <w:r w:rsidR="00A46281">
        <w:rPr>
          <w:sz w:val="22"/>
          <w:szCs w:val="22"/>
          <w:lang w:val="hr-HR"/>
        </w:rPr>
        <w:t>1.295.710</w:t>
      </w:r>
      <w:r w:rsidR="00426CC0">
        <w:rPr>
          <w:sz w:val="22"/>
          <w:szCs w:val="22"/>
          <w:lang w:val="hr-HR"/>
        </w:rPr>
        <w:t>,00</w:t>
      </w:r>
      <w:r w:rsidRPr="00144119">
        <w:rPr>
          <w:sz w:val="22"/>
          <w:szCs w:val="22"/>
          <w:lang w:val="hr-HR"/>
        </w:rPr>
        <w:t xml:space="preserve"> Kn</w:t>
      </w:r>
    </w:p>
    <w:p w:rsidRDefault="001C5918" w:rsidP="001C5918" w:rsidR="001C5918" w:rsidRPr="00144119">
      <w:pPr>
        <w:ind w:left="720"/>
        <w:rPr>
          <w:sz w:val="22"/>
          <w:szCs w:val="22"/>
          <w:lang w:val="hr-HR"/>
        </w:rPr>
      </w:pPr>
    </w:p>
    <w:p w:rsidRDefault="001C5918" w:rsidP="001C5918" w:rsidR="001C5918" w:rsidRPr="00144119">
      <w:pPr>
        <w:ind w:left="720"/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>I to;</w:t>
      </w:r>
    </w:p>
    <w:p w:rsidRDefault="001C5918" w:rsidP="001C5918" w:rsidR="001C5918">
      <w:pPr>
        <w:ind w:left="720"/>
        <w:rPr>
          <w:sz w:val="22"/>
          <w:szCs w:val="22"/>
          <w:lang w:val="hr-HR"/>
        </w:rPr>
      </w:pPr>
    </w:p>
    <w:p w:rsidRDefault="00426CC0" w:rsidP="001C5918" w:rsidR="00426CC0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Zalihe </w:t>
      </w:r>
      <w:r w:rsidR="00A46281"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hr-HR"/>
        </w:rPr>
        <w:t>;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 w:rsidR="00A46281">
        <w:rPr>
          <w:sz w:val="22"/>
          <w:szCs w:val="22"/>
          <w:lang w:val="hr-HR"/>
        </w:rPr>
        <w:t>1.287.931,00</w:t>
      </w:r>
      <w:r>
        <w:rPr>
          <w:sz w:val="22"/>
          <w:szCs w:val="22"/>
          <w:lang w:val="hr-HR"/>
        </w:rPr>
        <w:t xml:space="preserve"> Kn</w:t>
      </w:r>
    </w:p>
    <w:p w:rsidRDefault="00F377E5" w:rsidP="001C5918" w:rsidR="00426CC0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I to:</w:t>
      </w:r>
    </w:p>
    <w:p w:rsidRDefault="00A46281" w:rsidP="001C5918" w:rsidR="00F377E5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Proizvodnja u tijeku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>1.287.931,00 Kn</w:t>
      </w:r>
    </w:p>
    <w:p w:rsidRDefault="00A46281" w:rsidP="001C5918" w:rsidR="00A46281" w:rsidRPr="00144119">
      <w:pPr>
        <w:ind w:left="720"/>
        <w:rPr>
          <w:sz w:val="22"/>
          <w:szCs w:val="22"/>
          <w:lang w:val="hr-HR"/>
        </w:rPr>
      </w:pPr>
    </w:p>
    <w:p w:rsidRDefault="001C5918" w:rsidP="001C5918" w:rsidR="001C5918" w:rsidRPr="00144119">
      <w:pPr>
        <w:ind w:left="720"/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>Potraživanja;</w:t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="00A46281">
        <w:rPr>
          <w:sz w:val="22"/>
          <w:szCs w:val="22"/>
          <w:lang w:val="hr-HR"/>
        </w:rPr>
        <w:t xml:space="preserve">        7.779,00</w:t>
      </w:r>
      <w:r w:rsidRPr="00144119">
        <w:rPr>
          <w:sz w:val="22"/>
          <w:szCs w:val="22"/>
          <w:lang w:val="hr-HR"/>
        </w:rPr>
        <w:t>Kn</w:t>
      </w:r>
    </w:p>
    <w:p w:rsidRDefault="001C5918" w:rsidP="001C5918" w:rsidR="001C5918" w:rsidRPr="00144119">
      <w:pPr>
        <w:ind w:left="720"/>
        <w:rPr>
          <w:sz w:val="22"/>
          <w:szCs w:val="22"/>
          <w:lang w:val="hr-HR"/>
        </w:rPr>
      </w:pPr>
    </w:p>
    <w:p w:rsidRDefault="00A46281" w:rsidP="001C5918" w:rsidR="00A46281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I to;</w:t>
      </w:r>
    </w:p>
    <w:p w:rsidRDefault="00A46281" w:rsidP="001C5918" w:rsidR="00A46281">
      <w:pPr>
        <w:ind w:left="720"/>
        <w:rPr>
          <w:sz w:val="22"/>
          <w:szCs w:val="22"/>
          <w:lang w:val="hr-HR"/>
        </w:rPr>
      </w:pPr>
    </w:p>
    <w:p w:rsidRDefault="00A46281" w:rsidP="001C5918" w:rsidR="00A46281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-potraživanja od poduzetnika unutar grupe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    6.161,00 Kn</w:t>
      </w:r>
    </w:p>
    <w:p w:rsidRDefault="005F65FC" w:rsidP="001C5918" w:rsidR="005F65FC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-ostala potraživanja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  1.618,00 Kn</w:t>
      </w:r>
    </w:p>
    <w:p w:rsidRDefault="00A46281" w:rsidP="001C5918" w:rsidR="00941616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-plaćeni troškovi budućeg razdoblja i </w:t>
      </w:r>
    </w:p>
    <w:p w:rsidRDefault="00941616" w:rsidP="001C5918" w:rsidR="00A46281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obračunati prihodi</w:t>
      </w:r>
      <w:r w:rsidR="00A46281"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         94,00 Kn</w:t>
      </w:r>
    </w:p>
    <w:p w:rsidRDefault="006121B0" w:rsidP="001C5918" w:rsidR="006121B0">
      <w:pPr>
        <w:ind w:left="720"/>
        <w:rPr>
          <w:sz w:val="22"/>
          <w:szCs w:val="22"/>
          <w:lang w:val="hr-HR"/>
        </w:rPr>
      </w:pPr>
    </w:p>
    <w:p w:rsidRDefault="00941616" w:rsidP="001C5918" w:rsidR="00941616" w:rsidRPr="00144119">
      <w:pPr>
        <w:ind w:left="720"/>
        <w:rPr>
          <w:sz w:val="22"/>
          <w:szCs w:val="22"/>
          <w:lang w:val="hr-HR"/>
        </w:rPr>
      </w:pPr>
    </w:p>
    <w:p w:rsidRDefault="001C5918" w:rsidP="001C5918" w:rsidR="001C5918" w:rsidRPr="00144119">
      <w:pPr>
        <w:ind w:left="720"/>
        <w:rPr>
          <w:b/>
          <w:sz w:val="22"/>
          <w:szCs w:val="22"/>
          <w:lang w:val="hr-HR"/>
        </w:rPr>
      </w:pPr>
      <w:r w:rsidRPr="00144119">
        <w:rPr>
          <w:b/>
          <w:sz w:val="22"/>
          <w:szCs w:val="22"/>
          <w:lang w:val="hr-HR"/>
        </w:rPr>
        <w:t xml:space="preserve">UKUPNA AKTIVA; </w:t>
      </w:r>
      <w:r w:rsidR="00941616">
        <w:rPr>
          <w:b/>
          <w:sz w:val="22"/>
          <w:szCs w:val="22"/>
          <w:lang w:val="hr-HR"/>
        </w:rPr>
        <w:t>1.295.804,00</w:t>
      </w:r>
      <w:r w:rsidRPr="00144119">
        <w:rPr>
          <w:b/>
          <w:sz w:val="22"/>
          <w:szCs w:val="22"/>
          <w:lang w:val="hr-HR"/>
        </w:rPr>
        <w:t xml:space="preserve">  Kn</w:t>
      </w:r>
    </w:p>
    <w:p w:rsidRDefault="001C5918" w:rsidP="001C5918" w:rsidR="001C5918" w:rsidRPr="00144119">
      <w:pPr>
        <w:ind w:left="720"/>
        <w:rPr>
          <w:sz w:val="22"/>
          <w:szCs w:val="22"/>
          <w:lang w:val="hr-HR"/>
        </w:rPr>
      </w:pPr>
    </w:p>
    <w:p w:rsidRDefault="001C5918" w:rsidP="001C5918" w:rsidR="001C5918" w:rsidRPr="00144119">
      <w:pPr>
        <w:ind w:left="720"/>
        <w:rPr>
          <w:b/>
          <w:sz w:val="22"/>
          <w:szCs w:val="22"/>
          <w:lang w:val="hr-HR"/>
        </w:rPr>
      </w:pPr>
    </w:p>
    <w:p w:rsidRDefault="001C5918" w:rsidP="001C5918" w:rsidR="001C5918" w:rsidRPr="00144119">
      <w:pPr>
        <w:ind w:left="720"/>
        <w:rPr>
          <w:b/>
          <w:sz w:val="22"/>
          <w:szCs w:val="22"/>
          <w:lang w:val="hr-HR"/>
        </w:rPr>
      </w:pPr>
      <w:r w:rsidRPr="00144119">
        <w:rPr>
          <w:b/>
          <w:sz w:val="22"/>
          <w:szCs w:val="22"/>
          <w:lang w:val="hr-HR"/>
        </w:rPr>
        <w:t xml:space="preserve">PASIVA; </w:t>
      </w:r>
    </w:p>
    <w:p w:rsidRDefault="001C5918" w:rsidP="001C5918" w:rsidR="001C5918">
      <w:pPr>
        <w:rPr>
          <w:sz w:val="22"/>
          <w:szCs w:val="22"/>
          <w:lang w:val="hr-HR"/>
        </w:rPr>
      </w:pPr>
    </w:p>
    <w:p w:rsidRDefault="005C29A6" w:rsidP="001C5918" w:rsidR="005C29A6" w:rsidRPr="00144119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A) Kapital i rezerve;</w:t>
      </w:r>
    </w:p>
    <w:p w:rsidRDefault="001C5918" w:rsidP="001C5918" w:rsidR="001C5918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 xml:space="preserve">-temeljni kapital </w:t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  <w:t xml:space="preserve">                  </w:t>
      </w:r>
      <w:r w:rsidR="00C76592">
        <w:rPr>
          <w:sz w:val="22"/>
          <w:szCs w:val="22"/>
          <w:lang w:val="hr-HR"/>
        </w:rPr>
        <w:t>2.684.800</w:t>
      </w:r>
      <w:r w:rsidRPr="00144119">
        <w:rPr>
          <w:sz w:val="22"/>
          <w:szCs w:val="22"/>
          <w:lang w:val="hr-HR"/>
        </w:rPr>
        <w:t>,00 Kn</w:t>
      </w:r>
    </w:p>
    <w:p w:rsidRDefault="00C76592" w:rsidP="001C5918" w:rsidR="00974382" w:rsidRPr="00144119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-preneseni gubitak        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  -1.754.533,00 Kn</w:t>
      </w:r>
    </w:p>
    <w:p w:rsidRDefault="00F957F6" w:rsidP="001C5918" w:rsidR="00770A2D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-gubitak poslovne godine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     </w:t>
      </w:r>
      <w:r w:rsidR="005C29A6">
        <w:rPr>
          <w:sz w:val="22"/>
          <w:szCs w:val="22"/>
          <w:lang w:val="hr-HR"/>
        </w:rPr>
        <w:t>-</w:t>
      </w:r>
      <w:r>
        <w:rPr>
          <w:sz w:val="22"/>
          <w:szCs w:val="22"/>
          <w:lang w:val="hr-HR"/>
        </w:rPr>
        <w:t xml:space="preserve"> </w:t>
      </w:r>
      <w:r w:rsidR="00C76592">
        <w:rPr>
          <w:sz w:val="22"/>
          <w:szCs w:val="22"/>
          <w:lang w:val="hr-HR"/>
        </w:rPr>
        <w:t>251.073</w:t>
      </w:r>
      <w:r>
        <w:rPr>
          <w:sz w:val="22"/>
          <w:szCs w:val="22"/>
          <w:lang w:val="hr-HR"/>
        </w:rPr>
        <w:t>,00 Kn</w:t>
      </w:r>
      <w:r w:rsidR="00770A2D">
        <w:rPr>
          <w:sz w:val="22"/>
          <w:szCs w:val="22"/>
          <w:lang w:val="hr-HR"/>
        </w:rPr>
        <w:tab/>
      </w:r>
    </w:p>
    <w:p w:rsidRDefault="005C29A6" w:rsidP="001C5918" w:rsidR="005C29A6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Dugoročne obveze;</w:t>
      </w:r>
    </w:p>
    <w:p w:rsidRDefault="00F957F6" w:rsidP="001C5918" w:rsidR="007F1B9F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-obveze za zajmove , depozite i sl.     </w:t>
      </w:r>
    </w:p>
    <w:p w:rsidRDefault="007F1B9F" w:rsidP="001C5918" w:rsidR="00F957F6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unutar grupe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 w:rsidR="00F957F6">
        <w:rPr>
          <w:sz w:val="22"/>
          <w:szCs w:val="22"/>
          <w:lang w:val="hr-HR"/>
        </w:rPr>
        <w:t xml:space="preserve">                     </w:t>
      </w:r>
      <w:r>
        <w:rPr>
          <w:sz w:val="22"/>
          <w:szCs w:val="22"/>
          <w:lang w:val="hr-HR"/>
        </w:rPr>
        <w:t xml:space="preserve"> 222.500</w:t>
      </w:r>
      <w:r w:rsidR="00F957F6">
        <w:rPr>
          <w:sz w:val="22"/>
          <w:szCs w:val="22"/>
          <w:lang w:val="hr-HR"/>
        </w:rPr>
        <w:t>,00 Kn</w:t>
      </w:r>
    </w:p>
    <w:p w:rsidRDefault="007F1B9F" w:rsidP="001737B7" w:rsidR="007F1B9F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-ostale dugoročne obveze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       199.201,00 Kn</w:t>
      </w:r>
    </w:p>
    <w:p w:rsidRDefault="005C29A6" w:rsidP="001737B7" w:rsidR="005C29A6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Kratkoročne obveze;</w:t>
      </w:r>
    </w:p>
    <w:p w:rsidRDefault="00B365D3" w:rsidP="001737B7" w:rsidR="00B365D3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-obveze za zajmove, depozite i sl.</w:t>
      </w:r>
    </w:p>
    <w:p w:rsidRDefault="00B365D3" w:rsidP="001737B7" w:rsidR="00B365D3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Poduzetnika unutar grupe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       105.433,00 Kn</w:t>
      </w:r>
      <w:r>
        <w:rPr>
          <w:sz w:val="22"/>
          <w:szCs w:val="22"/>
          <w:lang w:val="hr-HR"/>
        </w:rPr>
        <w:tab/>
      </w:r>
    </w:p>
    <w:p w:rsidRDefault="007F1B9F" w:rsidP="001737B7" w:rsidR="007F1B9F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-obveze prema dobavljačima                       </w:t>
      </w:r>
      <w:r>
        <w:rPr>
          <w:sz w:val="22"/>
          <w:szCs w:val="22"/>
          <w:lang w:val="hr-HR"/>
        </w:rPr>
        <w:tab/>
        <w:t xml:space="preserve">           18.894,00 Kn</w:t>
      </w:r>
    </w:p>
    <w:p w:rsidRDefault="007F1B9F" w:rsidP="001737B7" w:rsidR="007F1B9F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-obveze za poreze,doprinose i </w:t>
      </w:r>
      <w:proofErr w:type="spellStart"/>
      <w:r>
        <w:rPr>
          <w:sz w:val="22"/>
          <w:szCs w:val="22"/>
          <w:lang w:val="hr-HR"/>
        </w:rPr>
        <w:t>sl.davanja</w:t>
      </w:r>
      <w:proofErr w:type="spellEnd"/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         58.327,00 Kn</w:t>
      </w:r>
    </w:p>
    <w:p w:rsidRDefault="007F1B9F" w:rsidP="001737B7" w:rsidR="007F1B9F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-ostale </w:t>
      </w:r>
      <w:proofErr w:type="spellStart"/>
      <w:r>
        <w:rPr>
          <w:sz w:val="22"/>
          <w:szCs w:val="22"/>
          <w:lang w:val="hr-HR"/>
        </w:rPr>
        <w:t>kratkoočne</w:t>
      </w:r>
      <w:proofErr w:type="spellEnd"/>
      <w:r>
        <w:rPr>
          <w:sz w:val="22"/>
          <w:szCs w:val="22"/>
          <w:lang w:val="hr-HR"/>
        </w:rPr>
        <w:t xml:space="preserve"> obveze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         2.435,00 Kn</w:t>
      </w:r>
    </w:p>
    <w:p w:rsidRDefault="007F1B9F" w:rsidP="001737B7" w:rsidR="007F1B9F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-odgođeno plaćanje troškova i prihod</w:t>
      </w:r>
    </w:p>
    <w:p w:rsidRDefault="007F1B9F" w:rsidP="001737B7" w:rsidR="001737B7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budućeg razdoblja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        9.820,00 Kn</w:t>
      </w:r>
      <w:r>
        <w:rPr>
          <w:sz w:val="22"/>
          <w:szCs w:val="22"/>
          <w:lang w:val="hr-HR"/>
        </w:rPr>
        <w:tab/>
      </w:r>
    </w:p>
    <w:p w:rsidRDefault="007F1B9F" w:rsidP="001737B7" w:rsidR="007F1B9F">
      <w:pPr>
        <w:rPr>
          <w:sz w:val="22"/>
          <w:szCs w:val="22"/>
          <w:lang w:val="hr-HR"/>
        </w:rPr>
      </w:pPr>
    </w:p>
    <w:p w:rsidRDefault="001737B7" w:rsidP="001737B7" w:rsidR="001C5918" w:rsidRPr="00144119">
      <w:pPr>
        <w:rPr>
          <w:b/>
          <w:sz w:val="22"/>
          <w:szCs w:val="22"/>
          <w:lang w:val="hr-HR"/>
        </w:rPr>
      </w:pPr>
      <w:proofErr w:type="spellStart"/>
      <w:r>
        <w:rPr>
          <w:b/>
          <w:sz w:val="22"/>
          <w:szCs w:val="22"/>
          <w:lang w:val="hr-HR"/>
        </w:rPr>
        <w:t>UKUPO</w:t>
      </w:r>
      <w:proofErr w:type="spellEnd"/>
      <w:r>
        <w:rPr>
          <w:b/>
          <w:sz w:val="22"/>
          <w:szCs w:val="22"/>
          <w:lang w:val="hr-HR"/>
        </w:rPr>
        <w:t xml:space="preserve"> PASIVA</w:t>
      </w:r>
      <w:r w:rsidR="001C5918" w:rsidRPr="00144119">
        <w:rPr>
          <w:b/>
          <w:sz w:val="22"/>
          <w:szCs w:val="22"/>
          <w:lang w:val="hr-HR"/>
        </w:rPr>
        <w:t>;</w:t>
      </w:r>
      <w:r w:rsidR="007F1B9F">
        <w:rPr>
          <w:b/>
          <w:sz w:val="22"/>
          <w:szCs w:val="22"/>
          <w:lang w:val="hr-HR"/>
        </w:rPr>
        <w:t xml:space="preserve">1.295.804,00 </w:t>
      </w:r>
      <w:r w:rsidR="001C5918" w:rsidRPr="00144119">
        <w:rPr>
          <w:b/>
          <w:sz w:val="22"/>
          <w:szCs w:val="22"/>
          <w:lang w:val="hr-HR"/>
        </w:rPr>
        <w:t xml:space="preserve"> Kn</w:t>
      </w:r>
    </w:p>
    <w:p w:rsidRDefault="001C5918" w:rsidP="003A7D85" w:rsidR="001C5918" w:rsidRPr="00144119">
      <w:pPr>
        <w:rPr>
          <w:sz w:val="22"/>
          <w:szCs w:val="22"/>
          <w:lang w:val="hr-HR"/>
        </w:rPr>
      </w:pPr>
    </w:p>
    <w:p w:rsidRDefault="003A7D85" w:rsidP="003A7D85" w:rsidR="00405671" w:rsidRPr="00144119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ab/>
      </w:r>
    </w:p>
    <w:p w:rsidRDefault="00405671" w:rsidP="003A7D85" w:rsidR="00405671" w:rsidRPr="00144119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>Iz godišnjeg financijskog izvještaja za 201</w:t>
      </w:r>
      <w:r w:rsidR="00BD4493">
        <w:rPr>
          <w:sz w:val="22"/>
          <w:szCs w:val="22"/>
          <w:lang w:val="hr-HR"/>
        </w:rPr>
        <w:t>7</w:t>
      </w:r>
      <w:r w:rsidRPr="00144119">
        <w:rPr>
          <w:sz w:val="22"/>
          <w:szCs w:val="22"/>
          <w:lang w:val="hr-HR"/>
        </w:rPr>
        <w:t>. godinu-</w:t>
      </w:r>
      <w:r w:rsidR="00BD4493" w:rsidRPr="00BD4493">
        <w:rPr>
          <w:sz w:val="22"/>
          <w:szCs w:val="22"/>
          <w:lang w:val="hr-HR"/>
        </w:rPr>
        <w:t xml:space="preserve"> </w:t>
      </w:r>
      <w:r w:rsidR="00BD4493">
        <w:rPr>
          <w:sz w:val="22"/>
          <w:szCs w:val="22"/>
          <w:lang w:val="hr-HR"/>
        </w:rPr>
        <w:t>bilance na dan 31.12.201</w:t>
      </w:r>
      <w:r w:rsidR="00F93876">
        <w:rPr>
          <w:sz w:val="22"/>
          <w:szCs w:val="22"/>
          <w:lang w:val="hr-HR"/>
        </w:rPr>
        <w:t>7</w:t>
      </w:r>
      <w:r w:rsidR="00BD4493">
        <w:rPr>
          <w:sz w:val="22"/>
          <w:szCs w:val="22"/>
          <w:lang w:val="hr-HR"/>
        </w:rPr>
        <w:t>. proizlazi;</w:t>
      </w:r>
    </w:p>
    <w:p w:rsidRDefault="00BD4493" w:rsidP="00D72928" w:rsidR="00BD4493">
      <w:pPr>
        <w:rPr>
          <w:b/>
          <w:sz w:val="22"/>
          <w:szCs w:val="22"/>
          <w:lang w:val="hr-HR"/>
        </w:rPr>
      </w:pPr>
    </w:p>
    <w:p w:rsidRDefault="00BD4493" w:rsidP="00BD4493" w:rsidR="00BD4493" w:rsidRPr="00144119">
      <w:pPr>
        <w:ind w:left="720"/>
        <w:rPr>
          <w:sz w:val="22"/>
          <w:szCs w:val="22"/>
          <w:lang w:val="hr-HR"/>
        </w:rPr>
      </w:pPr>
      <w:r w:rsidRPr="00144119">
        <w:rPr>
          <w:b/>
          <w:sz w:val="22"/>
          <w:szCs w:val="22"/>
          <w:lang w:val="hr-HR"/>
        </w:rPr>
        <w:t>Kratkotrajna imovina;</w:t>
      </w:r>
      <w:r w:rsidRPr="00144119">
        <w:rPr>
          <w:sz w:val="22"/>
          <w:szCs w:val="22"/>
          <w:lang w:val="hr-HR"/>
        </w:rPr>
        <w:t xml:space="preserve">                                                                   </w:t>
      </w:r>
      <w:r>
        <w:rPr>
          <w:sz w:val="22"/>
          <w:szCs w:val="22"/>
          <w:lang w:val="hr-HR"/>
        </w:rPr>
        <w:t>1.295.655,00</w:t>
      </w:r>
      <w:r w:rsidRPr="00144119">
        <w:rPr>
          <w:sz w:val="22"/>
          <w:szCs w:val="22"/>
          <w:lang w:val="hr-HR"/>
        </w:rPr>
        <w:t xml:space="preserve"> Kn</w:t>
      </w:r>
    </w:p>
    <w:p w:rsidRDefault="00BD4493" w:rsidP="00BD4493" w:rsidR="00BD4493" w:rsidRPr="00144119">
      <w:pPr>
        <w:ind w:left="720"/>
        <w:rPr>
          <w:sz w:val="22"/>
          <w:szCs w:val="22"/>
          <w:lang w:val="hr-HR"/>
        </w:rPr>
      </w:pPr>
    </w:p>
    <w:p w:rsidRDefault="00BD4493" w:rsidP="00BD4493" w:rsidR="00BD4493" w:rsidRPr="00144119">
      <w:pPr>
        <w:ind w:left="720"/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>I to;</w:t>
      </w:r>
    </w:p>
    <w:p w:rsidRDefault="00BD4493" w:rsidP="00BD4493" w:rsidR="00BD4493">
      <w:pPr>
        <w:ind w:left="720"/>
        <w:rPr>
          <w:sz w:val="22"/>
          <w:szCs w:val="22"/>
          <w:lang w:val="hr-HR"/>
        </w:rPr>
      </w:pPr>
    </w:p>
    <w:p w:rsidRDefault="00BD4493" w:rsidP="00BD4493" w:rsidR="00BD4493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Zalihe  ;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>1.287.931,00 Kn</w:t>
      </w:r>
    </w:p>
    <w:p w:rsidRDefault="00BD4493" w:rsidP="00BD4493" w:rsidR="00BD4493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I to:</w:t>
      </w:r>
    </w:p>
    <w:p w:rsidRDefault="00BD4493" w:rsidP="00BD4493" w:rsidR="00BD4493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Proizvodnja u tijeku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>1.287.931,00 Kn</w:t>
      </w:r>
    </w:p>
    <w:p w:rsidRDefault="00BD4493" w:rsidP="00BD4493" w:rsidR="00BD4493" w:rsidRPr="00144119">
      <w:pPr>
        <w:ind w:left="720"/>
        <w:rPr>
          <w:sz w:val="22"/>
          <w:szCs w:val="22"/>
          <w:lang w:val="hr-HR"/>
        </w:rPr>
      </w:pPr>
    </w:p>
    <w:p w:rsidRDefault="00BD4493" w:rsidP="00BD4493" w:rsidR="00BD4493" w:rsidRPr="00144119">
      <w:pPr>
        <w:ind w:left="720"/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>Potraživanja;</w:t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 xml:space="preserve">        7.724,00</w:t>
      </w:r>
      <w:r w:rsidRPr="00144119">
        <w:rPr>
          <w:sz w:val="22"/>
          <w:szCs w:val="22"/>
          <w:lang w:val="hr-HR"/>
        </w:rPr>
        <w:t>Kn</w:t>
      </w:r>
    </w:p>
    <w:p w:rsidRDefault="00BD4493" w:rsidP="00BD4493" w:rsidR="00BD4493" w:rsidRPr="00144119">
      <w:pPr>
        <w:ind w:left="720"/>
        <w:rPr>
          <w:sz w:val="22"/>
          <w:szCs w:val="22"/>
          <w:lang w:val="hr-HR"/>
        </w:rPr>
      </w:pPr>
    </w:p>
    <w:p w:rsidRDefault="00BD4493" w:rsidP="00BD4493" w:rsidR="00BD4493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I to;</w:t>
      </w:r>
    </w:p>
    <w:p w:rsidRDefault="00BD4493" w:rsidP="00BD4493" w:rsidR="00BD4493">
      <w:pPr>
        <w:ind w:left="720"/>
        <w:rPr>
          <w:sz w:val="22"/>
          <w:szCs w:val="22"/>
          <w:lang w:val="hr-HR"/>
        </w:rPr>
      </w:pPr>
    </w:p>
    <w:p w:rsidRDefault="00BD4493" w:rsidP="00BD4493" w:rsidR="00BD4493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-potraživanja od poduzetnika unutar grupe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    6.106,00 Kn</w:t>
      </w:r>
    </w:p>
    <w:p w:rsidRDefault="005F65FC" w:rsidP="005F65FC" w:rsidR="005F65FC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-ostala potraživanja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  1.618,00 Kn</w:t>
      </w:r>
    </w:p>
    <w:p w:rsidRDefault="00BD4493" w:rsidP="00BD4493" w:rsidR="00BD4493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-plaćeni troškovi budućeg razdoblja i </w:t>
      </w:r>
    </w:p>
    <w:p w:rsidRDefault="00BD4493" w:rsidP="00BD4493" w:rsidR="00BD4493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obračunati prihodi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         94,00 Kn</w:t>
      </w:r>
    </w:p>
    <w:p w:rsidRDefault="00BD4493" w:rsidP="00BD4493" w:rsidR="00BD4493">
      <w:pPr>
        <w:ind w:left="720"/>
        <w:rPr>
          <w:sz w:val="22"/>
          <w:szCs w:val="22"/>
          <w:lang w:val="hr-HR"/>
        </w:rPr>
      </w:pPr>
    </w:p>
    <w:p w:rsidRDefault="00BD4493" w:rsidP="00BD4493" w:rsidR="00BD4493" w:rsidRPr="00144119">
      <w:pPr>
        <w:ind w:left="720"/>
        <w:rPr>
          <w:sz w:val="22"/>
          <w:szCs w:val="22"/>
          <w:lang w:val="hr-HR"/>
        </w:rPr>
      </w:pPr>
    </w:p>
    <w:p w:rsidRDefault="00BD4493" w:rsidP="00BD4493" w:rsidR="00BD4493" w:rsidRPr="00144119">
      <w:pPr>
        <w:ind w:left="720"/>
        <w:rPr>
          <w:b/>
          <w:sz w:val="22"/>
          <w:szCs w:val="22"/>
          <w:lang w:val="hr-HR"/>
        </w:rPr>
      </w:pPr>
      <w:r w:rsidRPr="00144119">
        <w:rPr>
          <w:b/>
          <w:sz w:val="22"/>
          <w:szCs w:val="22"/>
          <w:lang w:val="hr-HR"/>
        </w:rPr>
        <w:t xml:space="preserve">UKUPNA AKTIVA; </w:t>
      </w:r>
      <w:r>
        <w:rPr>
          <w:b/>
          <w:sz w:val="22"/>
          <w:szCs w:val="22"/>
          <w:lang w:val="hr-HR"/>
        </w:rPr>
        <w:t>1.295.</w:t>
      </w:r>
      <w:r w:rsidR="00585304">
        <w:rPr>
          <w:b/>
          <w:sz w:val="22"/>
          <w:szCs w:val="22"/>
          <w:lang w:val="hr-HR"/>
        </w:rPr>
        <w:t>749</w:t>
      </w:r>
      <w:r>
        <w:rPr>
          <w:b/>
          <w:sz w:val="22"/>
          <w:szCs w:val="22"/>
          <w:lang w:val="hr-HR"/>
        </w:rPr>
        <w:t>,00</w:t>
      </w:r>
      <w:r w:rsidRPr="00144119">
        <w:rPr>
          <w:b/>
          <w:sz w:val="22"/>
          <w:szCs w:val="22"/>
          <w:lang w:val="hr-HR"/>
        </w:rPr>
        <w:t xml:space="preserve">  Kn</w:t>
      </w:r>
    </w:p>
    <w:p w:rsidRDefault="00BD4493" w:rsidP="00BD4493" w:rsidR="00BD4493" w:rsidRPr="00144119">
      <w:pPr>
        <w:ind w:left="720"/>
        <w:rPr>
          <w:sz w:val="22"/>
          <w:szCs w:val="22"/>
          <w:lang w:val="hr-HR"/>
        </w:rPr>
      </w:pPr>
    </w:p>
    <w:p w:rsidRDefault="00BD4493" w:rsidP="00BD4493" w:rsidR="00BD4493" w:rsidRPr="00144119">
      <w:pPr>
        <w:ind w:left="720"/>
        <w:rPr>
          <w:b/>
          <w:sz w:val="22"/>
          <w:szCs w:val="22"/>
          <w:lang w:val="hr-HR"/>
        </w:rPr>
      </w:pPr>
    </w:p>
    <w:p w:rsidRDefault="00BD4493" w:rsidP="00BD4493" w:rsidR="00BD4493" w:rsidRPr="00144119">
      <w:pPr>
        <w:ind w:left="720"/>
        <w:rPr>
          <w:b/>
          <w:sz w:val="22"/>
          <w:szCs w:val="22"/>
          <w:lang w:val="hr-HR"/>
        </w:rPr>
      </w:pPr>
      <w:r w:rsidRPr="00144119">
        <w:rPr>
          <w:b/>
          <w:sz w:val="22"/>
          <w:szCs w:val="22"/>
          <w:lang w:val="hr-HR"/>
        </w:rPr>
        <w:t xml:space="preserve">PASIVA; </w:t>
      </w:r>
    </w:p>
    <w:p w:rsidRDefault="00BD4493" w:rsidP="00BD4493" w:rsidR="00BD4493">
      <w:pPr>
        <w:rPr>
          <w:sz w:val="22"/>
          <w:szCs w:val="22"/>
          <w:lang w:val="hr-HR"/>
        </w:rPr>
      </w:pPr>
    </w:p>
    <w:p w:rsidRDefault="00C9433A" w:rsidP="00C9433A" w:rsidR="00C9433A" w:rsidRPr="00144119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A) Kapital i rezerve;</w:t>
      </w:r>
    </w:p>
    <w:p w:rsidRDefault="00C9433A" w:rsidP="00BD4493" w:rsidR="00C9433A" w:rsidRPr="00144119">
      <w:pPr>
        <w:rPr>
          <w:sz w:val="22"/>
          <w:szCs w:val="22"/>
          <w:lang w:val="hr-HR"/>
        </w:rPr>
      </w:pPr>
    </w:p>
    <w:p w:rsidRDefault="00BD4493" w:rsidP="00BD4493" w:rsidR="00BD4493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lastRenderedPageBreak/>
        <w:t xml:space="preserve">-temeljni kapital </w:t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  <w:t xml:space="preserve">                  </w:t>
      </w:r>
      <w:r>
        <w:rPr>
          <w:sz w:val="22"/>
          <w:szCs w:val="22"/>
          <w:lang w:val="hr-HR"/>
        </w:rPr>
        <w:t>2.684.800</w:t>
      </w:r>
      <w:r w:rsidRPr="00144119">
        <w:rPr>
          <w:sz w:val="22"/>
          <w:szCs w:val="22"/>
          <w:lang w:val="hr-HR"/>
        </w:rPr>
        <w:t>,00 Kn</w:t>
      </w:r>
    </w:p>
    <w:p w:rsidRDefault="00BD4493" w:rsidP="00BD4493" w:rsidR="00BD4493" w:rsidRPr="00144119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-preneseni gubitak        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  </w:t>
      </w:r>
      <w:r w:rsidR="00944072">
        <w:rPr>
          <w:sz w:val="22"/>
          <w:szCs w:val="22"/>
          <w:lang w:val="hr-HR"/>
        </w:rPr>
        <w:t>-</w:t>
      </w:r>
      <w:r w:rsidR="00F738CE">
        <w:rPr>
          <w:sz w:val="22"/>
          <w:szCs w:val="22"/>
          <w:lang w:val="hr-HR"/>
        </w:rPr>
        <w:t>2.005.606</w:t>
      </w:r>
      <w:r>
        <w:rPr>
          <w:sz w:val="22"/>
          <w:szCs w:val="22"/>
          <w:lang w:val="hr-HR"/>
        </w:rPr>
        <w:t>,00 Kn</w:t>
      </w:r>
    </w:p>
    <w:p w:rsidRDefault="00BD4493" w:rsidP="00BD4493" w:rsidR="00BD4493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-gubitak poslovne godine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       </w:t>
      </w:r>
      <w:r w:rsidR="00F738CE">
        <w:rPr>
          <w:sz w:val="22"/>
          <w:szCs w:val="22"/>
          <w:lang w:val="hr-HR"/>
        </w:rPr>
        <w:t>15.210</w:t>
      </w:r>
      <w:r>
        <w:rPr>
          <w:sz w:val="22"/>
          <w:szCs w:val="22"/>
          <w:lang w:val="hr-HR"/>
        </w:rPr>
        <w:t>,00 Kn</w:t>
      </w:r>
      <w:r>
        <w:rPr>
          <w:sz w:val="22"/>
          <w:szCs w:val="22"/>
          <w:lang w:val="hr-HR"/>
        </w:rPr>
        <w:tab/>
      </w:r>
    </w:p>
    <w:p w:rsidRDefault="004D7043" w:rsidP="004D7043" w:rsidR="004D7043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Dugoročne obveze;</w:t>
      </w:r>
    </w:p>
    <w:p w:rsidRDefault="00BD4493" w:rsidP="00BD4493" w:rsidR="00BD4493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-obveze za zajmove , depozite i sl.     </w:t>
      </w:r>
    </w:p>
    <w:p w:rsidRDefault="00BD4493" w:rsidP="00BD4493" w:rsidR="00BD4493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unutar grupe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                    </w:t>
      </w:r>
      <w:r w:rsidR="00F356E7">
        <w:rPr>
          <w:sz w:val="22"/>
          <w:szCs w:val="22"/>
          <w:lang w:val="hr-HR"/>
        </w:rPr>
        <w:t>196.600</w:t>
      </w:r>
      <w:r>
        <w:rPr>
          <w:sz w:val="22"/>
          <w:szCs w:val="22"/>
          <w:lang w:val="hr-HR"/>
        </w:rPr>
        <w:t>,00 Kn</w:t>
      </w:r>
    </w:p>
    <w:p w:rsidRDefault="00BD4493" w:rsidP="00BD4493" w:rsidR="00BD4493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-ostale dugoročne obveze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       </w:t>
      </w:r>
      <w:r w:rsidR="00295AC5">
        <w:rPr>
          <w:sz w:val="22"/>
          <w:szCs w:val="22"/>
          <w:lang w:val="hr-HR"/>
        </w:rPr>
        <w:t>199.201</w:t>
      </w:r>
      <w:r>
        <w:rPr>
          <w:sz w:val="22"/>
          <w:szCs w:val="22"/>
          <w:lang w:val="hr-HR"/>
        </w:rPr>
        <w:t>,00 Kn</w:t>
      </w:r>
    </w:p>
    <w:p w:rsidRDefault="00D80475" w:rsidP="00BD4493" w:rsidR="00295AC5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</w:t>
      </w:r>
      <w:r w:rsidR="00295AC5">
        <w:rPr>
          <w:sz w:val="22"/>
          <w:szCs w:val="22"/>
          <w:lang w:val="hr-HR"/>
        </w:rPr>
        <w:t>Obveze za</w:t>
      </w:r>
      <w:r w:rsidR="00DA7504">
        <w:rPr>
          <w:sz w:val="22"/>
          <w:szCs w:val="22"/>
          <w:lang w:val="hr-HR"/>
        </w:rPr>
        <w:t xml:space="preserve"> </w:t>
      </w:r>
      <w:r w:rsidR="00295AC5">
        <w:rPr>
          <w:sz w:val="22"/>
          <w:szCs w:val="22"/>
          <w:lang w:val="hr-HR"/>
        </w:rPr>
        <w:t>zajmove depozite i sl.                                   142.662,00 Kn</w:t>
      </w:r>
      <w:r w:rsidR="00295AC5">
        <w:rPr>
          <w:sz w:val="22"/>
          <w:szCs w:val="22"/>
          <w:lang w:val="hr-HR"/>
        </w:rPr>
        <w:tab/>
      </w:r>
    </w:p>
    <w:p w:rsidRDefault="00BD4493" w:rsidP="00BD4493" w:rsidR="00BD4493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-obveze prema dobavljačima                       </w:t>
      </w:r>
      <w:r>
        <w:rPr>
          <w:sz w:val="22"/>
          <w:szCs w:val="22"/>
          <w:lang w:val="hr-HR"/>
        </w:rPr>
        <w:tab/>
        <w:t xml:space="preserve">           18.894,00 Kn</w:t>
      </w:r>
    </w:p>
    <w:p w:rsidRDefault="00BD4493" w:rsidP="00BD4493" w:rsidR="00BD4493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-obveze za poreze,doprinose i </w:t>
      </w:r>
      <w:proofErr w:type="spellStart"/>
      <w:r>
        <w:rPr>
          <w:sz w:val="22"/>
          <w:szCs w:val="22"/>
          <w:lang w:val="hr-HR"/>
        </w:rPr>
        <w:t>sl.davanja</w:t>
      </w:r>
      <w:proofErr w:type="spellEnd"/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         </w:t>
      </w:r>
      <w:r w:rsidR="00F356E7">
        <w:rPr>
          <w:sz w:val="22"/>
          <w:szCs w:val="22"/>
          <w:lang w:val="hr-HR"/>
        </w:rPr>
        <w:t>62.153,</w:t>
      </w:r>
      <w:r>
        <w:rPr>
          <w:sz w:val="22"/>
          <w:szCs w:val="22"/>
          <w:lang w:val="hr-HR"/>
        </w:rPr>
        <w:t>00 Kn</w:t>
      </w:r>
    </w:p>
    <w:p w:rsidRDefault="00BD4493" w:rsidP="00BD4493" w:rsidR="00BD4493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-ostale </w:t>
      </w:r>
      <w:proofErr w:type="spellStart"/>
      <w:r>
        <w:rPr>
          <w:sz w:val="22"/>
          <w:szCs w:val="22"/>
          <w:lang w:val="hr-HR"/>
        </w:rPr>
        <w:t>kratkoočne</w:t>
      </w:r>
      <w:proofErr w:type="spellEnd"/>
      <w:r>
        <w:rPr>
          <w:sz w:val="22"/>
          <w:szCs w:val="22"/>
          <w:lang w:val="hr-HR"/>
        </w:rPr>
        <w:t xml:space="preserve"> obveze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         2.435,00 Kn</w:t>
      </w:r>
    </w:p>
    <w:p w:rsidRDefault="00BD4493" w:rsidP="00BD4493" w:rsidR="00BD4493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-odgođeno plaćanje troškova i prihod</w:t>
      </w:r>
    </w:p>
    <w:p w:rsidRDefault="00BD4493" w:rsidP="00BD4493" w:rsidR="00BD4493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budućeg razdoblja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        9.820,00 Kn</w:t>
      </w:r>
      <w:r>
        <w:rPr>
          <w:sz w:val="22"/>
          <w:szCs w:val="22"/>
          <w:lang w:val="hr-HR"/>
        </w:rPr>
        <w:tab/>
      </w:r>
    </w:p>
    <w:p w:rsidRDefault="00BD4493" w:rsidP="00BD4493" w:rsidR="00BD4493">
      <w:pPr>
        <w:rPr>
          <w:sz w:val="22"/>
          <w:szCs w:val="22"/>
          <w:lang w:val="hr-HR"/>
        </w:rPr>
      </w:pPr>
    </w:p>
    <w:p w:rsidRDefault="00BD4493" w:rsidP="00BD4493" w:rsidR="00BD4493" w:rsidRPr="00144119">
      <w:pPr>
        <w:rPr>
          <w:b/>
          <w:sz w:val="22"/>
          <w:szCs w:val="22"/>
          <w:lang w:val="hr-HR"/>
        </w:rPr>
      </w:pPr>
      <w:proofErr w:type="spellStart"/>
      <w:r>
        <w:rPr>
          <w:b/>
          <w:sz w:val="22"/>
          <w:szCs w:val="22"/>
          <w:lang w:val="hr-HR"/>
        </w:rPr>
        <w:t>UKUPO</w:t>
      </w:r>
      <w:proofErr w:type="spellEnd"/>
      <w:r>
        <w:rPr>
          <w:b/>
          <w:sz w:val="22"/>
          <w:szCs w:val="22"/>
          <w:lang w:val="hr-HR"/>
        </w:rPr>
        <w:t xml:space="preserve"> PASIVA</w:t>
      </w:r>
      <w:r w:rsidRPr="00144119">
        <w:rPr>
          <w:b/>
          <w:sz w:val="22"/>
          <w:szCs w:val="22"/>
          <w:lang w:val="hr-HR"/>
        </w:rPr>
        <w:t>;</w:t>
      </w:r>
      <w:r>
        <w:rPr>
          <w:b/>
          <w:sz w:val="22"/>
          <w:szCs w:val="22"/>
          <w:lang w:val="hr-HR"/>
        </w:rPr>
        <w:t>1.295.</w:t>
      </w:r>
      <w:r w:rsidR="00F356E7">
        <w:rPr>
          <w:b/>
          <w:sz w:val="22"/>
          <w:szCs w:val="22"/>
          <w:lang w:val="hr-HR"/>
        </w:rPr>
        <w:t>749</w:t>
      </w:r>
      <w:r>
        <w:rPr>
          <w:b/>
          <w:sz w:val="22"/>
          <w:szCs w:val="22"/>
          <w:lang w:val="hr-HR"/>
        </w:rPr>
        <w:t xml:space="preserve">,00 </w:t>
      </w:r>
      <w:r w:rsidRPr="00144119">
        <w:rPr>
          <w:b/>
          <w:sz w:val="22"/>
          <w:szCs w:val="22"/>
          <w:lang w:val="hr-HR"/>
        </w:rPr>
        <w:t xml:space="preserve"> Kn</w:t>
      </w:r>
    </w:p>
    <w:p w:rsidRDefault="00BD4493" w:rsidP="00BD4493" w:rsidR="00BD4493" w:rsidRPr="00144119">
      <w:pPr>
        <w:rPr>
          <w:sz w:val="22"/>
          <w:szCs w:val="22"/>
          <w:lang w:val="hr-HR"/>
        </w:rPr>
      </w:pPr>
    </w:p>
    <w:p w:rsidRDefault="00E84701" w:rsidP="00E84701" w:rsidR="00E84701" w:rsidRPr="00144119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 xml:space="preserve">Iz godišnjeg financijskog izvještaja </w:t>
      </w:r>
      <w:r>
        <w:rPr>
          <w:sz w:val="22"/>
          <w:szCs w:val="22"/>
          <w:lang w:val="hr-HR"/>
        </w:rPr>
        <w:t>na dan otvaranja stečajnog postupka odnosno bilance na dan 21.02.2018. proizlazi;</w:t>
      </w:r>
    </w:p>
    <w:p w:rsidRDefault="00E84701" w:rsidP="00E84701" w:rsidR="00E84701">
      <w:pPr>
        <w:rPr>
          <w:b/>
          <w:sz w:val="22"/>
          <w:szCs w:val="22"/>
          <w:lang w:val="hr-HR"/>
        </w:rPr>
      </w:pPr>
    </w:p>
    <w:p w:rsidRDefault="00E84701" w:rsidP="00E84701" w:rsidR="00E84701">
      <w:pPr>
        <w:rPr>
          <w:b/>
          <w:sz w:val="22"/>
          <w:szCs w:val="22"/>
          <w:lang w:val="hr-HR"/>
        </w:rPr>
      </w:pPr>
    </w:p>
    <w:p w:rsidRDefault="00E84701" w:rsidP="00E84701" w:rsidR="00E84701" w:rsidRPr="00144119">
      <w:pPr>
        <w:ind w:left="720"/>
        <w:rPr>
          <w:sz w:val="22"/>
          <w:szCs w:val="22"/>
          <w:lang w:val="hr-HR"/>
        </w:rPr>
      </w:pPr>
      <w:r w:rsidRPr="00144119">
        <w:rPr>
          <w:b/>
          <w:sz w:val="22"/>
          <w:szCs w:val="22"/>
          <w:lang w:val="hr-HR"/>
        </w:rPr>
        <w:t>Kratkotrajna imovina;</w:t>
      </w:r>
      <w:r w:rsidRPr="00144119">
        <w:rPr>
          <w:sz w:val="22"/>
          <w:szCs w:val="22"/>
          <w:lang w:val="hr-HR"/>
        </w:rPr>
        <w:t xml:space="preserve">                                                                   </w:t>
      </w:r>
      <w:r>
        <w:rPr>
          <w:sz w:val="22"/>
          <w:szCs w:val="22"/>
          <w:lang w:val="hr-HR"/>
        </w:rPr>
        <w:t>1.295.655,00</w:t>
      </w:r>
      <w:r w:rsidRPr="00144119">
        <w:rPr>
          <w:sz w:val="22"/>
          <w:szCs w:val="22"/>
          <w:lang w:val="hr-HR"/>
        </w:rPr>
        <w:t xml:space="preserve"> Kn</w:t>
      </w:r>
    </w:p>
    <w:p w:rsidRDefault="00E84701" w:rsidP="00E84701" w:rsidR="00E84701" w:rsidRPr="00144119">
      <w:pPr>
        <w:ind w:left="720"/>
        <w:rPr>
          <w:sz w:val="22"/>
          <w:szCs w:val="22"/>
          <w:lang w:val="hr-HR"/>
        </w:rPr>
      </w:pPr>
    </w:p>
    <w:p w:rsidRDefault="00E84701" w:rsidP="00E84701" w:rsidR="00E84701" w:rsidRPr="00144119">
      <w:pPr>
        <w:ind w:left="720"/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>I to;</w:t>
      </w:r>
    </w:p>
    <w:p w:rsidRDefault="00E84701" w:rsidP="00E84701" w:rsidR="00E84701">
      <w:pPr>
        <w:ind w:left="720"/>
        <w:rPr>
          <w:sz w:val="22"/>
          <w:szCs w:val="22"/>
          <w:lang w:val="hr-HR"/>
        </w:rPr>
      </w:pPr>
    </w:p>
    <w:p w:rsidRDefault="00E84701" w:rsidP="00E84701" w:rsidR="00E84701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Zalihe  ;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>1.287.931,00 Kn</w:t>
      </w:r>
    </w:p>
    <w:p w:rsidRDefault="00E84701" w:rsidP="00E84701" w:rsidR="00E84701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I to:</w:t>
      </w:r>
    </w:p>
    <w:p w:rsidRDefault="00E84701" w:rsidP="00E84701" w:rsidR="00E84701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Proizvodnja u tijeku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>1.287.931,00 Kn</w:t>
      </w:r>
    </w:p>
    <w:p w:rsidRDefault="00E84701" w:rsidP="00E84701" w:rsidR="00E84701" w:rsidRPr="00144119">
      <w:pPr>
        <w:ind w:left="720"/>
        <w:rPr>
          <w:sz w:val="22"/>
          <w:szCs w:val="22"/>
          <w:lang w:val="hr-HR"/>
        </w:rPr>
      </w:pPr>
    </w:p>
    <w:p w:rsidRDefault="00E84701" w:rsidP="00E84701" w:rsidR="00E84701" w:rsidRPr="00144119">
      <w:pPr>
        <w:ind w:left="720"/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>Potraživanja;</w:t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 xml:space="preserve">        7.724,00</w:t>
      </w:r>
      <w:r w:rsidRPr="00144119">
        <w:rPr>
          <w:sz w:val="22"/>
          <w:szCs w:val="22"/>
          <w:lang w:val="hr-HR"/>
        </w:rPr>
        <w:t>Kn</w:t>
      </w:r>
    </w:p>
    <w:p w:rsidRDefault="00E84701" w:rsidP="00E84701" w:rsidR="00E84701" w:rsidRPr="00144119">
      <w:pPr>
        <w:ind w:left="720"/>
        <w:rPr>
          <w:sz w:val="22"/>
          <w:szCs w:val="22"/>
          <w:lang w:val="hr-HR"/>
        </w:rPr>
      </w:pPr>
    </w:p>
    <w:p w:rsidRDefault="00E84701" w:rsidP="00E84701" w:rsidR="00E84701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I to;</w:t>
      </w:r>
    </w:p>
    <w:p w:rsidRDefault="00E84701" w:rsidP="00E84701" w:rsidR="00E84701">
      <w:pPr>
        <w:ind w:left="720"/>
        <w:rPr>
          <w:sz w:val="22"/>
          <w:szCs w:val="22"/>
          <w:lang w:val="hr-HR"/>
        </w:rPr>
      </w:pPr>
    </w:p>
    <w:p w:rsidRDefault="00E84701" w:rsidP="00E84701" w:rsidR="00E84701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-potraživanja od poduzetnika unutar grupe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    6.106,00 Kn</w:t>
      </w:r>
    </w:p>
    <w:p w:rsidRDefault="00E84701" w:rsidP="00E84701" w:rsidR="00E84701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-ostala potraživanja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  1.618,00 Kn</w:t>
      </w:r>
    </w:p>
    <w:p w:rsidRDefault="00E84701" w:rsidP="00E84701" w:rsidR="00E84701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-plaćeni troškovi budućeg razdoblja i </w:t>
      </w:r>
    </w:p>
    <w:p w:rsidRDefault="00E84701" w:rsidP="00E84701" w:rsidR="00E84701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obračunati prihodi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         94,00 Kn</w:t>
      </w:r>
    </w:p>
    <w:p w:rsidRDefault="00E84701" w:rsidP="00E84701" w:rsidR="00E84701">
      <w:pPr>
        <w:ind w:left="720"/>
        <w:rPr>
          <w:sz w:val="22"/>
          <w:szCs w:val="22"/>
          <w:lang w:val="hr-HR"/>
        </w:rPr>
      </w:pPr>
    </w:p>
    <w:p w:rsidRDefault="00E84701" w:rsidP="00E84701" w:rsidR="00E84701" w:rsidRPr="00144119">
      <w:pPr>
        <w:ind w:left="720"/>
        <w:rPr>
          <w:sz w:val="22"/>
          <w:szCs w:val="22"/>
          <w:lang w:val="hr-HR"/>
        </w:rPr>
      </w:pPr>
    </w:p>
    <w:p w:rsidRDefault="00E84701" w:rsidP="00E84701" w:rsidR="00E84701" w:rsidRPr="00144119">
      <w:pPr>
        <w:ind w:left="720"/>
        <w:rPr>
          <w:b/>
          <w:sz w:val="22"/>
          <w:szCs w:val="22"/>
          <w:lang w:val="hr-HR"/>
        </w:rPr>
      </w:pPr>
      <w:r w:rsidRPr="00144119">
        <w:rPr>
          <w:b/>
          <w:sz w:val="22"/>
          <w:szCs w:val="22"/>
          <w:lang w:val="hr-HR"/>
        </w:rPr>
        <w:t xml:space="preserve">UKUPNA AKTIVA; </w:t>
      </w:r>
      <w:r>
        <w:rPr>
          <w:b/>
          <w:sz w:val="22"/>
          <w:szCs w:val="22"/>
          <w:lang w:val="hr-HR"/>
        </w:rPr>
        <w:t>1.295.749,00</w:t>
      </w:r>
      <w:r w:rsidRPr="00144119">
        <w:rPr>
          <w:b/>
          <w:sz w:val="22"/>
          <w:szCs w:val="22"/>
          <w:lang w:val="hr-HR"/>
        </w:rPr>
        <w:t xml:space="preserve">  Kn</w:t>
      </w:r>
    </w:p>
    <w:p w:rsidRDefault="00E84701" w:rsidP="00E84701" w:rsidR="00E84701" w:rsidRPr="00144119">
      <w:pPr>
        <w:ind w:left="720"/>
        <w:rPr>
          <w:sz w:val="22"/>
          <w:szCs w:val="22"/>
          <w:lang w:val="hr-HR"/>
        </w:rPr>
      </w:pPr>
    </w:p>
    <w:p w:rsidRDefault="00E84701" w:rsidP="00E84701" w:rsidR="00E84701" w:rsidRPr="00144119">
      <w:pPr>
        <w:ind w:left="720"/>
        <w:rPr>
          <w:b/>
          <w:sz w:val="22"/>
          <w:szCs w:val="22"/>
          <w:lang w:val="hr-HR"/>
        </w:rPr>
      </w:pPr>
    </w:p>
    <w:p w:rsidRDefault="00E84701" w:rsidP="00E84701" w:rsidR="00E84701" w:rsidRPr="00144119">
      <w:pPr>
        <w:ind w:left="720"/>
        <w:rPr>
          <w:b/>
          <w:sz w:val="22"/>
          <w:szCs w:val="22"/>
          <w:lang w:val="hr-HR"/>
        </w:rPr>
      </w:pPr>
      <w:r w:rsidRPr="00144119">
        <w:rPr>
          <w:b/>
          <w:sz w:val="22"/>
          <w:szCs w:val="22"/>
          <w:lang w:val="hr-HR"/>
        </w:rPr>
        <w:t xml:space="preserve">PASIVA; </w:t>
      </w:r>
    </w:p>
    <w:p w:rsidRDefault="00E84701" w:rsidP="00E84701" w:rsidR="00E84701" w:rsidRPr="00144119">
      <w:pPr>
        <w:rPr>
          <w:sz w:val="22"/>
          <w:szCs w:val="22"/>
          <w:lang w:val="hr-HR"/>
        </w:rPr>
      </w:pPr>
    </w:p>
    <w:p w:rsidRDefault="00E84701" w:rsidP="00E84701" w:rsidR="00E84701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 xml:space="preserve">-temeljni kapital </w:t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  <w:t xml:space="preserve">                  </w:t>
      </w:r>
      <w:r>
        <w:rPr>
          <w:sz w:val="22"/>
          <w:szCs w:val="22"/>
          <w:lang w:val="hr-HR"/>
        </w:rPr>
        <w:t>2.684.800</w:t>
      </w:r>
      <w:r w:rsidRPr="00144119">
        <w:rPr>
          <w:sz w:val="22"/>
          <w:szCs w:val="22"/>
          <w:lang w:val="hr-HR"/>
        </w:rPr>
        <w:t>,00 Kn</w:t>
      </w:r>
    </w:p>
    <w:p w:rsidRDefault="00E84701" w:rsidP="00E84701" w:rsidR="00E84701" w:rsidRPr="00144119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-preneseni gubitak        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  -2.0</w:t>
      </w:r>
      <w:r w:rsidR="007A1F86">
        <w:rPr>
          <w:sz w:val="22"/>
          <w:szCs w:val="22"/>
          <w:lang w:val="hr-HR"/>
        </w:rPr>
        <w:t>20</w:t>
      </w:r>
      <w:r>
        <w:rPr>
          <w:sz w:val="22"/>
          <w:szCs w:val="22"/>
          <w:lang w:val="hr-HR"/>
        </w:rPr>
        <w:t>.</w:t>
      </w:r>
      <w:r w:rsidR="007A1F86">
        <w:rPr>
          <w:sz w:val="22"/>
          <w:szCs w:val="22"/>
          <w:lang w:val="hr-HR"/>
        </w:rPr>
        <w:t>815</w:t>
      </w:r>
      <w:r>
        <w:rPr>
          <w:sz w:val="22"/>
          <w:szCs w:val="22"/>
          <w:lang w:val="hr-HR"/>
        </w:rPr>
        <w:t>,00 Kn</w:t>
      </w:r>
    </w:p>
    <w:p w:rsidRDefault="00E84701" w:rsidP="00E84701" w:rsidR="00E84701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-gubitak poslovne godine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       </w:t>
      </w:r>
      <w:r w:rsidR="007A1F86">
        <w:rPr>
          <w:sz w:val="22"/>
          <w:szCs w:val="22"/>
          <w:lang w:val="hr-HR"/>
        </w:rPr>
        <w:t xml:space="preserve">         43</w:t>
      </w:r>
      <w:r>
        <w:rPr>
          <w:sz w:val="22"/>
          <w:szCs w:val="22"/>
          <w:lang w:val="hr-HR"/>
        </w:rPr>
        <w:t>,00 Kn</w:t>
      </w:r>
      <w:r>
        <w:rPr>
          <w:sz w:val="22"/>
          <w:szCs w:val="22"/>
          <w:lang w:val="hr-HR"/>
        </w:rPr>
        <w:tab/>
      </w:r>
    </w:p>
    <w:p w:rsidRDefault="0003438E" w:rsidP="0003438E" w:rsidR="0003438E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Dugoročne obveze;</w:t>
      </w:r>
    </w:p>
    <w:p w:rsidRDefault="00E84701" w:rsidP="00E84701" w:rsidR="00E84701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-obveze za zajmove , depozite i sl.     </w:t>
      </w:r>
    </w:p>
    <w:p w:rsidRDefault="00E84701" w:rsidP="00E84701" w:rsidR="00E84701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unutar grupe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                    196.600,00 Kn</w:t>
      </w:r>
    </w:p>
    <w:p w:rsidRDefault="00E84701" w:rsidP="00E84701" w:rsidR="00E84701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-ostale dugoročne obveze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       1</w:t>
      </w:r>
      <w:r w:rsidR="00D80475">
        <w:rPr>
          <w:sz w:val="22"/>
          <w:szCs w:val="22"/>
          <w:lang w:val="hr-HR"/>
        </w:rPr>
        <w:t>99.201</w:t>
      </w:r>
      <w:r>
        <w:rPr>
          <w:sz w:val="22"/>
          <w:szCs w:val="22"/>
          <w:lang w:val="hr-HR"/>
        </w:rPr>
        <w:t>,00 Kn</w:t>
      </w:r>
    </w:p>
    <w:p w:rsidRDefault="0003438E" w:rsidP="0003438E" w:rsidR="0003438E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Kratkoročne obveze;</w:t>
      </w:r>
    </w:p>
    <w:p w:rsidRDefault="00D80475" w:rsidP="00E84701" w:rsidR="00D80475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lastRenderedPageBreak/>
        <w:t>-</w:t>
      </w:r>
      <w:r w:rsidRPr="00D80475"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hr-HR"/>
        </w:rPr>
        <w:t xml:space="preserve">Obveze za zajmove depozite i sl.                                 142.662,00 Kn </w:t>
      </w:r>
    </w:p>
    <w:p w:rsidRDefault="00E84701" w:rsidP="00E84701" w:rsidR="00E84701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-obveze prema dobavljačima                       </w:t>
      </w:r>
      <w:r>
        <w:rPr>
          <w:sz w:val="22"/>
          <w:szCs w:val="22"/>
          <w:lang w:val="hr-HR"/>
        </w:rPr>
        <w:tab/>
        <w:t xml:space="preserve">           18.894,00 Kn</w:t>
      </w:r>
    </w:p>
    <w:p w:rsidRDefault="00E84701" w:rsidP="00E84701" w:rsidR="00E84701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-obveze za poreze,doprinose i </w:t>
      </w:r>
      <w:proofErr w:type="spellStart"/>
      <w:r>
        <w:rPr>
          <w:sz w:val="22"/>
          <w:szCs w:val="22"/>
          <w:lang w:val="hr-HR"/>
        </w:rPr>
        <w:t>sl.davanja</w:t>
      </w:r>
      <w:proofErr w:type="spellEnd"/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         62.153,00 Kn</w:t>
      </w:r>
    </w:p>
    <w:p w:rsidRDefault="00E84701" w:rsidP="00E84701" w:rsidR="00E84701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-ostale </w:t>
      </w:r>
      <w:proofErr w:type="spellStart"/>
      <w:r>
        <w:rPr>
          <w:sz w:val="22"/>
          <w:szCs w:val="22"/>
          <w:lang w:val="hr-HR"/>
        </w:rPr>
        <w:t>kratkoočne</w:t>
      </w:r>
      <w:proofErr w:type="spellEnd"/>
      <w:r>
        <w:rPr>
          <w:sz w:val="22"/>
          <w:szCs w:val="22"/>
          <w:lang w:val="hr-HR"/>
        </w:rPr>
        <w:t xml:space="preserve"> obveze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         2.435,00 Kn</w:t>
      </w:r>
    </w:p>
    <w:p w:rsidRDefault="00E84701" w:rsidP="00E84701" w:rsidR="00E84701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-odgođeno plaćanje troškova i prihod</w:t>
      </w:r>
    </w:p>
    <w:p w:rsidRDefault="00E84701" w:rsidP="00E84701" w:rsidR="00E84701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budućeg razdoblja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        9.820,00 Kn</w:t>
      </w:r>
      <w:r>
        <w:rPr>
          <w:sz w:val="22"/>
          <w:szCs w:val="22"/>
          <w:lang w:val="hr-HR"/>
        </w:rPr>
        <w:tab/>
      </w:r>
    </w:p>
    <w:p w:rsidRDefault="00E84701" w:rsidP="00E84701" w:rsidR="00E84701">
      <w:pPr>
        <w:rPr>
          <w:sz w:val="22"/>
          <w:szCs w:val="22"/>
          <w:lang w:val="hr-HR"/>
        </w:rPr>
      </w:pPr>
    </w:p>
    <w:p w:rsidRDefault="00E84701" w:rsidP="00E84701" w:rsidR="00E84701" w:rsidRPr="00144119">
      <w:pPr>
        <w:rPr>
          <w:b/>
          <w:sz w:val="22"/>
          <w:szCs w:val="22"/>
          <w:lang w:val="hr-HR"/>
        </w:rPr>
      </w:pPr>
      <w:proofErr w:type="spellStart"/>
      <w:r>
        <w:rPr>
          <w:b/>
          <w:sz w:val="22"/>
          <w:szCs w:val="22"/>
          <w:lang w:val="hr-HR"/>
        </w:rPr>
        <w:t>UKUPO</w:t>
      </w:r>
      <w:proofErr w:type="spellEnd"/>
      <w:r>
        <w:rPr>
          <w:b/>
          <w:sz w:val="22"/>
          <w:szCs w:val="22"/>
          <w:lang w:val="hr-HR"/>
        </w:rPr>
        <w:t xml:space="preserve"> PASIVA</w:t>
      </w:r>
      <w:r w:rsidRPr="00144119">
        <w:rPr>
          <w:b/>
          <w:sz w:val="22"/>
          <w:szCs w:val="22"/>
          <w:lang w:val="hr-HR"/>
        </w:rPr>
        <w:t>;</w:t>
      </w:r>
      <w:r>
        <w:rPr>
          <w:b/>
          <w:sz w:val="22"/>
          <w:szCs w:val="22"/>
          <w:lang w:val="hr-HR"/>
        </w:rPr>
        <w:t xml:space="preserve">1.295.749,00 </w:t>
      </w:r>
      <w:r w:rsidRPr="00144119">
        <w:rPr>
          <w:b/>
          <w:sz w:val="22"/>
          <w:szCs w:val="22"/>
          <w:lang w:val="hr-HR"/>
        </w:rPr>
        <w:t xml:space="preserve"> Kn</w:t>
      </w:r>
    </w:p>
    <w:p w:rsidRDefault="00E84701" w:rsidP="00A620A6" w:rsidR="00E84701">
      <w:pPr>
        <w:rPr>
          <w:sz w:val="22"/>
          <w:szCs w:val="22"/>
          <w:lang w:val="hr-HR"/>
        </w:rPr>
      </w:pPr>
    </w:p>
    <w:p w:rsidRDefault="00E84701" w:rsidP="00A620A6" w:rsidR="00E84701" w:rsidRPr="00144119">
      <w:pPr>
        <w:rPr>
          <w:sz w:val="22"/>
          <w:szCs w:val="22"/>
          <w:lang w:val="hr-HR"/>
        </w:rPr>
      </w:pPr>
    </w:p>
    <w:p w:rsidRDefault="00A620A6" w:rsidP="00A620A6" w:rsidR="0003438E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 xml:space="preserve">Iz </w:t>
      </w:r>
      <w:r w:rsidR="004A36C3">
        <w:rPr>
          <w:sz w:val="22"/>
          <w:szCs w:val="22"/>
          <w:lang w:val="hr-HR"/>
        </w:rPr>
        <w:t xml:space="preserve"> </w:t>
      </w:r>
      <w:r w:rsidR="0003438E">
        <w:rPr>
          <w:sz w:val="22"/>
          <w:szCs w:val="22"/>
          <w:lang w:val="hr-HR"/>
        </w:rPr>
        <w:t xml:space="preserve">dostavljene </w:t>
      </w:r>
      <w:proofErr w:type="spellStart"/>
      <w:r w:rsidR="0003438E">
        <w:rPr>
          <w:sz w:val="22"/>
          <w:szCs w:val="22"/>
          <w:lang w:val="hr-HR"/>
        </w:rPr>
        <w:t>dokumenatacije</w:t>
      </w:r>
      <w:proofErr w:type="spellEnd"/>
      <w:r w:rsidR="0003438E">
        <w:rPr>
          <w:sz w:val="22"/>
          <w:szCs w:val="22"/>
          <w:lang w:val="hr-HR"/>
        </w:rPr>
        <w:t xml:space="preserve"> Minist</w:t>
      </w:r>
      <w:r w:rsidR="006B558D">
        <w:rPr>
          <w:sz w:val="22"/>
          <w:szCs w:val="22"/>
          <w:lang w:val="hr-HR"/>
        </w:rPr>
        <w:t>a</w:t>
      </w:r>
      <w:r w:rsidR="0003438E">
        <w:rPr>
          <w:sz w:val="22"/>
          <w:szCs w:val="22"/>
          <w:lang w:val="hr-HR"/>
        </w:rPr>
        <w:t xml:space="preserve">rstva financija ,Porezne uprave, Područnog ureda </w:t>
      </w:r>
      <w:r w:rsidR="009C2CAB">
        <w:rPr>
          <w:sz w:val="22"/>
          <w:szCs w:val="22"/>
          <w:lang w:val="hr-HR"/>
        </w:rPr>
        <w:t xml:space="preserve">Zagreb, Ispostave Trnje </w:t>
      </w:r>
      <w:r w:rsidR="0003438E">
        <w:rPr>
          <w:sz w:val="22"/>
          <w:szCs w:val="22"/>
          <w:lang w:val="hr-HR"/>
        </w:rPr>
        <w:t xml:space="preserve"> i to; </w:t>
      </w:r>
      <w:r w:rsidR="00841447">
        <w:rPr>
          <w:sz w:val="22"/>
          <w:szCs w:val="22"/>
          <w:lang w:val="hr-HR"/>
        </w:rPr>
        <w:t xml:space="preserve">iz računa dobiti i gubitaka </w:t>
      </w:r>
      <w:r w:rsidRPr="00144119">
        <w:rPr>
          <w:sz w:val="22"/>
          <w:szCs w:val="22"/>
          <w:lang w:val="hr-HR"/>
        </w:rPr>
        <w:t xml:space="preserve"> za 201</w:t>
      </w:r>
      <w:r w:rsidR="0003438E">
        <w:rPr>
          <w:sz w:val="22"/>
          <w:szCs w:val="22"/>
          <w:lang w:val="hr-HR"/>
        </w:rPr>
        <w:t>6</w:t>
      </w:r>
      <w:r w:rsidRPr="00144119">
        <w:rPr>
          <w:sz w:val="22"/>
          <w:szCs w:val="22"/>
          <w:lang w:val="hr-HR"/>
        </w:rPr>
        <w:t>. godinu proizlazi da</w:t>
      </w:r>
      <w:r w:rsidR="00841447">
        <w:rPr>
          <w:sz w:val="22"/>
          <w:szCs w:val="22"/>
          <w:lang w:val="hr-HR"/>
        </w:rPr>
        <w:t xml:space="preserve"> </w:t>
      </w:r>
      <w:r w:rsidR="00C81980" w:rsidRPr="00144119">
        <w:rPr>
          <w:sz w:val="22"/>
          <w:szCs w:val="22"/>
          <w:lang w:val="hr-HR"/>
        </w:rPr>
        <w:t xml:space="preserve"> </w:t>
      </w:r>
      <w:r w:rsidRPr="00144119">
        <w:rPr>
          <w:sz w:val="22"/>
          <w:szCs w:val="22"/>
          <w:lang w:val="hr-HR"/>
        </w:rPr>
        <w:t xml:space="preserve">društvo </w:t>
      </w:r>
      <w:r w:rsidR="00841447">
        <w:rPr>
          <w:sz w:val="22"/>
          <w:szCs w:val="22"/>
          <w:lang w:val="hr-HR"/>
        </w:rPr>
        <w:t xml:space="preserve">nije </w:t>
      </w:r>
      <w:r w:rsidRPr="00144119">
        <w:rPr>
          <w:sz w:val="22"/>
          <w:szCs w:val="22"/>
          <w:lang w:val="hr-HR"/>
        </w:rPr>
        <w:t xml:space="preserve"> imalo  prihod</w:t>
      </w:r>
      <w:r w:rsidR="00C81980" w:rsidRPr="00144119">
        <w:rPr>
          <w:sz w:val="22"/>
          <w:szCs w:val="22"/>
          <w:lang w:val="hr-HR"/>
        </w:rPr>
        <w:t>e</w:t>
      </w:r>
      <w:r w:rsidR="00CE5800">
        <w:rPr>
          <w:sz w:val="22"/>
          <w:szCs w:val="22"/>
          <w:lang w:val="hr-HR"/>
        </w:rPr>
        <w:t>,</w:t>
      </w:r>
      <w:r w:rsidR="00841447">
        <w:rPr>
          <w:sz w:val="22"/>
          <w:szCs w:val="22"/>
          <w:lang w:val="hr-HR"/>
        </w:rPr>
        <w:t xml:space="preserve"> dok su rashodi iznosili </w:t>
      </w:r>
      <w:r w:rsidR="00966D93">
        <w:rPr>
          <w:sz w:val="22"/>
          <w:szCs w:val="22"/>
          <w:lang w:val="hr-HR"/>
        </w:rPr>
        <w:t>257.191,00</w:t>
      </w:r>
      <w:r w:rsidR="00841447">
        <w:rPr>
          <w:sz w:val="22"/>
          <w:szCs w:val="22"/>
          <w:lang w:val="hr-HR"/>
        </w:rPr>
        <w:t xml:space="preserve"> Kn, iz računa do</w:t>
      </w:r>
      <w:r w:rsidR="00966D93">
        <w:rPr>
          <w:sz w:val="22"/>
          <w:szCs w:val="22"/>
          <w:lang w:val="hr-HR"/>
        </w:rPr>
        <w:t>b</w:t>
      </w:r>
      <w:r w:rsidR="00841447">
        <w:rPr>
          <w:sz w:val="22"/>
          <w:szCs w:val="22"/>
          <w:lang w:val="hr-HR"/>
        </w:rPr>
        <w:t xml:space="preserve">iti i gubitaka za 2017 </w:t>
      </w:r>
      <w:r w:rsidR="00966D93">
        <w:rPr>
          <w:sz w:val="22"/>
          <w:szCs w:val="22"/>
          <w:lang w:val="hr-HR"/>
        </w:rPr>
        <w:t>. proizlazi da društvo nije imalo prihode</w:t>
      </w:r>
      <w:r w:rsidR="00C81980" w:rsidRPr="00144119">
        <w:rPr>
          <w:sz w:val="22"/>
          <w:szCs w:val="22"/>
          <w:lang w:val="hr-HR"/>
        </w:rPr>
        <w:t xml:space="preserve"> </w:t>
      </w:r>
      <w:r w:rsidR="00966D93">
        <w:rPr>
          <w:sz w:val="22"/>
          <w:szCs w:val="22"/>
          <w:lang w:val="hr-HR"/>
        </w:rPr>
        <w:t xml:space="preserve">dok su rashodi iznosili </w:t>
      </w:r>
      <w:r w:rsidRPr="00144119">
        <w:rPr>
          <w:sz w:val="22"/>
          <w:szCs w:val="22"/>
          <w:lang w:val="hr-HR"/>
        </w:rPr>
        <w:t xml:space="preserve"> </w:t>
      </w:r>
      <w:r w:rsidR="008B6E3C">
        <w:rPr>
          <w:sz w:val="22"/>
          <w:szCs w:val="22"/>
          <w:lang w:val="hr-HR"/>
        </w:rPr>
        <w:t>15.210</w:t>
      </w:r>
      <w:r w:rsidR="0003438E">
        <w:rPr>
          <w:sz w:val="22"/>
          <w:szCs w:val="22"/>
          <w:lang w:val="hr-HR"/>
        </w:rPr>
        <w:t xml:space="preserve">,00 </w:t>
      </w:r>
      <w:r w:rsidRPr="00144119">
        <w:rPr>
          <w:sz w:val="22"/>
          <w:szCs w:val="22"/>
          <w:lang w:val="hr-HR"/>
        </w:rPr>
        <w:t xml:space="preserve"> Kn</w:t>
      </w:r>
      <w:r w:rsidR="007415D8" w:rsidRPr="00144119">
        <w:rPr>
          <w:sz w:val="22"/>
          <w:szCs w:val="22"/>
          <w:lang w:val="hr-HR"/>
        </w:rPr>
        <w:t>,</w:t>
      </w:r>
      <w:r w:rsidRPr="00144119">
        <w:rPr>
          <w:sz w:val="22"/>
          <w:szCs w:val="22"/>
          <w:lang w:val="hr-HR"/>
        </w:rPr>
        <w:t xml:space="preserve"> </w:t>
      </w:r>
      <w:r w:rsidR="008B6E3C">
        <w:rPr>
          <w:sz w:val="22"/>
          <w:szCs w:val="22"/>
          <w:lang w:val="hr-HR"/>
        </w:rPr>
        <w:t xml:space="preserve">a </w:t>
      </w:r>
      <w:r w:rsidR="0003438E">
        <w:rPr>
          <w:sz w:val="22"/>
          <w:szCs w:val="22"/>
          <w:lang w:val="hr-HR"/>
        </w:rPr>
        <w:t xml:space="preserve"> iz </w:t>
      </w:r>
      <w:r w:rsidR="00CE5800">
        <w:rPr>
          <w:sz w:val="22"/>
          <w:szCs w:val="22"/>
          <w:lang w:val="hr-HR"/>
        </w:rPr>
        <w:t xml:space="preserve">računa dobiti i gubitaka </w:t>
      </w:r>
      <w:r w:rsidR="00BA668D">
        <w:rPr>
          <w:sz w:val="22"/>
          <w:szCs w:val="22"/>
          <w:lang w:val="hr-HR"/>
        </w:rPr>
        <w:t xml:space="preserve"> sa 22.02.2018. </w:t>
      </w:r>
      <w:r w:rsidR="0003438E">
        <w:rPr>
          <w:sz w:val="22"/>
          <w:szCs w:val="22"/>
          <w:lang w:val="hr-HR"/>
        </w:rPr>
        <w:t>proizlazi da</w:t>
      </w:r>
      <w:r w:rsidR="0071078F">
        <w:rPr>
          <w:sz w:val="22"/>
          <w:szCs w:val="22"/>
          <w:lang w:val="hr-HR"/>
        </w:rPr>
        <w:t xml:space="preserve"> društvo </w:t>
      </w:r>
      <w:r w:rsidR="0003438E">
        <w:rPr>
          <w:sz w:val="22"/>
          <w:szCs w:val="22"/>
          <w:lang w:val="hr-HR"/>
        </w:rPr>
        <w:t xml:space="preserve"> nije imalo prihode, dok su rashodi iznosili 42,82 Kn.</w:t>
      </w:r>
    </w:p>
    <w:p w:rsidRDefault="001945EA" w:rsidP="00A620A6" w:rsidR="00BA668D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Napominjem, da </w:t>
      </w:r>
      <w:r w:rsidR="00145324">
        <w:rPr>
          <w:sz w:val="22"/>
          <w:szCs w:val="22"/>
          <w:lang w:val="hr-HR"/>
        </w:rPr>
        <w:t xml:space="preserve">su </w:t>
      </w:r>
      <w:r>
        <w:rPr>
          <w:sz w:val="22"/>
          <w:szCs w:val="22"/>
          <w:lang w:val="hr-HR"/>
        </w:rPr>
        <w:t xml:space="preserve">iz računa dobiti i gubitaka za 2016. </w:t>
      </w:r>
      <w:r w:rsidR="00145324">
        <w:rPr>
          <w:sz w:val="22"/>
          <w:szCs w:val="22"/>
          <w:lang w:val="hr-HR"/>
        </w:rPr>
        <w:t>g</w:t>
      </w:r>
      <w:r>
        <w:rPr>
          <w:sz w:val="22"/>
          <w:szCs w:val="22"/>
          <w:lang w:val="hr-HR"/>
        </w:rPr>
        <w:t>odinu razvidni</w:t>
      </w:r>
      <w:r w:rsidR="00056CF6">
        <w:rPr>
          <w:sz w:val="22"/>
          <w:szCs w:val="22"/>
          <w:lang w:val="hr-HR"/>
        </w:rPr>
        <w:t xml:space="preserve"> i</w:t>
      </w:r>
      <w:r>
        <w:rPr>
          <w:sz w:val="22"/>
          <w:szCs w:val="22"/>
          <w:lang w:val="hr-HR"/>
        </w:rPr>
        <w:t xml:space="preserve"> podaci za 2015</w:t>
      </w:r>
      <w:r w:rsidR="00145324">
        <w:rPr>
          <w:sz w:val="22"/>
          <w:szCs w:val="22"/>
          <w:lang w:val="hr-HR"/>
        </w:rPr>
        <w:t>.</w:t>
      </w:r>
      <w:r>
        <w:rPr>
          <w:sz w:val="22"/>
          <w:szCs w:val="22"/>
          <w:lang w:val="hr-HR"/>
        </w:rPr>
        <w:t xml:space="preserve"> godinu, a iz kojih proizlazi da društvo nije imalo</w:t>
      </w:r>
      <w:r w:rsidR="009C2CAB">
        <w:rPr>
          <w:sz w:val="22"/>
          <w:szCs w:val="22"/>
          <w:lang w:val="hr-HR"/>
        </w:rPr>
        <w:t xml:space="preserve"> </w:t>
      </w:r>
      <w:proofErr w:type="spellStart"/>
      <w:r w:rsidR="009C2CAB">
        <w:rPr>
          <w:sz w:val="22"/>
          <w:szCs w:val="22"/>
          <w:lang w:val="hr-HR"/>
        </w:rPr>
        <w:t>nikakovih</w:t>
      </w:r>
      <w:proofErr w:type="spellEnd"/>
      <w:r w:rsidR="009C2CAB">
        <w:rPr>
          <w:sz w:val="22"/>
          <w:szCs w:val="22"/>
          <w:lang w:val="hr-HR"/>
        </w:rPr>
        <w:t xml:space="preserve"> prihoda u toj godini, dok su rash</w:t>
      </w:r>
      <w:r w:rsidR="00D41E80">
        <w:rPr>
          <w:sz w:val="22"/>
          <w:szCs w:val="22"/>
          <w:lang w:val="hr-HR"/>
        </w:rPr>
        <w:t>o</w:t>
      </w:r>
      <w:r w:rsidR="009C2CAB">
        <w:rPr>
          <w:sz w:val="22"/>
          <w:szCs w:val="22"/>
          <w:lang w:val="hr-HR"/>
        </w:rPr>
        <w:t>di iznosili 27.157,00 Kn.</w:t>
      </w:r>
    </w:p>
    <w:p w:rsidRDefault="008B6E3C" w:rsidP="00A620A6" w:rsidR="008B6E3C">
      <w:pPr>
        <w:rPr>
          <w:sz w:val="22"/>
          <w:szCs w:val="22"/>
          <w:lang w:val="hr-HR"/>
        </w:rPr>
      </w:pPr>
    </w:p>
    <w:p w:rsidRDefault="00BA668D" w:rsidP="00A620A6" w:rsidR="00BA668D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U izvješću o financijsko gospodarskom položaju  direktor društva </w:t>
      </w:r>
      <w:proofErr w:type="spellStart"/>
      <w:r>
        <w:rPr>
          <w:sz w:val="22"/>
          <w:szCs w:val="22"/>
          <w:lang w:val="hr-HR"/>
        </w:rPr>
        <w:t>Haakon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Korsgrad</w:t>
      </w:r>
      <w:proofErr w:type="spellEnd"/>
      <w:r>
        <w:rPr>
          <w:sz w:val="22"/>
          <w:szCs w:val="22"/>
          <w:lang w:val="hr-HR"/>
        </w:rPr>
        <w:t xml:space="preserve"> zastupan po </w:t>
      </w:r>
    </w:p>
    <w:p w:rsidRDefault="00A17496" w:rsidP="00A620A6" w:rsidR="00BA668D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Mamić, Perić,Reberski, </w:t>
      </w:r>
      <w:proofErr w:type="spellStart"/>
      <w:r>
        <w:rPr>
          <w:sz w:val="22"/>
          <w:szCs w:val="22"/>
          <w:lang w:val="hr-HR"/>
        </w:rPr>
        <w:t>Ribac</w:t>
      </w:r>
      <w:proofErr w:type="spellEnd"/>
      <w:r>
        <w:rPr>
          <w:sz w:val="22"/>
          <w:szCs w:val="22"/>
          <w:lang w:val="hr-HR"/>
        </w:rPr>
        <w:t xml:space="preserve"> odvjetničkom društvu, Zagreb, Ivana Lučića 2A</w:t>
      </w:r>
      <w:r w:rsidR="00884B07">
        <w:rPr>
          <w:sz w:val="22"/>
          <w:szCs w:val="22"/>
          <w:lang w:val="hr-HR"/>
        </w:rPr>
        <w:t>,</w:t>
      </w:r>
      <w:r w:rsidR="0071078F">
        <w:rPr>
          <w:sz w:val="22"/>
          <w:szCs w:val="22"/>
          <w:lang w:val="hr-HR"/>
        </w:rPr>
        <w:t>n</w:t>
      </w:r>
      <w:r w:rsidR="00BA668D">
        <w:rPr>
          <w:sz w:val="22"/>
          <w:szCs w:val="22"/>
          <w:lang w:val="hr-HR"/>
        </w:rPr>
        <w:t>aveo je da društvo ima sljedeću imovinu;</w:t>
      </w:r>
    </w:p>
    <w:p w:rsidRDefault="0071078F" w:rsidP="00A620A6" w:rsidR="00BA668D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a)</w:t>
      </w:r>
    </w:p>
    <w:p w:rsidRDefault="00BA668D" w:rsidP="00BA668D" w:rsidR="00BA668D">
      <w:pPr>
        <w:numPr>
          <w:ilvl w:val="0"/>
          <w:numId w:val="36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Nekretnine upisane u z.k.ul.1435 k.o. </w:t>
      </w:r>
      <w:proofErr w:type="spellStart"/>
      <w:r>
        <w:rPr>
          <w:sz w:val="22"/>
          <w:szCs w:val="22"/>
          <w:lang w:val="hr-HR"/>
        </w:rPr>
        <w:t>Grebaštica</w:t>
      </w:r>
      <w:proofErr w:type="spellEnd"/>
      <w:r>
        <w:rPr>
          <w:sz w:val="22"/>
          <w:szCs w:val="22"/>
          <w:lang w:val="hr-HR"/>
        </w:rPr>
        <w:t xml:space="preserve"> , označene kao z.k.č.br. 418/2 u naravi pašnjak površine 461 m2 i z.k.č.br.420/2 u naravi oranica površine 438 m2 ukupne površine 899 m2,</w:t>
      </w:r>
    </w:p>
    <w:p w:rsidRDefault="00BA668D" w:rsidP="00BA668D" w:rsidR="00BA668D">
      <w:pPr>
        <w:numPr>
          <w:ilvl w:val="0"/>
          <w:numId w:val="36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Nekretnine upisane u z.k.ul. 1398 k.o. </w:t>
      </w:r>
      <w:proofErr w:type="spellStart"/>
      <w:r>
        <w:rPr>
          <w:sz w:val="22"/>
          <w:szCs w:val="22"/>
          <w:lang w:val="hr-HR"/>
        </w:rPr>
        <w:t>Grebaštica</w:t>
      </w:r>
      <w:proofErr w:type="spellEnd"/>
      <w:r>
        <w:rPr>
          <w:sz w:val="22"/>
          <w:szCs w:val="22"/>
          <w:lang w:val="hr-HR"/>
        </w:rPr>
        <w:t xml:space="preserve"> , označene kao z.k.č.br. 421/2 u naravi pašnjak površine 108 m2</w:t>
      </w:r>
    </w:p>
    <w:p w:rsidRDefault="00BA668D" w:rsidP="00BA668D" w:rsidR="00BA668D">
      <w:pPr>
        <w:numPr>
          <w:ilvl w:val="0"/>
          <w:numId w:val="36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Nekretnine upisane u z.k.ul. 1399 k.o. </w:t>
      </w:r>
      <w:proofErr w:type="spellStart"/>
      <w:r>
        <w:rPr>
          <w:sz w:val="22"/>
          <w:szCs w:val="22"/>
          <w:lang w:val="hr-HR"/>
        </w:rPr>
        <w:t>Grebaštica</w:t>
      </w:r>
      <w:proofErr w:type="spellEnd"/>
      <w:r>
        <w:rPr>
          <w:sz w:val="22"/>
          <w:szCs w:val="22"/>
          <w:lang w:val="hr-HR"/>
        </w:rPr>
        <w:t xml:space="preserve"> označene kao z.k.č.br. 418/1 u naravi pašnjak površine 452 m2 i z.k.č.br. 420/1 u naravi pašnjak površine 328 m2 ukupne površine 780 m2</w:t>
      </w:r>
    </w:p>
    <w:p w:rsidRDefault="0071078F" w:rsidP="0071078F" w:rsidR="0071078F">
      <w:pPr>
        <w:ind w:left="720"/>
        <w:rPr>
          <w:sz w:val="22"/>
          <w:szCs w:val="22"/>
          <w:lang w:val="hr-HR"/>
        </w:rPr>
      </w:pPr>
    </w:p>
    <w:p w:rsidRDefault="00325088" w:rsidP="00966D93" w:rsidR="0071078F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b) </w:t>
      </w:r>
      <w:r>
        <w:rPr>
          <w:sz w:val="22"/>
          <w:szCs w:val="22"/>
          <w:lang w:val="hr-HR"/>
        </w:rPr>
        <w:tab/>
        <w:t>Potraživanja –prema bruto bilanci;</w:t>
      </w:r>
    </w:p>
    <w:p w:rsidRDefault="0071078F" w:rsidP="00AF14BC" w:rsidR="0071078F">
      <w:pPr>
        <w:ind w:firstLine="720"/>
        <w:rPr>
          <w:sz w:val="22"/>
          <w:szCs w:val="22"/>
          <w:lang w:val="hr-HR"/>
        </w:rPr>
      </w:pPr>
    </w:p>
    <w:p w:rsidRDefault="0071078F" w:rsidP="0071078F" w:rsidR="00B32A3C">
      <w:pPr>
        <w:numPr>
          <w:ilvl w:val="0"/>
          <w:numId w:val="37"/>
        </w:numPr>
        <w:rPr>
          <w:sz w:val="22"/>
          <w:szCs w:val="22"/>
          <w:lang w:val="hr-HR"/>
        </w:rPr>
      </w:pPr>
      <w:proofErr w:type="spellStart"/>
      <w:r>
        <w:rPr>
          <w:sz w:val="22"/>
          <w:szCs w:val="22"/>
          <w:lang w:val="hr-HR"/>
        </w:rPr>
        <w:t>PRIMOŠTEN</w:t>
      </w:r>
      <w:proofErr w:type="spellEnd"/>
      <w:r>
        <w:rPr>
          <w:sz w:val="22"/>
          <w:szCs w:val="22"/>
          <w:lang w:val="hr-HR"/>
        </w:rPr>
        <w:t xml:space="preserve"> PANORAMA d.o.o.  s osnove Ugovora o zajmu u iznosu od 1.355.000,00 Kn</w:t>
      </w:r>
      <w:r w:rsidR="008753F5">
        <w:rPr>
          <w:sz w:val="22"/>
          <w:szCs w:val="22"/>
          <w:lang w:val="hr-HR"/>
        </w:rPr>
        <w:t xml:space="preserve">, </w:t>
      </w:r>
      <w:r w:rsidR="00044017">
        <w:rPr>
          <w:sz w:val="22"/>
          <w:szCs w:val="22"/>
          <w:lang w:val="hr-HR"/>
        </w:rPr>
        <w:t>koje potraživanje je prijavljeno u stečajnu masu po otva</w:t>
      </w:r>
      <w:r w:rsidR="00325088">
        <w:rPr>
          <w:sz w:val="22"/>
          <w:szCs w:val="22"/>
          <w:lang w:val="hr-HR"/>
        </w:rPr>
        <w:t>ranju</w:t>
      </w:r>
      <w:r w:rsidR="00044017">
        <w:rPr>
          <w:sz w:val="22"/>
          <w:szCs w:val="22"/>
          <w:lang w:val="hr-HR"/>
        </w:rPr>
        <w:t xml:space="preserve"> stečajnog postupka nad </w:t>
      </w:r>
      <w:proofErr w:type="spellStart"/>
      <w:r w:rsidR="00044017">
        <w:rPr>
          <w:sz w:val="22"/>
          <w:szCs w:val="22"/>
          <w:lang w:val="hr-HR"/>
        </w:rPr>
        <w:t>PRIMOŠTEN</w:t>
      </w:r>
      <w:proofErr w:type="spellEnd"/>
      <w:r w:rsidR="00044017">
        <w:rPr>
          <w:sz w:val="22"/>
          <w:szCs w:val="22"/>
          <w:lang w:val="hr-HR"/>
        </w:rPr>
        <w:t xml:space="preserve"> PANORAMA , te obzir</w:t>
      </w:r>
      <w:r w:rsidR="00145324">
        <w:rPr>
          <w:sz w:val="22"/>
          <w:szCs w:val="22"/>
          <w:lang w:val="hr-HR"/>
        </w:rPr>
        <w:t>o</w:t>
      </w:r>
      <w:r w:rsidR="00044017">
        <w:rPr>
          <w:sz w:val="22"/>
          <w:szCs w:val="22"/>
          <w:lang w:val="hr-HR"/>
        </w:rPr>
        <w:t>m da je tražbina os</w:t>
      </w:r>
      <w:r w:rsidR="00325088">
        <w:rPr>
          <w:sz w:val="22"/>
          <w:szCs w:val="22"/>
          <w:lang w:val="hr-HR"/>
        </w:rPr>
        <w:t>po</w:t>
      </w:r>
      <w:r w:rsidR="00EB7028">
        <w:rPr>
          <w:sz w:val="22"/>
          <w:szCs w:val="22"/>
          <w:lang w:val="hr-HR"/>
        </w:rPr>
        <w:t>rena da se vodi</w:t>
      </w:r>
      <w:r w:rsidR="00044017">
        <w:rPr>
          <w:sz w:val="22"/>
          <w:szCs w:val="22"/>
          <w:lang w:val="hr-HR"/>
        </w:rPr>
        <w:t xml:space="preserve"> parnični postupak na Trgovačkom sudu Zagreb pod br. P-3811/11 , kasnije P-49/17, a </w:t>
      </w:r>
      <w:r w:rsidR="00325088">
        <w:rPr>
          <w:sz w:val="22"/>
          <w:szCs w:val="22"/>
          <w:lang w:val="hr-HR"/>
        </w:rPr>
        <w:t xml:space="preserve">u </w:t>
      </w:r>
      <w:r w:rsidR="00044017">
        <w:rPr>
          <w:sz w:val="22"/>
          <w:szCs w:val="22"/>
          <w:lang w:val="hr-HR"/>
        </w:rPr>
        <w:t xml:space="preserve">kojem tijeku parnice je </w:t>
      </w:r>
      <w:proofErr w:type="spellStart"/>
      <w:r w:rsidR="00044017">
        <w:rPr>
          <w:sz w:val="22"/>
          <w:szCs w:val="22"/>
          <w:lang w:val="hr-HR"/>
        </w:rPr>
        <w:t>PR</w:t>
      </w:r>
      <w:r w:rsidR="00325088">
        <w:rPr>
          <w:sz w:val="22"/>
          <w:szCs w:val="22"/>
          <w:lang w:val="hr-HR"/>
        </w:rPr>
        <w:t>IMOŠTEN</w:t>
      </w:r>
      <w:proofErr w:type="spellEnd"/>
      <w:r w:rsidR="00325088">
        <w:rPr>
          <w:sz w:val="22"/>
          <w:szCs w:val="22"/>
          <w:lang w:val="hr-HR"/>
        </w:rPr>
        <w:t xml:space="preserve"> PANORAMA d.o.o. u stečaju brisan iz sudskog registra, te je parnica nastavljena protiv Stečajne mase </w:t>
      </w:r>
      <w:r w:rsidR="008B6E3C">
        <w:rPr>
          <w:sz w:val="22"/>
          <w:szCs w:val="22"/>
          <w:lang w:val="hr-HR"/>
        </w:rPr>
        <w:t>, i koji parnični postupak nije okončan do podnošenja izvješća</w:t>
      </w:r>
    </w:p>
    <w:p w:rsidRDefault="00325088" w:rsidP="0071078F" w:rsidR="00325088">
      <w:pPr>
        <w:numPr>
          <w:ilvl w:val="0"/>
          <w:numId w:val="37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Zagreb Panorama  d.o.o. u iznosu od 3.934,75 Kn, koje društvo je brisano iz sudskog registra dana 24. veljače 2017. rješenjem Trgovačkog suda Zagreb </w:t>
      </w:r>
      <w:proofErr w:type="spellStart"/>
      <w:r>
        <w:rPr>
          <w:sz w:val="22"/>
          <w:szCs w:val="22"/>
          <w:lang w:val="hr-HR"/>
        </w:rPr>
        <w:t>br</w:t>
      </w:r>
      <w:proofErr w:type="spellEnd"/>
      <w:r>
        <w:rPr>
          <w:sz w:val="22"/>
          <w:szCs w:val="22"/>
          <w:lang w:val="hr-HR"/>
        </w:rPr>
        <w:t xml:space="preserve"> </w:t>
      </w:r>
      <w:proofErr w:type="spellStart"/>
      <w:r>
        <w:rPr>
          <w:sz w:val="22"/>
          <w:szCs w:val="22"/>
          <w:lang w:val="hr-HR"/>
        </w:rPr>
        <w:t>Tt</w:t>
      </w:r>
      <w:proofErr w:type="spellEnd"/>
      <w:r>
        <w:rPr>
          <w:sz w:val="22"/>
          <w:szCs w:val="22"/>
          <w:lang w:val="hr-HR"/>
        </w:rPr>
        <w:t>-17/3556</w:t>
      </w:r>
      <w:r w:rsidRPr="00325088"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hr-HR"/>
        </w:rPr>
        <w:t>dana 24. veljače 2017.</w:t>
      </w:r>
    </w:p>
    <w:p w:rsidRDefault="006D2DFD" w:rsidP="00044017" w:rsidR="00884B07">
      <w:pPr>
        <w:numPr>
          <w:ilvl w:val="0"/>
          <w:numId w:val="37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Potraživanje prema povezanom društvu </w:t>
      </w:r>
      <w:proofErr w:type="spellStart"/>
      <w:r>
        <w:rPr>
          <w:sz w:val="22"/>
          <w:szCs w:val="22"/>
          <w:lang w:val="hr-HR"/>
        </w:rPr>
        <w:t>PRIMOŠTEN</w:t>
      </w:r>
      <w:proofErr w:type="spellEnd"/>
      <w:r>
        <w:rPr>
          <w:sz w:val="22"/>
          <w:szCs w:val="22"/>
          <w:lang w:val="hr-HR"/>
        </w:rPr>
        <w:t xml:space="preserve"> PANORAMA d.o.o. u iznosu od 196.474,97, a koji iznos je obuhvaćen prijavom tražbine u stečajnom postupku otvorenim nad </w:t>
      </w:r>
      <w:proofErr w:type="spellStart"/>
      <w:r>
        <w:rPr>
          <w:sz w:val="22"/>
          <w:szCs w:val="22"/>
          <w:lang w:val="hr-HR"/>
        </w:rPr>
        <w:t>PRIMOŠTEN</w:t>
      </w:r>
      <w:proofErr w:type="spellEnd"/>
      <w:r>
        <w:rPr>
          <w:sz w:val="22"/>
          <w:szCs w:val="22"/>
          <w:lang w:val="hr-HR"/>
        </w:rPr>
        <w:t xml:space="preserve"> PANORAMA d.o.o.</w:t>
      </w:r>
    </w:p>
    <w:p w:rsidRDefault="006D2DFD" w:rsidP="00044017" w:rsidR="006D2DFD">
      <w:pPr>
        <w:numPr>
          <w:ilvl w:val="0"/>
          <w:numId w:val="37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Produkcija Plus  d.o.o. u iznosu od 63,70 Kn</w:t>
      </w:r>
    </w:p>
    <w:p w:rsidRDefault="006D2DFD" w:rsidP="00044017" w:rsidR="006D2DFD">
      <w:pPr>
        <w:numPr>
          <w:ilvl w:val="0"/>
          <w:numId w:val="37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Zadar Panorama d.o.o. u izn</w:t>
      </w:r>
      <w:r w:rsidR="00817B64">
        <w:rPr>
          <w:sz w:val="22"/>
          <w:szCs w:val="22"/>
          <w:lang w:val="hr-HR"/>
        </w:rPr>
        <w:t>o</w:t>
      </w:r>
      <w:r>
        <w:rPr>
          <w:sz w:val="22"/>
          <w:szCs w:val="22"/>
          <w:lang w:val="hr-HR"/>
        </w:rPr>
        <w:t>s</w:t>
      </w:r>
      <w:r w:rsidR="00817B64">
        <w:rPr>
          <w:sz w:val="22"/>
          <w:szCs w:val="22"/>
          <w:lang w:val="hr-HR"/>
        </w:rPr>
        <w:t>u</w:t>
      </w:r>
      <w:r w:rsidR="00280C42"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hr-HR"/>
        </w:rPr>
        <w:t xml:space="preserve"> od 1.173,92 Kn</w:t>
      </w:r>
    </w:p>
    <w:p w:rsidRDefault="006D2DFD" w:rsidP="00044017" w:rsidR="006D2DFD">
      <w:pPr>
        <w:numPr>
          <w:ilvl w:val="0"/>
          <w:numId w:val="37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Potraživanja od članova društva u iznosu od 4.923,03 Kn</w:t>
      </w:r>
    </w:p>
    <w:p w:rsidRDefault="006D2DFD" w:rsidP="00044017" w:rsidR="006D2DFD">
      <w:pPr>
        <w:numPr>
          <w:ilvl w:val="0"/>
          <w:numId w:val="37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Potraživanje u iznosu od 94,00 Kn na ime unaprijed plaćenih troškova održavanja</w:t>
      </w:r>
    </w:p>
    <w:p w:rsidRDefault="0071078F" w:rsidP="00762417" w:rsidR="0071078F" w:rsidRPr="00144119">
      <w:pPr>
        <w:ind w:left="720"/>
        <w:rPr>
          <w:sz w:val="22"/>
          <w:szCs w:val="22"/>
          <w:lang w:val="hr-HR"/>
        </w:rPr>
      </w:pPr>
    </w:p>
    <w:p w:rsidRDefault="00762417" w:rsidP="009C470D" w:rsidR="00762417">
      <w:pPr>
        <w:rPr>
          <w:lang w:val="hr-HR"/>
        </w:rPr>
      </w:pPr>
    </w:p>
    <w:p w:rsidRDefault="00762417" w:rsidP="009C470D" w:rsidR="00762417">
      <w:pPr>
        <w:rPr>
          <w:lang w:val="hr-HR"/>
        </w:rPr>
      </w:pPr>
      <w:r>
        <w:rPr>
          <w:lang w:val="hr-HR"/>
        </w:rPr>
        <w:t xml:space="preserve">Obzirom na </w:t>
      </w:r>
      <w:r w:rsidR="00E8614B">
        <w:rPr>
          <w:lang w:val="hr-HR"/>
        </w:rPr>
        <w:t xml:space="preserve">gore </w:t>
      </w:r>
      <w:r>
        <w:rPr>
          <w:lang w:val="hr-HR"/>
        </w:rPr>
        <w:t>navedeno ,</w:t>
      </w:r>
      <w:r w:rsidR="00E8614B">
        <w:rPr>
          <w:lang w:val="hr-HR"/>
        </w:rPr>
        <w:t xml:space="preserve">te u </w:t>
      </w:r>
      <w:r w:rsidR="009C470D" w:rsidRPr="00762417">
        <w:rPr>
          <w:lang w:val="hr-HR"/>
        </w:rPr>
        <w:t xml:space="preserve"> svezi prikazane imovine-prema knjigovodstvenom stanju sa stanjem na dan </w:t>
      </w:r>
      <w:r>
        <w:rPr>
          <w:lang w:val="hr-HR"/>
        </w:rPr>
        <w:t>22.02. 2018</w:t>
      </w:r>
      <w:r w:rsidR="009C470D" w:rsidRPr="00762417">
        <w:rPr>
          <w:lang w:val="hr-HR"/>
        </w:rPr>
        <w:t>. godine, a koja imovina je prema dostavljenoj dokumentaciji nepromijenjena sa stanjem prikazanim na dan 31.1</w:t>
      </w:r>
      <w:r>
        <w:rPr>
          <w:lang w:val="hr-HR"/>
        </w:rPr>
        <w:t>2</w:t>
      </w:r>
      <w:r w:rsidR="009C470D" w:rsidRPr="00762417">
        <w:rPr>
          <w:lang w:val="hr-HR"/>
        </w:rPr>
        <w:t>.201</w:t>
      </w:r>
      <w:r>
        <w:rPr>
          <w:lang w:val="hr-HR"/>
        </w:rPr>
        <w:t>6</w:t>
      </w:r>
      <w:r w:rsidR="009C470D" w:rsidRPr="00762417">
        <w:rPr>
          <w:lang w:val="hr-HR"/>
        </w:rPr>
        <w:t xml:space="preserve">. </w:t>
      </w:r>
      <w:r>
        <w:rPr>
          <w:lang w:val="hr-HR"/>
        </w:rPr>
        <w:t xml:space="preserve">te 31.12.2017.proizlazilo bi da društvo ima </w:t>
      </w:r>
      <w:r w:rsidR="009C470D" w:rsidRPr="00762417">
        <w:rPr>
          <w:lang w:val="hr-HR"/>
        </w:rPr>
        <w:t xml:space="preserve"> sljedeću imovinu</w:t>
      </w:r>
      <w:r>
        <w:rPr>
          <w:lang w:val="hr-HR"/>
        </w:rPr>
        <w:t>;</w:t>
      </w:r>
    </w:p>
    <w:p w:rsidRDefault="00762417" w:rsidP="009C470D" w:rsidR="00762417">
      <w:pPr>
        <w:rPr>
          <w:lang w:val="hr-HR"/>
        </w:rPr>
      </w:pPr>
    </w:p>
    <w:p w:rsidRDefault="00762417" w:rsidP="00762417" w:rsidR="00762417">
      <w:pPr>
        <w:numPr>
          <w:ilvl w:val="0"/>
          <w:numId w:val="39"/>
        </w:numPr>
        <w:rPr>
          <w:lang w:val="hr-HR"/>
        </w:rPr>
      </w:pPr>
      <w:r>
        <w:rPr>
          <w:lang w:val="hr-HR"/>
        </w:rPr>
        <w:t>Nekretnine – prikazane u bilanci kao kratkotrajna imovina-proizvodnja u tijeku</w:t>
      </w:r>
      <w:r w:rsidR="009321AF">
        <w:rPr>
          <w:lang w:val="hr-HR"/>
        </w:rPr>
        <w:t>-</w:t>
      </w:r>
      <w:r>
        <w:rPr>
          <w:lang w:val="hr-HR"/>
        </w:rPr>
        <w:t xml:space="preserve"> </w:t>
      </w:r>
    </w:p>
    <w:p w:rsidRDefault="00145324" w:rsidP="00946CD0" w:rsidR="00946CD0">
      <w:pPr>
        <w:ind w:left="360"/>
        <w:rPr>
          <w:lang w:val="hr-HR"/>
        </w:rPr>
      </w:pPr>
      <w:r>
        <w:rPr>
          <w:lang w:val="hr-HR"/>
        </w:rPr>
        <w:t>z</w:t>
      </w:r>
      <w:r w:rsidR="007D2E69">
        <w:rPr>
          <w:lang w:val="hr-HR"/>
        </w:rPr>
        <w:t>emljište-</w:t>
      </w:r>
      <w:r w:rsidR="00946CD0">
        <w:rPr>
          <w:lang w:val="hr-HR"/>
        </w:rPr>
        <w:t>knjigovodstvene vrijednosti 1.101.915,97 Kn,</w:t>
      </w:r>
      <w:r w:rsidR="009C470D" w:rsidRPr="00762417">
        <w:rPr>
          <w:lang w:val="hr-HR"/>
        </w:rPr>
        <w:t xml:space="preserve"> i to</w:t>
      </w:r>
      <w:r w:rsidR="00946CD0">
        <w:rPr>
          <w:lang w:val="hr-HR"/>
        </w:rPr>
        <w:t>;</w:t>
      </w:r>
    </w:p>
    <w:p w:rsidRDefault="00946CD0" w:rsidP="009C470D" w:rsidR="00946CD0">
      <w:pPr>
        <w:rPr>
          <w:lang w:val="hr-HR"/>
        </w:rPr>
      </w:pPr>
    </w:p>
    <w:p w:rsidRDefault="00946CD0" w:rsidP="00946CD0" w:rsidR="00946CD0">
      <w:pPr>
        <w:numPr>
          <w:ilvl w:val="0"/>
          <w:numId w:val="36"/>
        </w:numPr>
        <w:rPr>
          <w:lang w:val="hr-HR"/>
        </w:rPr>
      </w:pPr>
      <w:r>
        <w:rPr>
          <w:lang w:val="hr-HR"/>
        </w:rPr>
        <w:t xml:space="preserve">upisane u z.k.ul. 1398 k.o. </w:t>
      </w:r>
      <w:proofErr w:type="spellStart"/>
      <w:r>
        <w:rPr>
          <w:lang w:val="hr-HR"/>
        </w:rPr>
        <w:t>Grebaštica</w:t>
      </w:r>
      <w:proofErr w:type="spellEnd"/>
      <w:r>
        <w:rPr>
          <w:lang w:val="hr-HR"/>
        </w:rPr>
        <w:t xml:space="preserve"> , z.k.č.br. 421/2, pašnjak površine 10</w:t>
      </w:r>
      <w:r w:rsidR="00145324">
        <w:rPr>
          <w:lang w:val="hr-HR"/>
        </w:rPr>
        <w:t>8</w:t>
      </w:r>
      <w:r>
        <w:rPr>
          <w:lang w:val="hr-HR"/>
        </w:rPr>
        <w:t xml:space="preserve"> m2,</w:t>
      </w:r>
    </w:p>
    <w:p w:rsidRDefault="00E84418" w:rsidP="00946CD0" w:rsidR="00946CD0">
      <w:pPr>
        <w:numPr>
          <w:ilvl w:val="0"/>
          <w:numId w:val="36"/>
        </w:numPr>
        <w:rPr>
          <w:lang w:val="hr-HR"/>
        </w:rPr>
      </w:pPr>
      <w:r>
        <w:rPr>
          <w:lang w:val="hr-HR"/>
        </w:rPr>
        <w:t xml:space="preserve">upisane u z.k.ul. 1435 k.o. </w:t>
      </w:r>
      <w:proofErr w:type="spellStart"/>
      <w:r>
        <w:rPr>
          <w:lang w:val="hr-HR"/>
        </w:rPr>
        <w:t>Grebaštica</w:t>
      </w:r>
      <w:proofErr w:type="spellEnd"/>
      <w:r>
        <w:rPr>
          <w:lang w:val="hr-HR"/>
        </w:rPr>
        <w:t>, z.k.č.br. 418/2</w:t>
      </w:r>
      <w:r w:rsidR="00972511">
        <w:rPr>
          <w:lang w:val="hr-HR"/>
        </w:rPr>
        <w:t>,</w:t>
      </w:r>
      <w:r>
        <w:rPr>
          <w:lang w:val="hr-HR"/>
        </w:rPr>
        <w:t xml:space="preserve"> pašnjak površine 461 m2 i </w:t>
      </w:r>
      <w:r w:rsidR="00576936">
        <w:rPr>
          <w:lang w:val="hr-HR"/>
        </w:rPr>
        <w:t xml:space="preserve">z.k.č.br. </w:t>
      </w:r>
      <w:r>
        <w:rPr>
          <w:lang w:val="hr-HR"/>
        </w:rPr>
        <w:t>420/2</w:t>
      </w:r>
      <w:r w:rsidR="00972511">
        <w:rPr>
          <w:lang w:val="hr-HR"/>
        </w:rPr>
        <w:t>,</w:t>
      </w:r>
      <w:r>
        <w:rPr>
          <w:lang w:val="hr-HR"/>
        </w:rPr>
        <w:t xml:space="preserve"> oranica površine 438 m2</w:t>
      </w:r>
    </w:p>
    <w:p w:rsidRDefault="00E84418" w:rsidP="00E84418" w:rsidR="00E84418">
      <w:pPr>
        <w:ind w:left="720"/>
        <w:rPr>
          <w:lang w:val="hr-HR"/>
        </w:rPr>
      </w:pPr>
      <w:r>
        <w:rPr>
          <w:lang w:val="hr-HR"/>
        </w:rPr>
        <w:t>i</w:t>
      </w:r>
    </w:p>
    <w:p w:rsidRDefault="00E84418" w:rsidP="00E84418" w:rsidR="00576936">
      <w:pPr>
        <w:numPr>
          <w:ilvl w:val="0"/>
          <w:numId w:val="36"/>
        </w:numPr>
        <w:rPr>
          <w:lang w:val="hr-HR"/>
        </w:rPr>
      </w:pPr>
      <w:r>
        <w:rPr>
          <w:lang w:val="hr-HR"/>
        </w:rPr>
        <w:t xml:space="preserve">upisane u z.k.ul. 1399 k.o. </w:t>
      </w:r>
      <w:proofErr w:type="spellStart"/>
      <w:r>
        <w:rPr>
          <w:lang w:val="hr-HR"/>
        </w:rPr>
        <w:t>Grebaštica</w:t>
      </w:r>
      <w:proofErr w:type="spellEnd"/>
      <w:r>
        <w:rPr>
          <w:lang w:val="hr-HR"/>
        </w:rPr>
        <w:t xml:space="preserve"> </w:t>
      </w:r>
      <w:r w:rsidR="0076121E">
        <w:rPr>
          <w:lang w:val="hr-HR"/>
        </w:rPr>
        <w:t>, z.k.č.br. 4</w:t>
      </w:r>
      <w:r w:rsidR="00576936">
        <w:rPr>
          <w:lang w:val="hr-HR"/>
        </w:rPr>
        <w:t xml:space="preserve">18/1 , pašnjak površine 452 m2 </w:t>
      </w:r>
    </w:p>
    <w:p w:rsidRDefault="00576936" w:rsidP="00576936" w:rsidR="00E84418">
      <w:pPr>
        <w:ind w:left="720"/>
        <w:rPr>
          <w:lang w:val="hr-HR"/>
        </w:rPr>
      </w:pPr>
      <w:r>
        <w:rPr>
          <w:lang w:val="hr-HR"/>
        </w:rPr>
        <w:t xml:space="preserve">i </w:t>
      </w:r>
      <w:r w:rsidR="0076121E">
        <w:rPr>
          <w:lang w:val="hr-HR"/>
        </w:rPr>
        <w:t xml:space="preserve">z.k.č.br. 420/1 </w:t>
      </w:r>
      <w:r w:rsidR="00145324">
        <w:rPr>
          <w:lang w:val="hr-HR"/>
        </w:rPr>
        <w:t xml:space="preserve">pašnjak , </w:t>
      </w:r>
      <w:r w:rsidR="0076121E">
        <w:rPr>
          <w:lang w:val="hr-HR"/>
        </w:rPr>
        <w:t>površine 328 m2</w:t>
      </w:r>
      <w:r w:rsidR="00145324">
        <w:rPr>
          <w:lang w:val="hr-HR"/>
        </w:rPr>
        <w:t>.</w:t>
      </w:r>
    </w:p>
    <w:p w:rsidRDefault="0076121E" w:rsidP="0076121E" w:rsidR="0076121E">
      <w:pPr>
        <w:rPr>
          <w:lang w:val="hr-HR"/>
        </w:rPr>
      </w:pPr>
    </w:p>
    <w:p w:rsidRDefault="0076121E" w:rsidP="0076121E" w:rsidR="0076121E">
      <w:pPr>
        <w:rPr>
          <w:lang w:val="hr-HR"/>
        </w:rPr>
      </w:pPr>
      <w:r>
        <w:rPr>
          <w:lang w:val="hr-HR"/>
        </w:rPr>
        <w:t>U privitku dostavljam z.k.izvatke za navedene nekretnine.</w:t>
      </w:r>
    </w:p>
    <w:p w:rsidRDefault="00972511" w:rsidP="00FE0581" w:rsidR="00972511">
      <w:pPr>
        <w:rPr>
          <w:sz w:val="22"/>
          <w:szCs w:val="22"/>
          <w:lang w:val="hr-HR"/>
        </w:rPr>
      </w:pPr>
    </w:p>
    <w:p w:rsidRDefault="00FE0581" w:rsidP="00FE0581" w:rsidR="005F5600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Iz z.k.izva</w:t>
      </w:r>
      <w:r w:rsidR="005F789C">
        <w:rPr>
          <w:sz w:val="22"/>
          <w:szCs w:val="22"/>
          <w:lang w:val="hr-HR"/>
        </w:rPr>
        <w:t xml:space="preserve">daka </w:t>
      </w:r>
      <w:r w:rsidRPr="00A73382"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hr-HR"/>
        </w:rPr>
        <w:t xml:space="preserve">razvidno je </w:t>
      </w:r>
      <w:r w:rsidRPr="00A73382">
        <w:rPr>
          <w:sz w:val="22"/>
          <w:szCs w:val="22"/>
          <w:lang w:val="hr-HR"/>
        </w:rPr>
        <w:t xml:space="preserve"> da nekretnine stečajnog dužnika nisu</w:t>
      </w:r>
      <w:r w:rsidR="005F5600">
        <w:rPr>
          <w:sz w:val="22"/>
          <w:szCs w:val="22"/>
          <w:lang w:val="hr-HR"/>
        </w:rPr>
        <w:t xml:space="preserve"> opterećene </w:t>
      </w:r>
      <w:proofErr w:type="spellStart"/>
      <w:r w:rsidR="005F5600">
        <w:rPr>
          <w:sz w:val="22"/>
          <w:szCs w:val="22"/>
          <w:lang w:val="hr-HR"/>
        </w:rPr>
        <w:t>nikakovim</w:t>
      </w:r>
      <w:proofErr w:type="spellEnd"/>
      <w:r w:rsidR="005F5600">
        <w:rPr>
          <w:sz w:val="22"/>
          <w:szCs w:val="22"/>
          <w:lang w:val="hr-HR"/>
        </w:rPr>
        <w:t xml:space="preserve"> teretima.</w:t>
      </w:r>
    </w:p>
    <w:p w:rsidRDefault="00AA0921" w:rsidP="00FE0581" w:rsidR="00AA0921">
      <w:pPr>
        <w:rPr>
          <w:sz w:val="22"/>
          <w:szCs w:val="22"/>
          <w:lang w:val="hr-HR"/>
        </w:rPr>
      </w:pPr>
    </w:p>
    <w:p w:rsidRDefault="005F5600" w:rsidP="00FE0581" w:rsidR="00614639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S</w:t>
      </w:r>
      <w:r w:rsidR="00FE0581" w:rsidRPr="00A73382">
        <w:rPr>
          <w:sz w:val="22"/>
          <w:szCs w:val="22"/>
          <w:lang w:val="hr-HR"/>
        </w:rPr>
        <w:t xml:space="preserve">toga predlažem da se </w:t>
      </w:r>
      <w:r>
        <w:rPr>
          <w:sz w:val="22"/>
          <w:szCs w:val="22"/>
          <w:lang w:val="hr-HR"/>
        </w:rPr>
        <w:t xml:space="preserve">izvrši procjena </w:t>
      </w:r>
      <w:r w:rsidR="00A17496">
        <w:rPr>
          <w:sz w:val="22"/>
          <w:szCs w:val="22"/>
          <w:lang w:val="hr-HR"/>
        </w:rPr>
        <w:t>nekretnina</w:t>
      </w:r>
      <w:r w:rsidR="00FE0581" w:rsidRPr="00A73382">
        <w:rPr>
          <w:sz w:val="22"/>
          <w:szCs w:val="22"/>
          <w:lang w:val="hr-HR"/>
        </w:rPr>
        <w:t xml:space="preserve"> stečajnog dužnika </w:t>
      </w:r>
      <w:r>
        <w:rPr>
          <w:sz w:val="22"/>
          <w:szCs w:val="22"/>
          <w:lang w:val="hr-HR"/>
        </w:rPr>
        <w:t xml:space="preserve">po ovlaštenom sudskom vještaku, te po izradi procjene </w:t>
      </w:r>
      <w:r w:rsidR="00972511">
        <w:rPr>
          <w:sz w:val="22"/>
          <w:szCs w:val="22"/>
          <w:lang w:val="hr-HR"/>
        </w:rPr>
        <w:t xml:space="preserve"> i suglasnosti Skupštine na procjenu ,</w:t>
      </w:r>
      <w:r>
        <w:rPr>
          <w:sz w:val="22"/>
          <w:szCs w:val="22"/>
          <w:lang w:val="hr-HR"/>
        </w:rPr>
        <w:t xml:space="preserve">da se </w:t>
      </w:r>
      <w:r w:rsidR="00461DA1">
        <w:rPr>
          <w:sz w:val="22"/>
          <w:szCs w:val="22"/>
          <w:lang w:val="hr-HR"/>
        </w:rPr>
        <w:t xml:space="preserve">nekretnine </w:t>
      </w:r>
      <w:r w:rsidR="00FE0581" w:rsidRPr="00A73382">
        <w:rPr>
          <w:sz w:val="22"/>
          <w:szCs w:val="22"/>
          <w:lang w:val="hr-HR"/>
        </w:rPr>
        <w:t xml:space="preserve">prodaju </w:t>
      </w:r>
      <w:r>
        <w:rPr>
          <w:sz w:val="22"/>
          <w:szCs w:val="22"/>
          <w:lang w:val="hr-HR"/>
        </w:rPr>
        <w:t>k</w:t>
      </w:r>
      <w:r w:rsidR="00461DA1">
        <w:rPr>
          <w:sz w:val="22"/>
          <w:szCs w:val="22"/>
          <w:lang w:val="hr-HR"/>
        </w:rPr>
        <w:t>a</w:t>
      </w:r>
      <w:r>
        <w:rPr>
          <w:sz w:val="22"/>
          <w:szCs w:val="22"/>
          <w:lang w:val="hr-HR"/>
        </w:rPr>
        <w:t xml:space="preserve">o cjelina </w:t>
      </w:r>
      <w:r w:rsidR="00FE0581" w:rsidRPr="00A73382">
        <w:rPr>
          <w:sz w:val="22"/>
          <w:szCs w:val="22"/>
          <w:lang w:val="hr-HR"/>
        </w:rPr>
        <w:t xml:space="preserve">prikupljanjem pisanih ponuda, a koje ponude </w:t>
      </w:r>
      <w:r w:rsidR="00614639">
        <w:rPr>
          <w:sz w:val="22"/>
          <w:szCs w:val="22"/>
          <w:lang w:val="hr-HR"/>
        </w:rPr>
        <w:t>će</w:t>
      </w:r>
      <w:r w:rsidR="00FE0581" w:rsidRPr="00A73382">
        <w:rPr>
          <w:sz w:val="22"/>
          <w:szCs w:val="22"/>
          <w:lang w:val="hr-HR"/>
        </w:rPr>
        <w:t xml:space="preserve"> se otvara</w:t>
      </w:r>
      <w:r w:rsidR="00614639">
        <w:rPr>
          <w:sz w:val="22"/>
          <w:szCs w:val="22"/>
          <w:lang w:val="hr-HR"/>
        </w:rPr>
        <w:t>ti</w:t>
      </w:r>
      <w:r w:rsidR="00FE0581" w:rsidRPr="00A73382">
        <w:rPr>
          <w:sz w:val="22"/>
          <w:szCs w:val="22"/>
          <w:lang w:val="hr-HR"/>
        </w:rPr>
        <w:t xml:space="preserve"> kod javnog bilježnika</w:t>
      </w:r>
      <w:r w:rsidR="00614639">
        <w:rPr>
          <w:sz w:val="22"/>
          <w:szCs w:val="22"/>
          <w:lang w:val="hr-HR"/>
        </w:rPr>
        <w:t>.</w:t>
      </w:r>
    </w:p>
    <w:p w:rsidRDefault="00614639" w:rsidP="00FE0581" w:rsidR="00FE0581" w:rsidRPr="00A73382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O</w:t>
      </w:r>
      <w:r w:rsidR="00AA0921">
        <w:rPr>
          <w:sz w:val="22"/>
          <w:szCs w:val="22"/>
          <w:lang w:val="hr-HR"/>
        </w:rPr>
        <w:t xml:space="preserve">glas o prodaji objavio bi se na </w:t>
      </w:r>
      <w:r w:rsidR="000A771C">
        <w:rPr>
          <w:sz w:val="22"/>
          <w:szCs w:val="22"/>
          <w:lang w:val="hr-HR"/>
        </w:rPr>
        <w:t xml:space="preserve">web </w:t>
      </w:r>
      <w:r w:rsidR="00AA0921">
        <w:rPr>
          <w:sz w:val="22"/>
          <w:szCs w:val="22"/>
          <w:lang w:val="hr-HR"/>
        </w:rPr>
        <w:t xml:space="preserve">stranicama </w:t>
      </w:r>
      <w:proofErr w:type="spellStart"/>
      <w:r w:rsidR="00AA0921">
        <w:rPr>
          <w:sz w:val="22"/>
          <w:szCs w:val="22"/>
          <w:lang w:val="hr-HR"/>
        </w:rPr>
        <w:t>VTS</w:t>
      </w:r>
      <w:proofErr w:type="spellEnd"/>
      <w:r w:rsidR="00AA0921">
        <w:rPr>
          <w:sz w:val="22"/>
          <w:szCs w:val="22"/>
          <w:lang w:val="hr-HR"/>
        </w:rPr>
        <w:t xml:space="preserve"> </w:t>
      </w:r>
      <w:r w:rsidR="000A771C">
        <w:rPr>
          <w:sz w:val="22"/>
          <w:szCs w:val="22"/>
          <w:lang w:val="hr-HR"/>
        </w:rPr>
        <w:t xml:space="preserve"> RH.</w:t>
      </w:r>
    </w:p>
    <w:p w:rsidRDefault="0076121E" w:rsidP="0076121E" w:rsidR="0076121E">
      <w:pPr>
        <w:rPr>
          <w:lang w:val="hr-HR"/>
        </w:rPr>
      </w:pPr>
    </w:p>
    <w:p w:rsidRDefault="005F5600" w:rsidP="005F5600" w:rsidR="00FE0581">
      <w:pPr>
        <w:numPr>
          <w:ilvl w:val="0"/>
          <w:numId w:val="39"/>
        </w:numPr>
        <w:rPr>
          <w:lang w:val="hr-HR"/>
        </w:rPr>
      </w:pPr>
      <w:r>
        <w:rPr>
          <w:lang w:val="hr-HR"/>
        </w:rPr>
        <w:t>Potraživanja;</w:t>
      </w:r>
    </w:p>
    <w:p w:rsidRDefault="005F5600" w:rsidP="005F5600" w:rsidR="005F5600">
      <w:pPr>
        <w:rPr>
          <w:lang w:val="hr-HR"/>
        </w:rPr>
      </w:pPr>
    </w:p>
    <w:p w:rsidRDefault="005F5600" w:rsidP="005F5600" w:rsidR="005F5600">
      <w:pPr>
        <w:numPr>
          <w:ilvl w:val="0"/>
          <w:numId w:val="40"/>
        </w:numPr>
        <w:rPr>
          <w:lang w:val="hr-HR"/>
        </w:rPr>
      </w:pPr>
      <w:r>
        <w:rPr>
          <w:lang w:val="hr-HR"/>
        </w:rPr>
        <w:t xml:space="preserve">Stečajna masa </w:t>
      </w:r>
      <w:proofErr w:type="spellStart"/>
      <w:r>
        <w:rPr>
          <w:lang w:val="hr-HR"/>
        </w:rPr>
        <w:t>PRIMOŠTEN</w:t>
      </w:r>
      <w:proofErr w:type="spellEnd"/>
      <w:r>
        <w:rPr>
          <w:lang w:val="hr-HR"/>
        </w:rPr>
        <w:t xml:space="preserve"> PANORAMA d.o.o.</w:t>
      </w:r>
      <w:r w:rsidR="005D0486">
        <w:rPr>
          <w:lang w:val="hr-HR"/>
        </w:rPr>
        <w:t xml:space="preserve"> u iznosu od 1.355.000,00 Kn temeljem pravomoćne i ovršne presude Trgovačkog suda Zagreb br. P-49/17 od 12. rujna 2017. kojom je utvrđeno da je osnovana tražbina tužitelja </w:t>
      </w:r>
      <w:r w:rsidR="006C3AD7">
        <w:rPr>
          <w:lang w:val="hr-HR"/>
        </w:rPr>
        <w:t xml:space="preserve"> </w:t>
      </w:r>
      <w:proofErr w:type="spellStart"/>
      <w:r w:rsidR="005D0486">
        <w:rPr>
          <w:lang w:val="hr-HR"/>
        </w:rPr>
        <w:t>GREBAŠTICA</w:t>
      </w:r>
      <w:proofErr w:type="spellEnd"/>
      <w:r w:rsidR="005D0486">
        <w:rPr>
          <w:lang w:val="hr-HR"/>
        </w:rPr>
        <w:t xml:space="preserve"> PANORAMA d.o.o.  kao tražbina II višeg isplatnog reda.</w:t>
      </w:r>
    </w:p>
    <w:p w:rsidRDefault="00220FEB" w:rsidP="00941A58" w:rsidR="00941A58" w:rsidRPr="00237661">
      <w:pPr>
        <w:numPr>
          <w:ilvl w:val="0"/>
          <w:numId w:val="40"/>
        </w:numPr>
        <w:rPr>
          <w:lang w:val="hr-HR"/>
        </w:rPr>
      </w:pPr>
      <w:r w:rsidRPr="00237661">
        <w:rPr>
          <w:lang w:val="hr-HR"/>
        </w:rPr>
        <w:t xml:space="preserve">Zagreb Panorama d.o.o. </w:t>
      </w:r>
      <w:r w:rsidR="00941A58" w:rsidRPr="00237661">
        <w:rPr>
          <w:sz w:val="22"/>
          <w:szCs w:val="22"/>
          <w:lang w:val="hr-HR"/>
        </w:rPr>
        <w:t xml:space="preserve"> u iznosu od 3.934,75 Kn, društvo brisano iz sudskog registra rješenjem Trgovačkog suda Zagreb </w:t>
      </w:r>
      <w:proofErr w:type="spellStart"/>
      <w:r w:rsidR="00941A58" w:rsidRPr="00237661">
        <w:rPr>
          <w:sz w:val="22"/>
          <w:szCs w:val="22"/>
          <w:lang w:val="hr-HR"/>
        </w:rPr>
        <w:t>br.</w:t>
      </w:r>
      <w:r w:rsidR="00237661">
        <w:rPr>
          <w:sz w:val="22"/>
          <w:szCs w:val="22"/>
          <w:lang w:val="hr-HR"/>
        </w:rPr>
        <w:t>Tt</w:t>
      </w:r>
      <w:proofErr w:type="spellEnd"/>
      <w:r w:rsidR="00237661">
        <w:rPr>
          <w:sz w:val="22"/>
          <w:szCs w:val="22"/>
          <w:lang w:val="hr-HR"/>
        </w:rPr>
        <w:t>-17/3556 od 24.02.2017.</w:t>
      </w:r>
    </w:p>
    <w:p w:rsidRDefault="00941A58" w:rsidP="00941A58" w:rsidR="00941A58" w:rsidRPr="00941A58">
      <w:pPr>
        <w:numPr>
          <w:ilvl w:val="0"/>
          <w:numId w:val="40"/>
        </w:numPr>
        <w:rPr>
          <w:sz w:val="22"/>
          <w:szCs w:val="22"/>
          <w:lang w:val="hr-HR"/>
        </w:rPr>
      </w:pPr>
      <w:r w:rsidRPr="00941A58">
        <w:rPr>
          <w:sz w:val="22"/>
          <w:szCs w:val="22"/>
          <w:lang w:val="hr-HR"/>
        </w:rPr>
        <w:t>Za potraživanja Produkcija Plus  d.o.o. u iznosu od 63,70 Kn, Z</w:t>
      </w:r>
      <w:r>
        <w:rPr>
          <w:sz w:val="22"/>
          <w:szCs w:val="22"/>
          <w:lang w:val="hr-HR"/>
        </w:rPr>
        <w:t>adar Panorama d.o.o. u izn</w:t>
      </w:r>
      <w:r w:rsidRPr="00941A58">
        <w:rPr>
          <w:sz w:val="22"/>
          <w:szCs w:val="22"/>
          <w:lang w:val="hr-HR"/>
        </w:rPr>
        <w:t>o</w:t>
      </w:r>
      <w:r>
        <w:rPr>
          <w:sz w:val="22"/>
          <w:szCs w:val="22"/>
          <w:lang w:val="hr-HR"/>
        </w:rPr>
        <w:t>su</w:t>
      </w:r>
      <w:r w:rsidRPr="00941A58">
        <w:rPr>
          <w:sz w:val="22"/>
          <w:szCs w:val="22"/>
          <w:lang w:val="hr-HR"/>
        </w:rPr>
        <w:t xml:space="preserve">  od 1.173,92 Kn , </w:t>
      </w:r>
      <w:r>
        <w:rPr>
          <w:sz w:val="22"/>
          <w:szCs w:val="22"/>
          <w:lang w:val="hr-HR"/>
        </w:rPr>
        <w:t xml:space="preserve">te </w:t>
      </w:r>
      <w:r w:rsidR="00744697">
        <w:rPr>
          <w:sz w:val="22"/>
          <w:szCs w:val="22"/>
          <w:lang w:val="hr-HR"/>
        </w:rPr>
        <w:t>p</w:t>
      </w:r>
      <w:r w:rsidRPr="00941A58">
        <w:rPr>
          <w:sz w:val="22"/>
          <w:szCs w:val="22"/>
          <w:lang w:val="hr-HR"/>
        </w:rPr>
        <w:t xml:space="preserve">otraživanja od članova društva </w:t>
      </w:r>
      <w:r>
        <w:rPr>
          <w:sz w:val="22"/>
          <w:szCs w:val="22"/>
          <w:lang w:val="hr-HR"/>
        </w:rPr>
        <w:t xml:space="preserve"> i to Domagoja Mandića </w:t>
      </w:r>
      <w:r w:rsidRPr="00941A58">
        <w:rPr>
          <w:sz w:val="22"/>
          <w:szCs w:val="22"/>
          <w:lang w:val="hr-HR"/>
        </w:rPr>
        <w:t>u iznosu od 4.923,03 Kn</w:t>
      </w:r>
      <w:r>
        <w:rPr>
          <w:sz w:val="22"/>
          <w:szCs w:val="22"/>
          <w:lang w:val="hr-HR"/>
        </w:rPr>
        <w:t>, nastupila je zastara</w:t>
      </w:r>
      <w:r w:rsidR="00237661">
        <w:rPr>
          <w:sz w:val="22"/>
          <w:szCs w:val="22"/>
          <w:lang w:val="hr-HR"/>
        </w:rPr>
        <w:t>.</w:t>
      </w:r>
    </w:p>
    <w:p w:rsidRDefault="00941A58" w:rsidP="00941A58" w:rsidR="00941A58">
      <w:pPr>
        <w:ind w:left="720"/>
        <w:rPr>
          <w:lang w:val="hr-HR"/>
        </w:rPr>
      </w:pPr>
    </w:p>
    <w:p w:rsidRDefault="00377400" w:rsidP="00377400" w:rsidR="00FE79EE">
      <w:pPr>
        <w:numPr>
          <w:ilvl w:val="0"/>
          <w:numId w:val="39"/>
        </w:numPr>
        <w:rPr>
          <w:lang w:val="hr-HR"/>
        </w:rPr>
      </w:pPr>
      <w:r>
        <w:rPr>
          <w:lang w:val="hr-HR"/>
        </w:rPr>
        <w:t>Parnice</w:t>
      </w:r>
    </w:p>
    <w:p w:rsidRDefault="00FE79EE" w:rsidP="00FE79EE" w:rsidR="00FE79EE">
      <w:pPr>
        <w:ind w:left="720"/>
        <w:rPr>
          <w:lang w:val="hr-HR"/>
        </w:rPr>
      </w:pPr>
    </w:p>
    <w:p w:rsidRDefault="00FE79EE" w:rsidP="00FE79EE" w:rsidR="00BA0042">
      <w:pPr>
        <w:ind w:left="720"/>
        <w:rPr>
          <w:lang w:val="hr-HR"/>
        </w:rPr>
      </w:pPr>
      <w:r>
        <w:rPr>
          <w:lang w:val="hr-HR"/>
        </w:rPr>
        <w:t xml:space="preserve">Zatražila sam od </w:t>
      </w:r>
      <w:r w:rsidR="00A17496">
        <w:rPr>
          <w:sz w:val="22"/>
          <w:szCs w:val="22"/>
          <w:lang w:val="hr-HR"/>
        </w:rPr>
        <w:t xml:space="preserve">Mamić, Perić,Reberski, </w:t>
      </w:r>
      <w:proofErr w:type="spellStart"/>
      <w:r w:rsidR="00A17496">
        <w:rPr>
          <w:sz w:val="22"/>
          <w:szCs w:val="22"/>
          <w:lang w:val="hr-HR"/>
        </w:rPr>
        <w:t>Ribac</w:t>
      </w:r>
      <w:proofErr w:type="spellEnd"/>
      <w:r w:rsidR="00A17496">
        <w:rPr>
          <w:sz w:val="22"/>
          <w:szCs w:val="22"/>
          <w:lang w:val="hr-HR"/>
        </w:rPr>
        <w:t xml:space="preserve"> odvjetničkom društvu, Zagreb, Ivana Lučića 2A</w:t>
      </w:r>
      <w:r>
        <w:rPr>
          <w:lang w:val="hr-HR"/>
        </w:rPr>
        <w:t xml:space="preserve"> </w:t>
      </w:r>
      <w:r w:rsidR="00BA0042">
        <w:rPr>
          <w:lang w:val="hr-HR"/>
        </w:rPr>
        <w:t>izvj</w:t>
      </w:r>
      <w:r w:rsidR="00056CF6">
        <w:rPr>
          <w:lang w:val="hr-HR"/>
        </w:rPr>
        <w:t>e</w:t>
      </w:r>
      <w:r w:rsidR="00BA0042">
        <w:rPr>
          <w:lang w:val="hr-HR"/>
        </w:rPr>
        <w:t>šće</w:t>
      </w:r>
      <w:r>
        <w:rPr>
          <w:lang w:val="hr-HR"/>
        </w:rPr>
        <w:t xml:space="preserve"> o parnicama koje je vodilo društvo </w:t>
      </w:r>
      <w:proofErr w:type="spellStart"/>
      <w:r w:rsidR="00BA0042">
        <w:rPr>
          <w:lang w:val="hr-HR"/>
        </w:rPr>
        <w:t>GREBAŠTICA</w:t>
      </w:r>
      <w:proofErr w:type="spellEnd"/>
      <w:r w:rsidR="00BA0042">
        <w:rPr>
          <w:lang w:val="hr-HR"/>
        </w:rPr>
        <w:t xml:space="preserve"> PANORAMA d.o.o. iz kojeg proizlazi da je društvo vodilo sljedeće parnice; </w:t>
      </w:r>
    </w:p>
    <w:p w:rsidRDefault="00BA0042" w:rsidP="00BA0042" w:rsidR="00377400">
      <w:pPr>
        <w:numPr>
          <w:ilvl w:val="0"/>
          <w:numId w:val="41"/>
        </w:numPr>
        <w:rPr>
          <w:lang w:val="hr-HR"/>
        </w:rPr>
      </w:pPr>
      <w:r>
        <w:rPr>
          <w:lang w:val="hr-HR"/>
        </w:rPr>
        <w:t xml:space="preserve">Gore navedena parnica protiv Stečajna masa </w:t>
      </w:r>
      <w:proofErr w:type="spellStart"/>
      <w:r>
        <w:rPr>
          <w:lang w:val="hr-HR"/>
        </w:rPr>
        <w:t>PRIMOŠTEN</w:t>
      </w:r>
      <w:proofErr w:type="spellEnd"/>
      <w:r>
        <w:rPr>
          <w:lang w:val="hr-HR"/>
        </w:rPr>
        <w:t xml:space="preserve"> PANORAMA d.o.o. </w:t>
      </w:r>
      <w:r w:rsidR="00377400">
        <w:rPr>
          <w:lang w:val="hr-HR"/>
        </w:rPr>
        <w:t xml:space="preserve"> </w:t>
      </w:r>
      <w:r>
        <w:rPr>
          <w:lang w:val="hr-HR"/>
        </w:rPr>
        <w:t>u stečaju radi 1.355.000,00 Kn koja</w:t>
      </w:r>
      <w:r w:rsidR="00EB7028">
        <w:rPr>
          <w:lang w:val="hr-HR"/>
        </w:rPr>
        <w:t xml:space="preserve"> se vodila na </w:t>
      </w:r>
      <w:r>
        <w:rPr>
          <w:lang w:val="hr-HR"/>
        </w:rPr>
        <w:t>Trgovačkom sudu Zagreb pod br. P-49/17 (ranije P-3811/2011)</w:t>
      </w:r>
    </w:p>
    <w:p w:rsidRDefault="006C3AD7" w:rsidP="006C3AD7" w:rsidR="006C3AD7">
      <w:pPr>
        <w:ind w:left="1080"/>
        <w:rPr>
          <w:lang w:val="hr-HR"/>
        </w:rPr>
      </w:pPr>
    </w:p>
    <w:p w:rsidRDefault="006C3AD7" w:rsidP="00A17496" w:rsidR="006C3AD7">
      <w:pPr>
        <w:numPr>
          <w:ilvl w:val="0"/>
          <w:numId w:val="41"/>
        </w:numPr>
        <w:ind w:left="1065"/>
        <w:rPr>
          <w:lang w:val="hr-HR"/>
        </w:rPr>
      </w:pPr>
      <w:r>
        <w:rPr>
          <w:lang w:val="hr-HR"/>
        </w:rPr>
        <w:lastRenderedPageBreak/>
        <w:t xml:space="preserve">Tužitelj KAŠTELA KUPOVNI CENTAR d.o.o. u stečaju protiv stečajnog dužnika, u kojem predmetu je donesena pravomoćna i ovršna presuda </w:t>
      </w:r>
      <w:r w:rsidR="00B944BC">
        <w:rPr>
          <w:lang w:val="hr-HR"/>
        </w:rPr>
        <w:t>.</w:t>
      </w:r>
    </w:p>
    <w:p w:rsidRDefault="00B944BC" w:rsidP="00B944BC" w:rsidR="00B944BC">
      <w:pPr>
        <w:ind w:left="1065"/>
        <w:rPr>
          <w:lang w:val="hr-HR"/>
        </w:rPr>
      </w:pPr>
      <w:proofErr w:type="spellStart"/>
      <w:r>
        <w:rPr>
          <w:lang w:val="hr-HR"/>
        </w:rPr>
        <w:t>Napomnje</w:t>
      </w:r>
      <w:proofErr w:type="spellEnd"/>
      <w:r>
        <w:rPr>
          <w:lang w:val="hr-HR"/>
        </w:rPr>
        <w:t xml:space="preserve"> se da je društvo KAŠTELA KUPOVNI CENTAR d.o.o. u stečaju prijavio tražbinu</w:t>
      </w:r>
      <w:r w:rsidR="002F7191">
        <w:rPr>
          <w:lang w:val="hr-HR"/>
        </w:rPr>
        <w:t xml:space="preserve"> temeljem pravomoćne i ovršne presude Trgovačkog suda Zagreb P-8112/11 od 04.07.2013. djelomično potvrđene </w:t>
      </w:r>
      <w:r w:rsidR="00056CF6">
        <w:rPr>
          <w:lang w:val="hr-HR"/>
        </w:rPr>
        <w:t>i</w:t>
      </w:r>
      <w:r w:rsidR="002F7191">
        <w:rPr>
          <w:lang w:val="hr-HR"/>
        </w:rPr>
        <w:t xml:space="preserve"> djelomično preinačene presudom Visokog trgovačkog suda RH br. </w:t>
      </w:r>
      <w:proofErr w:type="spellStart"/>
      <w:r w:rsidR="002F7191">
        <w:rPr>
          <w:lang w:val="hr-HR"/>
        </w:rPr>
        <w:t>Pž</w:t>
      </w:r>
      <w:proofErr w:type="spellEnd"/>
      <w:r w:rsidR="002F7191">
        <w:rPr>
          <w:lang w:val="hr-HR"/>
        </w:rPr>
        <w:t>-10432/13 od 20.09.2016. i koju tražbinu  je stečajni</w:t>
      </w:r>
      <w:r w:rsidR="00E750BB">
        <w:rPr>
          <w:lang w:val="hr-HR"/>
        </w:rPr>
        <w:t xml:space="preserve"> </w:t>
      </w:r>
      <w:r w:rsidR="002F7191">
        <w:rPr>
          <w:lang w:val="hr-HR"/>
        </w:rPr>
        <w:t>upravitelj u cijelosti priznao.</w:t>
      </w:r>
    </w:p>
    <w:p w:rsidRDefault="006C3AD7" w:rsidP="006C3AD7" w:rsidR="006C3AD7">
      <w:pPr>
        <w:pStyle w:val="Odlomakpopisa"/>
        <w:rPr>
          <w:lang w:val="hr-HR"/>
        </w:rPr>
      </w:pPr>
    </w:p>
    <w:p w:rsidRDefault="00BA0042" w:rsidP="00A17496" w:rsidR="000662DF" w:rsidRPr="00A17496">
      <w:pPr>
        <w:numPr>
          <w:ilvl w:val="0"/>
          <w:numId w:val="41"/>
        </w:numPr>
        <w:ind w:left="1065"/>
        <w:rPr>
          <w:lang w:val="hr-HR"/>
        </w:rPr>
      </w:pPr>
      <w:r w:rsidRPr="00A17496">
        <w:rPr>
          <w:lang w:val="hr-HR"/>
        </w:rPr>
        <w:t xml:space="preserve">Tužitelj Ante </w:t>
      </w:r>
      <w:proofErr w:type="spellStart"/>
      <w:r w:rsidRPr="00A17496">
        <w:rPr>
          <w:lang w:val="hr-HR"/>
        </w:rPr>
        <w:t>Ramadan</w:t>
      </w:r>
      <w:proofErr w:type="spellEnd"/>
      <w:r w:rsidRPr="00A17496">
        <w:rPr>
          <w:lang w:val="hr-HR"/>
        </w:rPr>
        <w:t xml:space="preserve"> protiv stečajnog</w:t>
      </w:r>
      <w:r w:rsidR="00A17496" w:rsidRPr="00A17496">
        <w:rPr>
          <w:lang w:val="hr-HR"/>
        </w:rPr>
        <w:t xml:space="preserve"> </w:t>
      </w:r>
      <w:r w:rsidRPr="00A17496">
        <w:rPr>
          <w:lang w:val="hr-HR"/>
        </w:rPr>
        <w:t xml:space="preserve"> dužnika na Općinskom građanskom sudu Zagreb </w:t>
      </w:r>
      <w:r w:rsidR="000662DF" w:rsidRPr="00A17496">
        <w:rPr>
          <w:lang w:val="hr-HR"/>
        </w:rPr>
        <w:t xml:space="preserve">pod br. </w:t>
      </w:r>
      <w:proofErr w:type="spellStart"/>
      <w:r w:rsidR="000662DF" w:rsidRPr="00A17496">
        <w:rPr>
          <w:lang w:val="hr-HR"/>
        </w:rPr>
        <w:t>Povrv</w:t>
      </w:r>
      <w:proofErr w:type="spellEnd"/>
      <w:r w:rsidR="000662DF" w:rsidRPr="00A17496">
        <w:rPr>
          <w:lang w:val="hr-HR"/>
        </w:rPr>
        <w:t xml:space="preserve">-274/11, u kojem predmetu je donesena prvostupanjska presuda kojom je naloženo stečajnom dužniku namiriti iznos od 83.692,00 Kn s pripadajućom zakonskom zateznom kamatom i troškovima od 2.689,91 Kn,i koja presuda je </w:t>
      </w:r>
      <w:proofErr w:type="spellStart"/>
      <w:r w:rsidR="000662DF" w:rsidRPr="00A17496">
        <w:rPr>
          <w:lang w:val="hr-HR"/>
        </w:rPr>
        <w:t>povrđena</w:t>
      </w:r>
      <w:proofErr w:type="spellEnd"/>
      <w:r w:rsidR="000662DF" w:rsidRPr="00A17496">
        <w:rPr>
          <w:lang w:val="hr-HR"/>
        </w:rPr>
        <w:t xml:space="preserve"> presudom Županijskog suda u Zagrebu br. </w:t>
      </w:r>
      <w:proofErr w:type="spellStart"/>
      <w:r w:rsidR="000662DF" w:rsidRPr="00A17496">
        <w:rPr>
          <w:lang w:val="hr-HR"/>
        </w:rPr>
        <w:t>Gž</w:t>
      </w:r>
      <w:proofErr w:type="spellEnd"/>
      <w:r w:rsidR="000662DF" w:rsidRPr="00A17496">
        <w:rPr>
          <w:lang w:val="hr-HR"/>
        </w:rPr>
        <w:t>-2830/14 od 27.01.2015.</w:t>
      </w:r>
    </w:p>
    <w:p w:rsidRDefault="00E750BB" w:rsidP="000662DF" w:rsidR="000662DF">
      <w:pPr>
        <w:pStyle w:val="Odlomakpopisa"/>
        <w:ind w:left="1065"/>
        <w:rPr>
          <w:lang w:val="hr-HR"/>
        </w:rPr>
      </w:pPr>
      <w:r>
        <w:rPr>
          <w:lang w:val="hr-HR"/>
        </w:rPr>
        <w:t>U izvješću je navedeno d</w:t>
      </w:r>
      <w:r w:rsidR="00A17496">
        <w:rPr>
          <w:lang w:val="hr-HR"/>
        </w:rPr>
        <w:t>a je p</w:t>
      </w:r>
      <w:r w:rsidR="000662DF">
        <w:rPr>
          <w:lang w:val="hr-HR"/>
        </w:rPr>
        <w:t xml:space="preserve">rotiv </w:t>
      </w:r>
      <w:r>
        <w:rPr>
          <w:lang w:val="hr-HR"/>
        </w:rPr>
        <w:t xml:space="preserve"> presude Županijskog suda u Zagrebu </w:t>
      </w:r>
      <w:proofErr w:type="spellStart"/>
      <w:r>
        <w:rPr>
          <w:lang w:val="hr-HR"/>
        </w:rPr>
        <w:t>Gž</w:t>
      </w:r>
      <w:proofErr w:type="spellEnd"/>
      <w:r>
        <w:rPr>
          <w:lang w:val="hr-HR"/>
        </w:rPr>
        <w:t xml:space="preserve">-2830/14 od 27.01.2015 </w:t>
      </w:r>
      <w:r w:rsidR="000662DF">
        <w:rPr>
          <w:lang w:val="hr-HR"/>
        </w:rPr>
        <w:t xml:space="preserve"> podnesena</w:t>
      </w:r>
      <w:r>
        <w:rPr>
          <w:lang w:val="hr-HR"/>
        </w:rPr>
        <w:t xml:space="preserve"> </w:t>
      </w:r>
      <w:r w:rsidR="000662DF">
        <w:rPr>
          <w:lang w:val="hr-HR"/>
        </w:rPr>
        <w:t xml:space="preserve"> izvanredna revizija </w:t>
      </w:r>
      <w:r>
        <w:rPr>
          <w:lang w:val="hr-HR"/>
        </w:rPr>
        <w:t>u travnju 2015 .</w:t>
      </w:r>
      <w:r w:rsidR="0073339B">
        <w:rPr>
          <w:lang w:val="hr-HR"/>
        </w:rPr>
        <w:t>,</w:t>
      </w:r>
      <w:r>
        <w:rPr>
          <w:lang w:val="hr-HR"/>
        </w:rPr>
        <w:t xml:space="preserve"> </w:t>
      </w:r>
      <w:r w:rsidR="00EB7028">
        <w:rPr>
          <w:lang w:val="hr-HR"/>
        </w:rPr>
        <w:t xml:space="preserve">o </w:t>
      </w:r>
      <w:r>
        <w:rPr>
          <w:lang w:val="hr-HR"/>
        </w:rPr>
        <w:t>kojoj još nije odlučeno.</w:t>
      </w:r>
    </w:p>
    <w:p w:rsidRDefault="000662DF" w:rsidP="000662DF" w:rsidR="000662DF">
      <w:pPr>
        <w:pStyle w:val="Odlomakpopisa"/>
        <w:ind w:left="1065"/>
        <w:rPr>
          <w:lang w:val="hr-HR"/>
        </w:rPr>
      </w:pPr>
    </w:p>
    <w:p w:rsidRDefault="000662DF" w:rsidP="000662DF" w:rsidR="000662DF">
      <w:pPr>
        <w:pStyle w:val="Odlomakpopisa"/>
        <w:ind w:left="1065"/>
        <w:rPr>
          <w:lang w:val="hr-HR"/>
        </w:rPr>
      </w:pPr>
      <w:r>
        <w:rPr>
          <w:lang w:val="hr-HR"/>
        </w:rPr>
        <w:t xml:space="preserve">Napominje se da Ante </w:t>
      </w:r>
      <w:proofErr w:type="spellStart"/>
      <w:r>
        <w:rPr>
          <w:lang w:val="hr-HR"/>
        </w:rPr>
        <w:t>Ramadan</w:t>
      </w:r>
      <w:proofErr w:type="spellEnd"/>
      <w:r>
        <w:rPr>
          <w:lang w:val="hr-HR"/>
        </w:rPr>
        <w:t xml:space="preserve"> prijavio tražbinu u stečajnom postupku  temelje</w:t>
      </w:r>
      <w:r w:rsidR="00C45896">
        <w:rPr>
          <w:lang w:val="hr-HR"/>
        </w:rPr>
        <w:t>m gore naveden</w:t>
      </w:r>
      <w:r w:rsidR="002F7191">
        <w:rPr>
          <w:lang w:val="hr-HR"/>
        </w:rPr>
        <w:t>ih odluka</w:t>
      </w:r>
      <w:r w:rsidR="00C45896">
        <w:rPr>
          <w:lang w:val="hr-HR"/>
        </w:rPr>
        <w:t xml:space="preserve">, </w:t>
      </w:r>
      <w:r w:rsidR="00E750BB">
        <w:rPr>
          <w:lang w:val="hr-HR"/>
        </w:rPr>
        <w:t xml:space="preserve">i koju </w:t>
      </w:r>
      <w:r w:rsidR="00056CF6">
        <w:rPr>
          <w:lang w:val="hr-HR"/>
        </w:rPr>
        <w:t xml:space="preserve">tražbinu </w:t>
      </w:r>
      <w:r w:rsidR="00E750BB">
        <w:rPr>
          <w:lang w:val="hr-HR"/>
        </w:rPr>
        <w:t>je</w:t>
      </w:r>
      <w:r w:rsidR="00C45896">
        <w:rPr>
          <w:lang w:val="hr-HR"/>
        </w:rPr>
        <w:t xml:space="preserve"> s</w:t>
      </w:r>
      <w:r w:rsidR="00A17496">
        <w:rPr>
          <w:lang w:val="hr-HR"/>
        </w:rPr>
        <w:t>tečajni upravitelj  priznao i to temeljem pravomoćne i ovršne presude gore navedene.</w:t>
      </w:r>
    </w:p>
    <w:p w:rsidRDefault="006C3AD7" w:rsidP="006C3AD7" w:rsidR="006C3AD7">
      <w:pPr>
        <w:ind w:left="720"/>
        <w:rPr>
          <w:lang w:val="hr-HR"/>
        </w:rPr>
      </w:pPr>
    </w:p>
    <w:p w:rsidRDefault="00AA0921" w:rsidP="00FF6BEC" w:rsidR="00AA0921" w:rsidRPr="00A73382">
      <w:pPr>
        <w:numPr>
          <w:ilvl w:val="0"/>
          <w:numId w:val="39"/>
        </w:num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>Zatražila sam od Grada Zagreba  Gradskog ureda za katastar i geodetske poslove, Odjela za katastar zemljišta i nekretnina, podatak da li je dužnik upisan  kao posjednik nekretnina, te je isti izdao uvjerenje Klase; 935-08/</w:t>
      </w:r>
      <w:r w:rsidR="003C2B6E">
        <w:rPr>
          <w:sz w:val="22"/>
          <w:szCs w:val="22"/>
          <w:lang w:val="hr-HR"/>
        </w:rPr>
        <w:t>18</w:t>
      </w:r>
      <w:r w:rsidRPr="00A73382">
        <w:rPr>
          <w:sz w:val="22"/>
          <w:szCs w:val="22"/>
          <w:lang w:val="hr-HR"/>
        </w:rPr>
        <w:t>-01/</w:t>
      </w:r>
      <w:r w:rsidR="003C2B6E">
        <w:rPr>
          <w:sz w:val="22"/>
          <w:szCs w:val="22"/>
          <w:lang w:val="hr-HR"/>
        </w:rPr>
        <w:t>14098</w:t>
      </w:r>
      <w:r w:rsidRPr="00A73382">
        <w:rPr>
          <w:sz w:val="22"/>
          <w:szCs w:val="22"/>
          <w:lang w:val="hr-HR"/>
        </w:rPr>
        <w:t xml:space="preserve"> od </w:t>
      </w:r>
      <w:r w:rsidR="003C2B6E">
        <w:rPr>
          <w:sz w:val="22"/>
          <w:szCs w:val="22"/>
          <w:lang w:val="hr-HR"/>
        </w:rPr>
        <w:t>06</w:t>
      </w:r>
      <w:r w:rsidRPr="00A73382">
        <w:rPr>
          <w:sz w:val="22"/>
          <w:szCs w:val="22"/>
          <w:lang w:val="hr-HR"/>
        </w:rPr>
        <w:t>.0</w:t>
      </w:r>
      <w:r w:rsidR="003C2B6E">
        <w:rPr>
          <w:sz w:val="22"/>
          <w:szCs w:val="22"/>
          <w:lang w:val="hr-HR"/>
        </w:rPr>
        <w:t>7</w:t>
      </w:r>
      <w:r w:rsidRPr="00A73382">
        <w:rPr>
          <w:sz w:val="22"/>
          <w:szCs w:val="22"/>
          <w:lang w:val="hr-HR"/>
        </w:rPr>
        <w:t>.201</w:t>
      </w:r>
      <w:r w:rsidR="003C2B6E">
        <w:rPr>
          <w:sz w:val="22"/>
          <w:szCs w:val="22"/>
          <w:lang w:val="hr-HR"/>
        </w:rPr>
        <w:t>8</w:t>
      </w:r>
      <w:r w:rsidRPr="00A73382">
        <w:rPr>
          <w:sz w:val="22"/>
          <w:szCs w:val="22"/>
          <w:lang w:val="hr-HR"/>
        </w:rPr>
        <w:t xml:space="preserve">. iz kojeg proizlazi da dužnik nije upisan u katastarskom </w:t>
      </w:r>
      <w:proofErr w:type="spellStart"/>
      <w:r w:rsidRPr="00A73382">
        <w:rPr>
          <w:sz w:val="22"/>
          <w:szCs w:val="22"/>
          <w:lang w:val="hr-HR"/>
        </w:rPr>
        <w:t>operatu</w:t>
      </w:r>
      <w:proofErr w:type="spellEnd"/>
      <w:r w:rsidRPr="00A73382">
        <w:rPr>
          <w:sz w:val="22"/>
          <w:szCs w:val="22"/>
          <w:lang w:val="hr-HR"/>
        </w:rPr>
        <w:t xml:space="preserve"> koji je u nadležnosti Gradskog ureda za katastar i geodetske poslove  Grada Zagreba, koje uvjerenje u preslici dostavljam u privitku.</w:t>
      </w:r>
    </w:p>
    <w:p w:rsidRDefault="00AA0921" w:rsidP="00AA0921" w:rsidR="00AA0921" w:rsidRPr="00A73382">
      <w:pPr>
        <w:rPr>
          <w:sz w:val="22"/>
          <w:szCs w:val="22"/>
          <w:lang w:val="hr-HR"/>
        </w:rPr>
      </w:pPr>
    </w:p>
    <w:p w:rsidRDefault="00AA0921" w:rsidP="00AA0921" w:rsidR="00AA0921" w:rsidRPr="00A73382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ab/>
        <w:t xml:space="preserve">Također sam i na Općinskom građanskom sudu Zagreb, Zemljišno knjižnom odjelu zatražila podatak da li je dužnik upisan kao vlasnik nekretnine, te  je sud izdao potvrdu pod. br. </w:t>
      </w:r>
      <w:r w:rsidR="00744697">
        <w:rPr>
          <w:sz w:val="22"/>
          <w:szCs w:val="22"/>
          <w:lang w:val="hr-HR"/>
        </w:rPr>
        <w:t>68486</w:t>
      </w:r>
      <w:r w:rsidRPr="00A73382">
        <w:rPr>
          <w:sz w:val="22"/>
          <w:szCs w:val="22"/>
          <w:lang w:val="hr-HR"/>
        </w:rPr>
        <w:t>/201</w:t>
      </w:r>
      <w:r w:rsidR="00744697">
        <w:rPr>
          <w:sz w:val="22"/>
          <w:szCs w:val="22"/>
          <w:lang w:val="hr-HR"/>
        </w:rPr>
        <w:t>8</w:t>
      </w:r>
      <w:r w:rsidRPr="00A73382">
        <w:rPr>
          <w:sz w:val="22"/>
          <w:szCs w:val="22"/>
          <w:lang w:val="hr-HR"/>
        </w:rPr>
        <w:t xml:space="preserve"> dana </w:t>
      </w:r>
      <w:r w:rsidR="00744697">
        <w:rPr>
          <w:sz w:val="22"/>
          <w:szCs w:val="22"/>
          <w:lang w:val="hr-HR"/>
        </w:rPr>
        <w:t>06</w:t>
      </w:r>
      <w:r w:rsidRPr="00A73382">
        <w:rPr>
          <w:sz w:val="22"/>
          <w:szCs w:val="22"/>
          <w:lang w:val="hr-HR"/>
        </w:rPr>
        <w:t>.0</w:t>
      </w:r>
      <w:r w:rsidR="00744697">
        <w:rPr>
          <w:sz w:val="22"/>
          <w:szCs w:val="22"/>
          <w:lang w:val="hr-HR"/>
        </w:rPr>
        <w:t>7</w:t>
      </w:r>
      <w:r w:rsidRPr="00A73382">
        <w:rPr>
          <w:sz w:val="22"/>
          <w:szCs w:val="22"/>
          <w:lang w:val="hr-HR"/>
        </w:rPr>
        <w:t>. 201</w:t>
      </w:r>
      <w:r w:rsidR="00744697">
        <w:rPr>
          <w:sz w:val="22"/>
          <w:szCs w:val="22"/>
          <w:lang w:val="hr-HR"/>
        </w:rPr>
        <w:t>8</w:t>
      </w:r>
      <w:r w:rsidRPr="00A73382">
        <w:rPr>
          <w:sz w:val="22"/>
          <w:szCs w:val="22"/>
          <w:lang w:val="hr-HR"/>
        </w:rPr>
        <w:t>. iz koje proizlazi da stečajni dužnik nije upisan kao vlasnik ili nositelj prava korištenja u zemljišnim knjigama i knjizi položenih ugovora čije je vođenje u njegovoj nadležnosti, a koju potvrdu u preslici dostavljam u privitku</w:t>
      </w:r>
    </w:p>
    <w:p w:rsidRDefault="00AA0921" w:rsidP="00AA0921" w:rsidR="00744697">
      <w:pPr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ab/>
      </w:r>
      <w:r w:rsidR="00744697">
        <w:rPr>
          <w:sz w:val="22"/>
          <w:szCs w:val="22"/>
          <w:lang w:val="hr-HR"/>
        </w:rPr>
        <w:t>Zatražila sam</w:t>
      </w:r>
      <w:r w:rsidR="00C14575">
        <w:rPr>
          <w:sz w:val="22"/>
          <w:szCs w:val="22"/>
          <w:lang w:val="hr-HR"/>
        </w:rPr>
        <w:t xml:space="preserve"> i od Državne geodetske uprave podatak da li je stečajni dužnik upisan kao posjednik nekretnina na području RH, međutim do podnošenja ovog izvještaja nisam zaprimila </w:t>
      </w:r>
    </w:p>
    <w:p w:rsidRDefault="00C14575" w:rsidP="00AA0921" w:rsidR="00C14575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podatak o  zatraženom.</w:t>
      </w:r>
    </w:p>
    <w:p w:rsidRDefault="00817B64" w:rsidP="00FD0D65" w:rsidR="00817B64">
      <w:pPr>
        <w:rPr>
          <w:lang w:val="hr-HR"/>
        </w:rPr>
      </w:pPr>
    </w:p>
    <w:p w:rsidRDefault="00FD0D65" w:rsidP="00FD0D65" w:rsidR="00FD0D65" w:rsidRPr="001105E1">
      <w:pPr>
        <w:rPr>
          <w:sz w:val="22"/>
          <w:szCs w:val="22"/>
          <w:lang w:val="hr-HR"/>
        </w:rPr>
      </w:pPr>
      <w:r w:rsidRPr="001105E1">
        <w:rPr>
          <w:sz w:val="22"/>
          <w:szCs w:val="22"/>
          <w:lang w:val="hr-HR"/>
        </w:rPr>
        <w:t>2.OBVEZE</w:t>
      </w:r>
    </w:p>
    <w:p w:rsidRDefault="00FD0D65" w:rsidP="00FD0D65" w:rsidR="00FD0D65" w:rsidRPr="001105E1">
      <w:pPr>
        <w:rPr>
          <w:sz w:val="22"/>
          <w:szCs w:val="22"/>
          <w:lang w:val="hr-HR"/>
        </w:rPr>
      </w:pPr>
    </w:p>
    <w:p w:rsidRDefault="00EE24A2" w:rsidP="00EE24A2" w:rsidR="00EE24A2" w:rsidRPr="007E4D53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a)</w:t>
      </w:r>
      <w:r w:rsidRPr="007E4D53">
        <w:rPr>
          <w:sz w:val="22"/>
          <w:szCs w:val="22"/>
          <w:lang w:val="hr-HR"/>
        </w:rPr>
        <w:t>Prijavljene tražbine ;</w:t>
      </w:r>
    </w:p>
    <w:p w:rsidRDefault="00EE24A2" w:rsidP="00EE24A2" w:rsidR="00EE24A2" w:rsidRPr="007E4D53">
      <w:pPr>
        <w:ind w:left="720"/>
        <w:rPr>
          <w:sz w:val="22"/>
          <w:szCs w:val="22"/>
          <w:lang w:val="hr-HR"/>
        </w:rPr>
      </w:pPr>
    </w:p>
    <w:p w:rsidRDefault="00EE24A2" w:rsidP="00EE24A2" w:rsidR="00EE24A2" w:rsidRPr="007E4D53">
      <w:pPr>
        <w:numPr>
          <w:ilvl w:val="0"/>
          <w:numId w:val="28"/>
        </w:numPr>
        <w:rPr>
          <w:sz w:val="22"/>
          <w:szCs w:val="22"/>
          <w:lang w:val="hr-HR"/>
        </w:rPr>
      </w:pPr>
      <w:r w:rsidRPr="007E4D53">
        <w:rPr>
          <w:sz w:val="22"/>
          <w:szCs w:val="22"/>
          <w:lang w:val="hr-HR"/>
        </w:rPr>
        <w:t xml:space="preserve">Tražbine II višeg isplatnog reda u iznosu </w:t>
      </w:r>
      <w:r w:rsidRPr="007E4D53">
        <w:rPr>
          <w:sz w:val="22"/>
          <w:szCs w:val="22"/>
          <w:lang w:val="hr-HR"/>
        </w:rPr>
        <w:tab/>
        <w:t xml:space="preserve">od </w:t>
      </w:r>
      <w:r>
        <w:rPr>
          <w:sz w:val="22"/>
          <w:szCs w:val="22"/>
          <w:lang w:val="hr-HR"/>
        </w:rPr>
        <w:t xml:space="preserve"> 449.748,54 Kn</w:t>
      </w:r>
    </w:p>
    <w:p w:rsidRDefault="00EE24A2" w:rsidP="00FD0D65" w:rsidR="00EE24A2">
      <w:pPr>
        <w:rPr>
          <w:lang w:val="hr-HR"/>
        </w:rPr>
      </w:pPr>
    </w:p>
    <w:p w:rsidRDefault="00EE24A2" w:rsidP="00EE24A2" w:rsidR="00EE24A2">
      <w:pPr>
        <w:ind w:left="720"/>
        <w:rPr>
          <w:lang w:val="hr-HR"/>
        </w:rPr>
      </w:pPr>
      <w:r>
        <w:rPr>
          <w:lang w:val="hr-HR"/>
        </w:rPr>
        <w:t>b) Ostale obveze;</w:t>
      </w:r>
    </w:p>
    <w:p w:rsidRDefault="00EE24A2" w:rsidP="00EE24A2" w:rsidR="00EE24A2">
      <w:pPr>
        <w:ind w:left="720"/>
        <w:rPr>
          <w:lang w:val="hr-HR"/>
        </w:rPr>
      </w:pPr>
      <w:r>
        <w:rPr>
          <w:lang w:val="hr-HR"/>
        </w:rPr>
        <w:t>- prema knjigovodstvenom stanju na dan 22.02.2018.</w:t>
      </w:r>
    </w:p>
    <w:p w:rsidRDefault="00EE24A2" w:rsidP="00EE24A2" w:rsidR="00EE24A2">
      <w:pPr>
        <w:ind w:firstLine="720" w:left="1440"/>
        <w:rPr>
          <w:sz w:val="22"/>
          <w:szCs w:val="22"/>
        </w:rPr>
      </w:pPr>
      <w:r>
        <w:rPr>
          <w:lang w:val="hr-HR"/>
        </w:rPr>
        <w:t>-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u iznosu od </w:t>
      </w:r>
      <w:r>
        <w:rPr>
          <w:sz w:val="22"/>
          <w:szCs w:val="22"/>
        </w:rPr>
        <w:t>163.356,39</w:t>
      </w:r>
    </w:p>
    <w:p w:rsidRDefault="00EE24A2" w:rsidP="00EE24A2" w:rsidR="00EE24A2" w:rsidRPr="00A17972">
      <w:pPr>
        <w:ind w:left="720"/>
        <w:rPr>
          <w:lang w:val="hr-HR"/>
        </w:rPr>
      </w:pPr>
      <w:r>
        <w:rPr>
          <w:lang w:val="hr-HR"/>
        </w:rPr>
        <w:t>Ukupno;</w:t>
      </w:r>
      <w:r w:rsidR="00A17972">
        <w:rPr>
          <w:b/>
          <w:sz w:val="22"/>
          <w:szCs w:val="22"/>
        </w:rPr>
        <w:t xml:space="preserve"> </w:t>
      </w:r>
      <w:r w:rsidR="00A17972" w:rsidRPr="00A17972">
        <w:rPr>
          <w:sz w:val="22"/>
          <w:szCs w:val="22"/>
        </w:rPr>
        <w:t xml:space="preserve">613.104,93 </w:t>
      </w:r>
      <w:proofErr w:type="spellStart"/>
      <w:r w:rsidR="00A17972" w:rsidRPr="00A17972">
        <w:rPr>
          <w:sz w:val="22"/>
          <w:szCs w:val="22"/>
        </w:rPr>
        <w:t>Kn</w:t>
      </w:r>
      <w:proofErr w:type="spellEnd"/>
    </w:p>
    <w:p w:rsidRDefault="00FD0D65" w:rsidP="00FD0D65" w:rsidR="00FD0D65" w:rsidRPr="00A17972">
      <w:pPr>
        <w:rPr>
          <w:lang w:val="hr-HR"/>
        </w:rPr>
      </w:pPr>
    </w:p>
    <w:p w:rsidRDefault="00835056" w:rsidP="00FB154D" w:rsidR="00FB154D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>III</w:t>
      </w:r>
      <w:r w:rsidR="007E4D53">
        <w:rPr>
          <w:sz w:val="22"/>
          <w:szCs w:val="22"/>
          <w:lang w:val="hr-HR"/>
        </w:rPr>
        <w:tab/>
        <w:t>Društvo je pre</w:t>
      </w:r>
      <w:r w:rsidR="00E57412">
        <w:rPr>
          <w:sz w:val="22"/>
          <w:szCs w:val="22"/>
          <w:lang w:val="hr-HR"/>
        </w:rPr>
        <w:t>stalo s obavljanjem djelatnosti</w:t>
      </w:r>
      <w:r w:rsidR="00FB154D">
        <w:rPr>
          <w:sz w:val="22"/>
          <w:szCs w:val="22"/>
          <w:lang w:val="hr-HR"/>
        </w:rPr>
        <w:t>.</w:t>
      </w:r>
    </w:p>
    <w:p w:rsidRDefault="007E4D53" w:rsidP="00FB154D" w:rsidR="007E4D53" w:rsidRPr="00144119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Prema podacima pribavljenim </w:t>
      </w:r>
      <w:r w:rsidRPr="00144119">
        <w:rPr>
          <w:sz w:val="22"/>
          <w:szCs w:val="22"/>
          <w:lang w:val="hr-HR"/>
        </w:rPr>
        <w:t xml:space="preserve">od Hrvatskog zavoda za mirovinsko osiguranje </w:t>
      </w:r>
      <w:r w:rsidR="0050014A">
        <w:rPr>
          <w:sz w:val="22"/>
          <w:szCs w:val="22"/>
          <w:lang w:val="hr-HR"/>
        </w:rPr>
        <w:t xml:space="preserve">proizlazi </w:t>
      </w:r>
      <w:r w:rsidRPr="00144119"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hr-HR"/>
        </w:rPr>
        <w:t xml:space="preserve"> </w:t>
      </w:r>
      <w:r w:rsidRPr="00144119">
        <w:rPr>
          <w:sz w:val="22"/>
          <w:szCs w:val="22"/>
          <w:lang w:val="hr-HR"/>
        </w:rPr>
        <w:t xml:space="preserve">da  dužnik </w:t>
      </w:r>
      <w:r w:rsidR="0050014A">
        <w:rPr>
          <w:sz w:val="22"/>
          <w:szCs w:val="22"/>
          <w:lang w:val="hr-HR"/>
        </w:rPr>
        <w:t>nema evidentiranih  zaposlenika</w:t>
      </w:r>
      <w:r w:rsidR="001930F9">
        <w:rPr>
          <w:sz w:val="22"/>
          <w:szCs w:val="22"/>
          <w:lang w:val="hr-HR"/>
        </w:rPr>
        <w:t xml:space="preserve">, a </w:t>
      </w:r>
      <w:r w:rsidR="00EE24A2">
        <w:rPr>
          <w:sz w:val="22"/>
          <w:szCs w:val="22"/>
          <w:lang w:val="hr-HR"/>
        </w:rPr>
        <w:t>koju potvrdu dostavljam u privitku.</w:t>
      </w:r>
    </w:p>
    <w:p w:rsidRDefault="0050014A" w:rsidP="0050014A" w:rsidR="00BF6B4C">
      <w:pPr>
        <w:ind w:firstLine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Iz navedenog proizlazi da nema uvjeta za nastavak poslovanja.</w:t>
      </w:r>
    </w:p>
    <w:p w:rsidRDefault="0050014A" w:rsidP="0050014A" w:rsidR="0050014A">
      <w:pPr>
        <w:ind w:firstLine="720"/>
        <w:rPr>
          <w:sz w:val="22"/>
          <w:szCs w:val="22"/>
          <w:lang w:val="hr-HR"/>
        </w:rPr>
      </w:pPr>
    </w:p>
    <w:p w:rsidRDefault="00A65622" w:rsidP="00A65622" w:rsidR="00A65622" w:rsidRPr="00144119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ab/>
      </w:r>
    </w:p>
    <w:p w:rsidRDefault="00FB154D" w:rsidP="00A82239" w:rsidR="00A82239" w:rsidRPr="00144119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I</w:t>
      </w:r>
      <w:r w:rsidR="00001ED4">
        <w:rPr>
          <w:sz w:val="22"/>
          <w:szCs w:val="22"/>
          <w:lang w:val="hr-HR"/>
        </w:rPr>
        <w:t>V</w:t>
      </w:r>
      <w:r w:rsidR="00A82239" w:rsidRPr="00144119">
        <w:rPr>
          <w:sz w:val="22"/>
          <w:szCs w:val="22"/>
          <w:lang w:val="hr-HR"/>
        </w:rPr>
        <w:tab/>
        <w:t>PRIJEDLOZI ODLUKA</w:t>
      </w:r>
      <w:r w:rsidR="00A82239" w:rsidRPr="00144119">
        <w:rPr>
          <w:sz w:val="22"/>
          <w:szCs w:val="22"/>
          <w:lang w:val="hr-HR"/>
        </w:rPr>
        <w:tab/>
      </w:r>
    </w:p>
    <w:p w:rsidRDefault="00A82239" w:rsidP="00A82239" w:rsidR="00A82239" w:rsidRPr="00144119">
      <w:pPr>
        <w:rPr>
          <w:sz w:val="22"/>
          <w:szCs w:val="22"/>
          <w:lang w:val="hr-HR"/>
        </w:rPr>
      </w:pPr>
    </w:p>
    <w:p w:rsidRDefault="00A82239" w:rsidP="00A82239" w:rsidR="00A82239" w:rsidRPr="00144119">
      <w:pPr>
        <w:ind w:firstLine="360"/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>1.Prihvaća se u cijelosti izvješće stečajnog upravitelja</w:t>
      </w:r>
      <w:r w:rsidR="00752215" w:rsidRPr="00144119">
        <w:rPr>
          <w:sz w:val="22"/>
          <w:szCs w:val="22"/>
          <w:lang w:val="hr-HR"/>
        </w:rPr>
        <w:t>.</w:t>
      </w:r>
    </w:p>
    <w:p w:rsidRDefault="00A82239" w:rsidP="00A07285" w:rsidR="00A82239" w:rsidRPr="00144119">
      <w:pPr>
        <w:ind w:firstLine="15" w:left="360"/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>2.</w:t>
      </w:r>
      <w:r w:rsidR="00576CED" w:rsidRPr="00144119">
        <w:rPr>
          <w:sz w:val="22"/>
          <w:szCs w:val="22"/>
          <w:lang w:val="hr-HR"/>
        </w:rPr>
        <w:t xml:space="preserve"> </w:t>
      </w:r>
      <w:r w:rsidRPr="00144119">
        <w:rPr>
          <w:sz w:val="22"/>
          <w:szCs w:val="22"/>
          <w:lang w:val="hr-HR"/>
        </w:rPr>
        <w:t xml:space="preserve">Prihvaća se prijedlog stečajnog upravitelja , te se utvrđuje da nema uvjeta za nastavak </w:t>
      </w:r>
      <w:r w:rsidR="00A07285" w:rsidRPr="00144119">
        <w:rPr>
          <w:sz w:val="22"/>
          <w:szCs w:val="22"/>
          <w:lang w:val="hr-HR"/>
        </w:rPr>
        <w:t xml:space="preserve">   </w:t>
      </w:r>
      <w:r w:rsidRPr="00144119">
        <w:rPr>
          <w:sz w:val="22"/>
          <w:szCs w:val="22"/>
          <w:lang w:val="hr-HR"/>
        </w:rPr>
        <w:t>poslovanja</w:t>
      </w:r>
      <w:r w:rsidR="00752215" w:rsidRPr="00144119">
        <w:rPr>
          <w:sz w:val="22"/>
          <w:szCs w:val="22"/>
          <w:lang w:val="hr-HR"/>
        </w:rPr>
        <w:t>.</w:t>
      </w:r>
    </w:p>
    <w:p w:rsidRDefault="00B944BC" w:rsidP="00B944BC" w:rsidR="00FB154D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       3.</w:t>
      </w:r>
      <w:r w:rsidR="00FB154D">
        <w:rPr>
          <w:sz w:val="22"/>
          <w:szCs w:val="22"/>
          <w:lang w:val="hr-HR"/>
        </w:rPr>
        <w:t xml:space="preserve">Nekretnine </w:t>
      </w:r>
      <w:r w:rsidR="00720B42">
        <w:rPr>
          <w:sz w:val="22"/>
          <w:szCs w:val="22"/>
          <w:lang w:val="hr-HR"/>
        </w:rPr>
        <w:t xml:space="preserve"> stečajnog dužnika , koje su bez upisanih tereta i to;</w:t>
      </w:r>
    </w:p>
    <w:p w:rsidRDefault="00720B42" w:rsidP="00720B42" w:rsidR="00720B42">
      <w:pPr>
        <w:ind w:left="720"/>
        <w:rPr>
          <w:sz w:val="22"/>
          <w:szCs w:val="22"/>
          <w:lang w:val="hr-HR"/>
        </w:rPr>
      </w:pPr>
    </w:p>
    <w:p w:rsidRDefault="00720B42" w:rsidP="00720B42" w:rsidR="00720B42">
      <w:pPr>
        <w:numPr>
          <w:ilvl w:val="0"/>
          <w:numId w:val="36"/>
        </w:numPr>
        <w:rPr>
          <w:lang w:val="hr-HR"/>
        </w:rPr>
      </w:pPr>
      <w:r>
        <w:rPr>
          <w:lang w:val="hr-HR"/>
        </w:rPr>
        <w:t xml:space="preserve">upisane u z.k.ul. 1398 k.o. </w:t>
      </w:r>
      <w:proofErr w:type="spellStart"/>
      <w:r>
        <w:rPr>
          <w:lang w:val="hr-HR"/>
        </w:rPr>
        <w:t>Grebaštica</w:t>
      </w:r>
      <w:proofErr w:type="spellEnd"/>
      <w:r>
        <w:rPr>
          <w:lang w:val="hr-HR"/>
        </w:rPr>
        <w:t xml:space="preserve"> , z.k.č.br. 421/2, pašnjak površine 108 m2,</w:t>
      </w:r>
    </w:p>
    <w:p w:rsidRDefault="00720B42" w:rsidP="00720B42" w:rsidR="00720B42">
      <w:pPr>
        <w:numPr>
          <w:ilvl w:val="0"/>
          <w:numId w:val="36"/>
        </w:numPr>
        <w:rPr>
          <w:lang w:val="hr-HR"/>
        </w:rPr>
      </w:pPr>
      <w:r>
        <w:rPr>
          <w:lang w:val="hr-HR"/>
        </w:rPr>
        <w:t xml:space="preserve">upisane u z.k.ul. 1435 k.o. </w:t>
      </w:r>
      <w:proofErr w:type="spellStart"/>
      <w:r>
        <w:rPr>
          <w:lang w:val="hr-HR"/>
        </w:rPr>
        <w:t>Grebaštica</w:t>
      </w:r>
      <w:proofErr w:type="spellEnd"/>
      <w:r>
        <w:rPr>
          <w:lang w:val="hr-HR"/>
        </w:rPr>
        <w:t>, z.k.č.br. 418/2, pašnjak površine 461 m2 i z.k.č.br. 420/2, oranica površine 438 m2</w:t>
      </w:r>
    </w:p>
    <w:p w:rsidRDefault="00720B42" w:rsidP="00720B42" w:rsidR="00720B42">
      <w:pPr>
        <w:ind w:left="720"/>
        <w:rPr>
          <w:lang w:val="hr-HR"/>
        </w:rPr>
      </w:pPr>
      <w:r>
        <w:rPr>
          <w:lang w:val="hr-HR"/>
        </w:rPr>
        <w:t>i</w:t>
      </w:r>
    </w:p>
    <w:p w:rsidRDefault="00720B42" w:rsidP="00720B42" w:rsidR="00720B42">
      <w:pPr>
        <w:numPr>
          <w:ilvl w:val="0"/>
          <w:numId w:val="36"/>
        </w:numPr>
        <w:rPr>
          <w:lang w:val="hr-HR"/>
        </w:rPr>
      </w:pPr>
      <w:r>
        <w:rPr>
          <w:lang w:val="hr-HR"/>
        </w:rPr>
        <w:t xml:space="preserve">upisane u z.k.ul. 1399 k.o. </w:t>
      </w:r>
      <w:proofErr w:type="spellStart"/>
      <w:r>
        <w:rPr>
          <w:lang w:val="hr-HR"/>
        </w:rPr>
        <w:t>Grebaštica</w:t>
      </w:r>
      <w:proofErr w:type="spellEnd"/>
      <w:r>
        <w:rPr>
          <w:lang w:val="hr-HR"/>
        </w:rPr>
        <w:t xml:space="preserve"> , z.k.č.br. 418/1 , pašnjak površine 452 m2 </w:t>
      </w:r>
    </w:p>
    <w:p w:rsidRDefault="00720B42" w:rsidP="00720B42" w:rsidR="00720B42">
      <w:pPr>
        <w:ind w:left="720"/>
        <w:rPr>
          <w:lang w:val="hr-HR"/>
        </w:rPr>
      </w:pPr>
      <w:r>
        <w:rPr>
          <w:lang w:val="hr-HR"/>
        </w:rPr>
        <w:t>i z.k.č.br. 420/1 pašnjak , površine 328 m2.</w:t>
      </w:r>
    </w:p>
    <w:p w:rsidRDefault="00720B42" w:rsidP="00720B42" w:rsidR="00720B42">
      <w:pPr>
        <w:rPr>
          <w:lang w:val="hr-HR"/>
        </w:rPr>
      </w:pPr>
    </w:p>
    <w:p w:rsidRDefault="00720B42" w:rsidP="00FB154D" w:rsidR="007E05B4">
      <w:pPr>
        <w:ind w:firstLine="36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prodavati će se kao cjelina</w:t>
      </w:r>
      <w:r w:rsidR="007E05B4">
        <w:rPr>
          <w:sz w:val="22"/>
          <w:szCs w:val="22"/>
          <w:lang w:val="hr-HR"/>
        </w:rPr>
        <w:t xml:space="preserve"> i to </w:t>
      </w:r>
      <w:r>
        <w:rPr>
          <w:sz w:val="22"/>
          <w:szCs w:val="22"/>
          <w:lang w:val="hr-HR"/>
        </w:rPr>
        <w:t xml:space="preserve"> </w:t>
      </w:r>
      <w:r w:rsidR="007E05B4">
        <w:rPr>
          <w:sz w:val="22"/>
          <w:szCs w:val="22"/>
          <w:lang w:val="hr-HR"/>
        </w:rPr>
        <w:t xml:space="preserve"> prikupljanjem pisanih ponuda koje ponude će se otvarati kod javnog bilježnika , po</w:t>
      </w:r>
      <w:r>
        <w:rPr>
          <w:sz w:val="22"/>
          <w:szCs w:val="22"/>
          <w:lang w:val="hr-HR"/>
        </w:rPr>
        <w:t xml:space="preserve"> </w:t>
      </w:r>
      <w:r w:rsidR="007E05B4">
        <w:rPr>
          <w:sz w:val="22"/>
          <w:szCs w:val="22"/>
          <w:lang w:val="hr-HR"/>
        </w:rPr>
        <w:t>početnoj cijeni u visini procijenjene vrijednosti po ovlaštenom sudskom vještaku  i  prihvaćenu od Skupštine vjerovnika.</w:t>
      </w:r>
    </w:p>
    <w:p w:rsidRDefault="00720B42" w:rsidP="00720B42" w:rsidR="00FB154D" w:rsidRPr="00A73382">
      <w:pPr>
        <w:ind w:firstLine="36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U </w:t>
      </w:r>
      <w:r w:rsidR="00FB154D" w:rsidRPr="00A73382">
        <w:rPr>
          <w:sz w:val="22"/>
          <w:szCs w:val="22"/>
          <w:lang w:val="hr-HR"/>
        </w:rPr>
        <w:t>slučaju neuspjele prodaje, cijena će se smanjivati po 20% od procijenjene vrijednosti, s time da se ne mogu prodati ispod 20% od njihove procijenjene vrijednosti.</w:t>
      </w:r>
    </w:p>
    <w:p w:rsidRDefault="00FB154D" w:rsidP="004B6EE6" w:rsidR="00FB154D" w:rsidRPr="00A73382">
      <w:pPr>
        <w:ind w:firstLine="360"/>
        <w:rPr>
          <w:sz w:val="22"/>
          <w:szCs w:val="22"/>
          <w:lang w:val="hr-HR"/>
        </w:rPr>
      </w:pPr>
      <w:r w:rsidRPr="00A73382">
        <w:rPr>
          <w:sz w:val="22"/>
          <w:szCs w:val="22"/>
          <w:lang w:val="hr-HR"/>
        </w:rPr>
        <w:t xml:space="preserve">Oglas o prodaji nekretnina objaviti će se na </w:t>
      </w:r>
      <w:r w:rsidR="004430FE">
        <w:rPr>
          <w:sz w:val="22"/>
          <w:szCs w:val="22"/>
          <w:lang w:val="hr-HR"/>
        </w:rPr>
        <w:t xml:space="preserve">web stranicama  </w:t>
      </w:r>
      <w:proofErr w:type="spellStart"/>
      <w:r w:rsidR="004430FE">
        <w:rPr>
          <w:sz w:val="22"/>
          <w:szCs w:val="22"/>
          <w:lang w:val="hr-HR"/>
        </w:rPr>
        <w:t>VTS</w:t>
      </w:r>
      <w:proofErr w:type="spellEnd"/>
      <w:r w:rsidR="004430FE">
        <w:rPr>
          <w:sz w:val="22"/>
          <w:szCs w:val="22"/>
          <w:lang w:val="hr-HR"/>
        </w:rPr>
        <w:t xml:space="preserve">  RH.</w:t>
      </w:r>
    </w:p>
    <w:p w:rsidRDefault="00F81957" w:rsidP="00A82239" w:rsidR="00F81957">
      <w:pPr>
        <w:rPr>
          <w:sz w:val="22"/>
          <w:szCs w:val="22"/>
          <w:lang w:val="hr-HR"/>
        </w:rPr>
      </w:pPr>
    </w:p>
    <w:p w:rsidRDefault="007E05B4" w:rsidP="00A82239" w:rsidR="007E05B4" w:rsidRPr="00144119">
      <w:pPr>
        <w:rPr>
          <w:sz w:val="22"/>
          <w:szCs w:val="22"/>
          <w:lang w:val="hr-HR"/>
        </w:rPr>
      </w:pPr>
    </w:p>
    <w:p w:rsidRDefault="00D36BB6" w:rsidP="00A65622" w:rsidR="00897EA6" w:rsidRPr="00144119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 xml:space="preserve">U Zagrebu, </w:t>
      </w:r>
      <w:r w:rsidR="00FF6D3B" w:rsidRPr="00144119">
        <w:rPr>
          <w:sz w:val="22"/>
          <w:szCs w:val="22"/>
          <w:lang w:val="hr-HR"/>
        </w:rPr>
        <w:t>2</w:t>
      </w:r>
      <w:r w:rsidR="004B6EE6">
        <w:rPr>
          <w:sz w:val="22"/>
          <w:szCs w:val="22"/>
          <w:lang w:val="hr-HR"/>
        </w:rPr>
        <w:t>3</w:t>
      </w:r>
      <w:r w:rsidRPr="00144119">
        <w:rPr>
          <w:sz w:val="22"/>
          <w:szCs w:val="22"/>
          <w:lang w:val="hr-HR"/>
        </w:rPr>
        <w:t xml:space="preserve">. </w:t>
      </w:r>
      <w:r w:rsidR="004B6EE6">
        <w:rPr>
          <w:sz w:val="22"/>
          <w:szCs w:val="22"/>
          <w:lang w:val="hr-HR"/>
        </w:rPr>
        <w:t>srpnja</w:t>
      </w:r>
      <w:r w:rsidR="000A067E">
        <w:rPr>
          <w:sz w:val="22"/>
          <w:szCs w:val="22"/>
          <w:lang w:val="hr-HR"/>
        </w:rPr>
        <w:t xml:space="preserve"> 2018</w:t>
      </w:r>
      <w:r w:rsidRPr="00144119">
        <w:rPr>
          <w:sz w:val="22"/>
          <w:szCs w:val="22"/>
          <w:lang w:val="hr-HR"/>
        </w:rPr>
        <w:t>.</w:t>
      </w:r>
      <w:r w:rsidR="00A65622" w:rsidRPr="00144119">
        <w:rPr>
          <w:sz w:val="22"/>
          <w:szCs w:val="22"/>
          <w:lang w:val="hr-HR"/>
        </w:rPr>
        <w:t xml:space="preserve">                        </w:t>
      </w:r>
      <w:r w:rsidR="00897EA6" w:rsidRPr="00144119">
        <w:rPr>
          <w:sz w:val="22"/>
          <w:szCs w:val="22"/>
          <w:lang w:val="hr-HR"/>
        </w:rPr>
        <w:tab/>
      </w:r>
      <w:r w:rsidR="00897EA6" w:rsidRPr="00144119">
        <w:rPr>
          <w:sz w:val="22"/>
          <w:szCs w:val="22"/>
          <w:lang w:val="hr-HR"/>
        </w:rPr>
        <w:tab/>
        <w:t>Stečajni upravitelj</w:t>
      </w:r>
    </w:p>
    <w:p w:rsidRDefault="00897EA6" w:rsidP="00A65622" w:rsidR="00A65622" w:rsidRPr="00144119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  <w:t xml:space="preserve">Vesna </w:t>
      </w:r>
      <w:proofErr w:type="spellStart"/>
      <w:r w:rsidRPr="00144119">
        <w:rPr>
          <w:sz w:val="22"/>
          <w:szCs w:val="22"/>
          <w:lang w:val="hr-HR"/>
        </w:rPr>
        <w:t>Kocbek</w:t>
      </w:r>
      <w:proofErr w:type="spellEnd"/>
      <w:r w:rsidR="00A65622" w:rsidRPr="00144119">
        <w:rPr>
          <w:sz w:val="22"/>
          <w:szCs w:val="22"/>
          <w:lang w:val="hr-HR"/>
        </w:rPr>
        <w:t xml:space="preserve">                                </w:t>
      </w:r>
      <w:r w:rsidR="00D36BB6" w:rsidRPr="00144119">
        <w:rPr>
          <w:sz w:val="22"/>
          <w:szCs w:val="22"/>
          <w:lang w:val="hr-HR"/>
        </w:rPr>
        <w:t xml:space="preserve">        </w:t>
      </w:r>
    </w:p>
    <w:sectPr w:rsidR="00A65622" w:rsidRPr="00144119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C4C43"/>
    <w:multiLevelType w:val="hybridMultilevel"/>
    <w:tmpl w:val="187E1A16"/>
    <w:lvl w:tplc="FD6EECA4" w:ilvl="0">
      <w:start w:val="1"/>
      <w:numFmt w:val="bullet"/>
      <w:lvlText w:val="-"/>
      <w:lvlJc w:val="left"/>
      <w:pPr>
        <w:ind w:hanging="360" w:left="13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95"/>
      </w:pPr>
      <w:rPr>
        <w:rFonts w:hAnsi="Wingdings" w:ascii="Wingdings" w:hint="default"/>
      </w:rPr>
    </w:lvl>
  </w:abstractNum>
  <w:abstractNum w:abstractNumId="1">
    <w:nsid w:val="05887487"/>
    <w:multiLevelType w:val="hybridMultilevel"/>
    <w:tmpl w:val="95708D72"/>
    <w:lvl w:tplc="3E14E99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69C453C"/>
    <w:multiLevelType w:val="hybridMultilevel"/>
    <w:tmpl w:val="B50617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C1959A3"/>
    <w:multiLevelType w:val="hybridMultilevel"/>
    <w:tmpl w:val="6F4E5FF0"/>
    <w:lvl w:tplc="6DB67394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0DCB572D"/>
    <w:multiLevelType w:val="hybridMultilevel"/>
    <w:tmpl w:val="2FFE8B56"/>
    <w:lvl w:tplc="2C90E93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0E8F2905"/>
    <w:multiLevelType w:val="hybridMultilevel"/>
    <w:tmpl w:val="79D2DA2C"/>
    <w:lvl w:tplc="88B03834" w:ilvl="0">
      <w:start w:val="1"/>
      <w:numFmt w:val="upp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08F6E8A"/>
    <w:multiLevelType w:val="hybridMultilevel"/>
    <w:tmpl w:val="B89EF822"/>
    <w:lvl w:tplc="4CBEA4B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343189D"/>
    <w:multiLevelType w:val="hybridMultilevel"/>
    <w:tmpl w:val="5ED2276C"/>
    <w:lvl w:tplc="1E646086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8">
    <w:nsid w:val="14497881"/>
    <w:multiLevelType w:val="hybridMultilevel"/>
    <w:tmpl w:val="423A39B2"/>
    <w:lvl w:tplc="A5DA3406" w:ilvl="0">
      <w:start w:val="4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1B3E4F1F"/>
    <w:multiLevelType w:val="hybridMultilevel"/>
    <w:tmpl w:val="354E4FC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BC473A6"/>
    <w:multiLevelType w:val="hybridMultilevel"/>
    <w:tmpl w:val="9C3E781C"/>
    <w:lvl w:tplc="155CCB66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1">
    <w:nsid w:val="1D2D7470"/>
    <w:multiLevelType w:val="hybridMultilevel"/>
    <w:tmpl w:val="1C3C9140"/>
    <w:lvl w:tplc="120CBE6E" w:ilvl="0">
      <w:start w:val="5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1FA41DAD"/>
    <w:multiLevelType w:val="hybridMultilevel"/>
    <w:tmpl w:val="85E2B2CA"/>
    <w:lvl w:tplc="FE90A39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1FF81CD9"/>
    <w:multiLevelType w:val="hybridMultilevel"/>
    <w:tmpl w:val="B852956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311789E"/>
    <w:multiLevelType w:val="hybridMultilevel"/>
    <w:tmpl w:val="D29C331A"/>
    <w:lvl w:tplc="150A7CD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24D256D2"/>
    <w:multiLevelType w:val="hybridMultilevel"/>
    <w:tmpl w:val="B7941A90"/>
    <w:lvl w:tplc="1FDA6CA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2B773CEC"/>
    <w:multiLevelType w:val="hybridMultilevel"/>
    <w:tmpl w:val="100A97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D8F6FE9"/>
    <w:multiLevelType w:val="hybridMultilevel"/>
    <w:tmpl w:val="C9C8A48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05636"/>
    <w:multiLevelType w:val="hybridMultilevel"/>
    <w:tmpl w:val="FB5201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1CC2D70"/>
    <w:multiLevelType w:val="hybridMultilevel"/>
    <w:tmpl w:val="04405F0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344F07A5"/>
    <w:multiLevelType w:val="hybridMultilevel"/>
    <w:tmpl w:val="8BF811E0"/>
    <w:lvl w:tplc="662AC72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384B5EF4"/>
    <w:multiLevelType w:val="hybridMultilevel"/>
    <w:tmpl w:val="B2261110"/>
    <w:lvl w:tplc="65D630D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389324B7"/>
    <w:multiLevelType w:val="hybridMultilevel"/>
    <w:tmpl w:val="C3E01AE8"/>
    <w:lvl w:tplc="CD6094A4" w:ilvl="0">
      <w:start w:val="1"/>
      <w:numFmt w:val="bullet"/>
      <w:lvlText w:val="-"/>
      <w:lvlJc w:val="left"/>
      <w:pPr>
        <w:tabs>
          <w:tab w:pos="1380" w:val="num"/>
        </w:tabs>
        <w:ind w:hanging="360" w:left="13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100" w:val="num"/>
        </w:tabs>
        <w:ind w:hanging="360" w:left="21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820" w:val="num"/>
        </w:tabs>
        <w:ind w:hanging="360" w:left="28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540" w:val="num"/>
        </w:tabs>
        <w:ind w:hanging="360" w:left="35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260" w:val="num"/>
        </w:tabs>
        <w:ind w:hanging="360" w:left="42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980" w:val="num"/>
        </w:tabs>
        <w:ind w:hanging="360" w:left="49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700" w:val="num"/>
        </w:tabs>
        <w:ind w:hanging="360" w:left="57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420" w:val="num"/>
        </w:tabs>
        <w:ind w:hanging="360" w:left="64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140" w:val="num"/>
        </w:tabs>
        <w:ind w:hanging="360" w:left="7140"/>
      </w:pPr>
      <w:rPr>
        <w:rFonts w:hAnsi="Wingdings" w:ascii="Wingdings" w:hint="default"/>
      </w:rPr>
    </w:lvl>
  </w:abstractNum>
  <w:abstractNum w:abstractNumId="23">
    <w:nsid w:val="3AA62101"/>
    <w:multiLevelType w:val="hybridMultilevel"/>
    <w:tmpl w:val="E9C4C594"/>
    <w:lvl w:tplc="87ECE12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40BF2052"/>
    <w:multiLevelType w:val="hybridMultilevel"/>
    <w:tmpl w:val="6B04ED34"/>
    <w:lvl w:tplc="F49A451A" w:ilvl="0">
      <w:start w:val="3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38A5792"/>
    <w:multiLevelType w:val="hybridMultilevel"/>
    <w:tmpl w:val="B8C013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53707C8"/>
    <w:multiLevelType w:val="hybridMultilevel"/>
    <w:tmpl w:val="1C48488E"/>
    <w:lvl w:tplc="416A0A0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CAD4D39"/>
    <w:multiLevelType w:val="hybridMultilevel"/>
    <w:tmpl w:val="594068DC"/>
    <w:lvl w:tplc="863059A4" w:ilvl="0"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8">
    <w:nsid w:val="4DEC0CAA"/>
    <w:multiLevelType w:val="hybridMultilevel"/>
    <w:tmpl w:val="1B9A608A"/>
    <w:lvl w:tplc="821E44B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55141BC8"/>
    <w:multiLevelType w:val="hybridMultilevel"/>
    <w:tmpl w:val="5B0A1160"/>
    <w:lvl w:tplc="45F2C6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81868A9"/>
    <w:multiLevelType w:val="hybridMultilevel"/>
    <w:tmpl w:val="EB98B5C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FCA1451"/>
    <w:multiLevelType w:val="hybridMultilevel"/>
    <w:tmpl w:val="9CC6D8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39222B4"/>
    <w:multiLevelType w:val="hybridMultilevel"/>
    <w:tmpl w:val="DD6030F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90413A0"/>
    <w:multiLevelType w:val="hybridMultilevel"/>
    <w:tmpl w:val="24985C26"/>
    <w:lvl w:tplc="4DB0AFD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6DC27802"/>
    <w:multiLevelType w:val="hybridMultilevel"/>
    <w:tmpl w:val="6ADE46AE"/>
    <w:lvl w:tplc="32229346" w:ilvl="0">
      <w:start w:val="1"/>
      <w:numFmt w:val="lowerLetter"/>
      <w:lvlText w:val="%1)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5">
    <w:nsid w:val="71506BD1"/>
    <w:multiLevelType w:val="hybridMultilevel"/>
    <w:tmpl w:val="6B341BF0"/>
    <w:lvl w:tplc="D05E2A6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722F3AA9"/>
    <w:multiLevelType w:val="hybridMultilevel"/>
    <w:tmpl w:val="72A233F6"/>
    <w:lvl w:tplc="CC2EA0DA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4F47C9C"/>
    <w:multiLevelType w:val="hybridMultilevel"/>
    <w:tmpl w:val="EDFC785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6710D5D"/>
    <w:multiLevelType w:val="hybridMultilevel"/>
    <w:tmpl w:val="D4600B9E"/>
    <w:lvl w:tplc="6778FB2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9">
    <w:nsid w:val="7D445E31"/>
    <w:multiLevelType w:val="hybridMultilevel"/>
    <w:tmpl w:val="4724B0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DCE15CA"/>
    <w:multiLevelType w:val="hybridMultilevel"/>
    <w:tmpl w:val="0ACEC7A6"/>
    <w:lvl w:tplc="FA98465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3"/>
  </w:num>
  <w:num w:numId="2">
    <w:abstractNumId w:val="20"/>
  </w:num>
  <w:num w:numId="3">
    <w:abstractNumId w:val="10"/>
  </w:num>
  <w:num w:numId="4">
    <w:abstractNumId w:val="35"/>
  </w:num>
  <w:num w:numId="5">
    <w:abstractNumId w:val="25"/>
  </w:num>
  <w:num w:numId="6">
    <w:abstractNumId w:val="22"/>
  </w:num>
  <w:num w:numId="7">
    <w:abstractNumId w:val="17"/>
  </w:num>
  <w:num w:numId="8">
    <w:abstractNumId w:val="32"/>
  </w:num>
  <w:num w:numId="9">
    <w:abstractNumId w:val="21"/>
  </w:num>
  <w:num w:numId="10">
    <w:abstractNumId w:val="11"/>
  </w:num>
  <w:num w:numId="11">
    <w:abstractNumId w:val="6"/>
  </w:num>
  <w:num w:numId="12">
    <w:abstractNumId w:val="26"/>
  </w:num>
  <w:num w:numId="13">
    <w:abstractNumId w:val="40"/>
  </w:num>
  <w:num w:numId="14">
    <w:abstractNumId w:val="9"/>
  </w:num>
  <w:num w:numId="15">
    <w:abstractNumId w:val="29"/>
  </w:num>
  <w:num w:numId="16">
    <w:abstractNumId w:val="27"/>
  </w:num>
  <w:num w:numId="17">
    <w:abstractNumId w:val="37"/>
  </w:num>
  <w:num w:numId="18">
    <w:abstractNumId w:val="13"/>
  </w:num>
  <w:num w:numId="19">
    <w:abstractNumId w:val="30"/>
  </w:num>
  <w:num w:numId="20">
    <w:abstractNumId w:val="14"/>
  </w:num>
  <w:num w:numId="21">
    <w:abstractNumId w:val="31"/>
  </w:num>
  <w:num w:numId="22">
    <w:abstractNumId w:val="24"/>
  </w:num>
  <w:num w:numId="23">
    <w:abstractNumId w:val="39"/>
  </w:num>
  <w:num w:numId="24">
    <w:abstractNumId w:val="0"/>
  </w:num>
  <w:num w:numId="25">
    <w:abstractNumId w:val="12"/>
  </w:num>
  <w:num w:numId="26">
    <w:abstractNumId w:val="8"/>
  </w:num>
  <w:num w:numId="27">
    <w:abstractNumId w:val="28"/>
  </w:num>
  <w:num w:numId="28">
    <w:abstractNumId w:val="7"/>
  </w:num>
  <w:num w:numId="29">
    <w:abstractNumId w:val="33"/>
  </w:num>
  <w:num w:numId="30">
    <w:abstractNumId w:val="34"/>
  </w:num>
  <w:num w:numId="31">
    <w:abstractNumId w:val="3"/>
  </w:num>
  <w:num w:numId="32">
    <w:abstractNumId w:val="36"/>
  </w:num>
  <w:num w:numId="33">
    <w:abstractNumId w:val="16"/>
  </w:num>
  <w:num w:numId="34">
    <w:abstractNumId w:val="38"/>
  </w:num>
  <w:num w:numId="35">
    <w:abstractNumId w:val="2"/>
  </w:num>
  <w:num w:numId="36">
    <w:abstractNumId w:val="4"/>
  </w:num>
  <w:num w:numId="37">
    <w:abstractNumId w:val="15"/>
  </w:num>
  <w:num w:numId="38">
    <w:abstractNumId w:val="5"/>
  </w:num>
  <w:num w:numId="39">
    <w:abstractNumId w:val="18"/>
  </w:num>
  <w:num w:numId="40">
    <w:abstractNumId w:val="19"/>
  </w:num>
  <w:num w:numId="4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8CA"/>
    <w:rsid w:val="0000006D"/>
    <w:rsid w:val="00001ED4"/>
    <w:rsid w:val="0000292B"/>
    <w:rsid w:val="000058FB"/>
    <w:rsid w:val="0000620A"/>
    <w:rsid w:val="00006F2E"/>
    <w:rsid w:val="00007546"/>
    <w:rsid w:val="00007792"/>
    <w:rsid w:val="00010A99"/>
    <w:rsid w:val="00010FC4"/>
    <w:rsid w:val="00011374"/>
    <w:rsid w:val="00016BB3"/>
    <w:rsid w:val="00017385"/>
    <w:rsid w:val="00021E3B"/>
    <w:rsid w:val="00026A67"/>
    <w:rsid w:val="00031D0F"/>
    <w:rsid w:val="000338AF"/>
    <w:rsid w:val="0003438E"/>
    <w:rsid w:val="00034A9E"/>
    <w:rsid w:val="00036A74"/>
    <w:rsid w:val="00037BF2"/>
    <w:rsid w:val="00044017"/>
    <w:rsid w:val="000447D1"/>
    <w:rsid w:val="00046F58"/>
    <w:rsid w:val="00052D90"/>
    <w:rsid w:val="00053641"/>
    <w:rsid w:val="00056CF6"/>
    <w:rsid w:val="0006410A"/>
    <w:rsid w:val="000662DF"/>
    <w:rsid w:val="00066E53"/>
    <w:rsid w:val="00070E92"/>
    <w:rsid w:val="000729D0"/>
    <w:rsid w:val="00073AEE"/>
    <w:rsid w:val="000743D9"/>
    <w:rsid w:val="00075E54"/>
    <w:rsid w:val="00077C5D"/>
    <w:rsid w:val="00080D2D"/>
    <w:rsid w:val="00082BB1"/>
    <w:rsid w:val="000868D8"/>
    <w:rsid w:val="00090B2B"/>
    <w:rsid w:val="00092664"/>
    <w:rsid w:val="00093B90"/>
    <w:rsid w:val="00097FE1"/>
    <w:rsid w:val="000A067E"/>
    <w:rsid w:val="000A4430"/>
    <w:rsid w:val="000A4E8E"/>
    <w:rsid w:val="000A71C7"/>
    <w:rsid w:val="000A771C"/>
    <w:rsid w:val="000B0312"/>
    <w:rsid w:val="000B08A1"/>
    <w:rsid w:val="000B40AD"/>
    <w:rsid w:val="000B433D"/>
    <w:rsid w:val="000C2990"/>
    <w:rsid w:val="000C5A63"/>
    <w:rsid w:val="000D0B96"/>
    <w:rsid w:val="000D3298"/>
    <w:rsid w:val="000D37F1"/>
    <w:rsid w:val="000D64E6"/>
    <w:rsid w:val="000D7A81"/>
    <w:rsid w:val="000E571E"/>
    <w:rsid w:val="000F0DFC"/>
    <w:rsid w:val="000F4149"/>
    <w:rsid w:val="000F5B2F"/>
    <w:rsid w:val="000F7595"/>
    <w:rsid w:val="0010171B"/>
    <w:rsid w:val="0010526A"/>
    <w:rsid w:val="001105E1"/>
    <w:rsid w:val="00112D46"/>
    <w:rsid w:val="00114751"/>
    <w:rsid w:val="00115FD4"/>
    <w:rsid w:val="00126CC8"/>
    <w:rsid w:val="00132884"/>
    <w:rsid w:val="00134BFA"/>
    <w:rsid w:val="00136D6A"/>
    <w:rsid w:val="00137413"/>
    <w:rsid w:val="001374DD"/>
    <w:rsid w:val="00141EBB"/>
    <w:rsid w:val="00144119"/>
    <w:rsid w:val="00145324"/>
    <w:rsid w:val="00145CCD"/>
    <w:rsid w:val="00152912"/>
    <w:rsid w:val="001540A4"/>
    <w:rsid w:val="0015427D"/>
    <w:rsid w:val="00155201"/>
    <w:rsid w:val="001553AA"/>
    <w:rsid w:val="00157F0E"/>
    <w:rsid w:val="00160A7F"/>
    <w:rsid w:val="001615F4"/>
    <w:rsid w:val="00162E99"/>
    <w:rsid w:val="00163252"/>
    <w:rsid w:val="00163DB9"/>
    <w:rsid w:val="00164E3C"/>
    <w:rsid w:val="00166AC5"/>
    <w:rsid w:val="00166B87"/>
    <w:rsid w:val="00166D73"/>
    <w:rsid w:val="00172F83"/>
    <w:rsid w:val="001737B7"/>
    <w:rsid w:val="00180F30"/>
    <w:rsid w:val="00181EF5"/>
    <w:rsid w:val="00185117"/>
    <w:rsid w:val="0019203F"/>
    <w:rsid w:val="001930F9"/>
    <w:rsid w:val="001945EA"/>
    <w:rsid w:val="001B1A46"/>
    <w:rsid w:val="001B2148"/>
    <w:rsid w:val="001B6D80"/>
    <w:rsid w:val="001B6EEF"/>
    <w:rsid w:val="001B79AB"/>
    <w:rsid w:val="001C16F2"/>
    <w:rsid w:val="001C4138"/>
    <w:rsid w:val="001C5900"/>
    <w:rsid w:val="001C5918"/>
    <w:rsid w:val="001D2704"/>
    <w:rsid w:val="001D47C8"/>
    <w:rsid w:val="001E657B"/>
    <w:rsid w:val="001E7A90"/>
    <w:rsid w:val="001F4B33"/>
    <w:rsid w:val="00203F8B"/>
    <w:rsid w:val="002040DE"/>
    <w:rsid w:val="00210CF8"/>
    <w:rsid w:val="00210D4D"/>
    <w:rsid w:val="002127AE"/>
    <w:rsid w:val="0021437A"/>
    <w:rsid w:val="00220FEB"/>
    <w:rsid w:val="00232242"/>
    <w:rsid w:val="0023333C"/>
    <w:rsid w:val="00235BC4"/>
    <w:rsid w:val="002372AC"/>
    <w:rsid w:val="00237661"/>
    <w:rsid w:val="00237DF4"/>
    <w:rsid w:val="0024145D"/>
    <w:rsid w:val="00243543"/>
    <w:rsid w:val="00244D37"/>
    <w:rsid w:val="00244D5E"/>
    <w:rsid w:val="00247BC1"/>
    <w:rsid w:val="00247F5B"/>
    <w:rsid w:val="0025152D"/>
    <w:rsid w:val="002541C5"/>
    <w:rsid w:val="00256C01"/>
    <w:rsid w:val="00260196"/>
    <w:rsid w:val="00260D65"/>
    <w:rsid w:val="00261F0A"/>
    <w:rsid w:val="00270665"/>
    <w:rsid w:val="002718D4"/>
    <w:rsid w:val="0027193A"/>
    <w:rsid w:val="00272F5F"/>
    <w:rsid w:val="00273765"/>
    <w:rsid w:val="00280331"/>
    <w:rsid w:val="0028071D"/>
    <w:rsid w:val="00280C42"/>
    <w:rsid w:val="00281E3D"/>
    <w:rsid w:val="002827AC"/>
    <w:rsid w:val="00282C15"/>
    <w:rsid w:val="00283641"/>
    <w:rsid w:val="00283BB4"/>
    <w:rsid w:val="002852C5"/>
    <w:rsid w:val="0029231A"/>
    <w:rsid w:val="00293058"/>
    <w:rsid w:val="002938A2"/>
    <w:rsid w:val="00295AC5"/>
    <w:rsid w:val="00295C33"/>
    <w:rsid w:val="00296217"/>
    <w:rsid w:val="002A1E55"/>
    <w:rsid w:val="002A3582"/>
    <w:rsid w:val="002A620D"/>
    <w:rsid w:val="002A6B0D"/>
    <w:rsid w:val="002A7EB8"/>
    <w:rsid w:val="002B217E"/>
    <w:rsid w:val="002B2714"/>
    <w:rsid w:val="002B3109"/>
    <w:rsid w:val="002B7619"/>
    <w:rsid w:val="002B7E70"/>
    <w:rsid w:val="002D3E61"/>
    <w:rsid w:val="002D734D"/>
    <w:rsid w:val="002E0D60"/>
    <w:rsid w:val="002E37E6"/>
    <w:rsid w:val="002E4781"/>
    <w:rsid w:val="002E7809"/>
    <w:rsid w:val="002F486F"/>
    <w:rsid w:val="002F7191"/>
    <w:rsid w:val="002F7334"/>
    <w:rsid w:val="00305115"/>
    <w:rsid w:val="00312ED9"/>
    <w:rsid w:val="0031458E"/>
    <w:rsid w:val="00320A1E"/>
    <w:rsid w:val="00320FB9"/>
    <w:rsid w:val="003223CE"/>
    <w:rsid w:val="00322DAE"/>
    <w:rsid w:val="00323732"/>
    <w:rsid w:val="003246F0"/>
    <w:rsid w:val="00325088"/>
    <w:rsid w:val="0032534E"/>
    <w:rsid w:val="0032699E"/>
    <w:rsid w:val="003270B9"/>
    <w:rsid w:val="0033073D"/>
    <w:rsid w:val="003368E8"/>
    <w:rsid w:val="00336E79"/>
    <w:rsid w:val="00340E3C"/>
    <w:rsid w:val="00342612"/>
    <w:rsid w:val="00343784"/>
    <w:rsid w:val="00343BD1"/>
    <w:rsid w:val="0034786A"/>
    <w:rsid w:val="00350733"/>
    <w:rsid w:val="00352576"/>
    <w:rsid w:val="0035277C"/>
    <w:rsid w:val="00353398"/>
    <w:rsid w:val="00354FFF"/>
    <w:rsid w:val="00355309"/>
    <w:rsid w:val="00355D6C"/>
    <w:rsid w:val="00357E7F"/>
    <w:rsid w:val="003612DA"/>
    <w:rsid w:val="00362577"/>
    <w:rsid w:val="0036472A"/>
    <w:rsid w:val="00371531"/>
    <w:rsid w:val="00372470"/>
    <w:rsid w:val="00372B02"/>
    <w:rsid w:val="003742B3"/>
    <w:rsid w:val="00377400"/>
    <w:rsid w:val="00385F73"/>
    <w:rsid w:val="0038713D"/>
    <w:rsid w:val="0039116A"/>
    <w:rsid w:val="0039442A"/>
    <w:rsid w:val="00396B48"/>
    <w:rsid w:val="00397512"/>
    <w:rsid w:val="003A0D3E"/>
    <w:rsid w:val="003A3004"/>
    <w:rsid w:val="003A4890"/>
    <w:rsid w:val="003A7D85"/>
    <w:rsid w:val="003B2A93"/>
    <w:rsid w:val="003C0DBA"/>
    <w:rsid w:val="003C1555"/>
    <w:rsid w:val="003C2B6E"/>
    <w:rsid w:val="003C523B"/>
    <w:rsid w:val="003C7366"/>
    <w:rsid w:val="003D28BF"/>
    <w:rsid w:val="003D298F"/>
    <w:rsid w:val="003E0553"/>
    <w:rsid w:val="003E1318"/>
    <w:rsid w:val="003E2B31"/>
    <w:rsid w:val="003F394C"/>
    <w:rsid w:val="003F7698"/>
    <w:rsid w:val="00405671"/>
    <w:rsid w:val="00405F4B"/>
    <w:rsid w:val="00410B21"/>
    <w:rsid w:val="00412C17"/>
    <w:rsid w:val="00413379"/>
    <w:rsid w:val="00413EAE"/>
    <w:rsid w:val="0041441A"/>
    <w:rsid w:val="00415C71"/>
    <w:rsid w:val="0041752D"/>
    <w:rsid w:val="004206D1"/>
    <w:rsid w:val="00423E53"/>
    <w:rsid w:val="004248B2"/>
    <w:rsid w:val="00426CC0"/>
    <w:rsid w:val="00426F4C"/>
    <w:rsid w:val="0042766E"/>
    <w:rsid w:val="00430CF6"/>
    <w:rsid w:val="0043111B"/>
    <w:rsid w:val="00434C28"/>
    <w:rsid w:val="00434E15"/>
    <w:rsid w:val="004413F9"/>
    <w:rsid w:val="004430FE"/>
    <w:rsid w:val="004459BB"/>
    <w:rsid w:val="004471A2"/>
    <w:rsid w:val="0044799A"/>
    <w:rsid w:val="0045125C"/>
    <w:rsid w:val="00453F3C"/>
    <w:rsid w:val="0045404C"/>
    <w:rsid w:val="004542FF"/>
    <w:rsid w:val="00457A8F"/>
    <w:rsid w:val="00460062"/>
    <w:rsid w:val="004605E1"/>
    <w:rsid w:val="004610A1"/>
    <w:rsid w:val="00461DA1"/>
    <w:rsid w:val="00462F8E"/>
    <w:rsid w:val="0046440A"/>
    <w:rsid w:val="00465C7D"/>
    <w:rsid w:val="004706C5"/>
    <w:rsid w:val="00472232"/>
    <w:rsid w:val="00477205"/>
    <w:rsid w:val="004852C8"/>
    <w:rsid w:val="00487240"/>
    <w:rsid w:val="004874E1"/>
    <w:rsid w:val="004874F6"/>
    <w:rsid w:val="00487CAD"/>
    <w:rsid w:val="00497222"/>
    <w:rsid w:val="004A1174"/>
    <w:rsid w:val="004A36C3"/>
    <w:rsid w:val="004A3A54"/>
    <w:rsid w:val="004A4DAB"/>
    <w:rsid w:val="004A5FFB"/>
    <w:rsid w:val="004A6635"/>
    <w:rsid w:val="004A6BB4"/>
    <w:rsid w:val="004B16FD"/>
    <w:rsid w:val="004B6EE6"/>
    <w:rsid w:val="004C2DCC"/>
    <w:rsid w:val="004C595D"/>
    <w:rsid w:val="004C640D"/>
    <w:rsid w:val="004C6E54"/>
    <w:rsid w:val="004D012D"/>
    <w:rsid w:val="004D027D"/>
    <w:rsid w:val="004D05AC"/>
    <w:rsid w:val="004D33E5"/>
    <w:rsid w:val="004D3A09"/>
    <w:rsid w:val="004D67EF"/>
    <w:rsid w:val="004D7043"/>
    <w:rsid w:val="004E4A84"/>
    <w:rsid w:val="004E4E76"/>
    <w:rsid w:val="004E5CDD"/>
    <w:rsid w:val="004E7471"/>
    <w:rsid w:val="004E74C3"/>
    <w:rsid w:val="004F1682"/>
    <w:rsid w:val="004F2446"/>
    <w:rsid w:val="004F24A5"/>
    <w:rsid w:val="004F415F"/>
    <w:rsid w:val="004F7897"/>
    <w:rsid w:val="0050014A"/>
    <w:rsid w:val="00505765"/>
    <w:rsid w:val="00507752"/>
    <w:rsid w:val="00513D07"/>
    <w:rsid w:val="00515181"/>
    <w:rsid w:val="00515B40"/>
    <w:rsid w:val="00515B7F"/>
    <w:rsid w:val="00517192"/>
    <w:rsid w:val="00520208"/>
    <w:rsid w:val="00522894"/>
    <w:rsid w:val="0052795D"/>
    <w:rsid w:val="005323E3"/>
    <w:rsid w:val="00535152"/>
    <w:rsid w:val="00535332"/>
    <w:rsid w:val="005403AE"/>
    <w:rsid w:val="00545EF3"/>
    <w:rsid w:val="00551F31"/>
    <w:rsid w:val="005526A9"/>
    <w:rsid w:val="005534E3"/>
    <w:rsid w:val="005564EC"/>
    <w:rsid w:val="0056195E"/>
    <w:rsid w:val="00565FA3"/>
    <w:rsid w:val="00571AF1"/>
    <w:rsid w:val="00572DD2"/>
    <w:rsid w:val="00576936"/>
    <w:rsid w:val="00576CED"/>
    <w:rsid w:val="00580A0C"/>
    <w:rsid w:val="005817F6"/>
    <w:rsid w:val="00583321"/>
    <w:rsid w:val="00584DA7"/>
    <w:rsid w:val="00585304"/>
    <w:rsid w:val="005867CF"/>
    <w:rsid w:val="0059216B"/>
    <w:rsid w:val="005938A7"/>
    <w:rsid w:val="00597B47"/>
    <w:rsid w:val="00597F27"/>
    <w:rsid w:val="005A33C6"/>
    <w:rsid w:val="005A689B"/>
    <w:rsid w:val="005B29A1"/>
    <w:rsid w:val="005B40BE"/>
    <w:rsid w:val="005B4655"/>
    <w:rsid w:val="005B4834"/>
    <w:rsid w:val="005B5F5D"/>
    <w:rsid w:val="005B6C60"/>
    <w:rsid w:val="005C0193"/>
    <w:rsid w:val="005C136E"/>
    <w:rsid w:val="005C29A6"/>
    <w:rsid w:val="005C67AE"/>
    <w:rsid w:val="005D0486"/>
    <w:rsid w:val="005D232D"/>
    <w:rsid w:val="005D2CA8"/>
    <w:rsid w:val="005D48CC"/>
    <w:rsid w:val="005D69A7"/>
    <w:rsid w:val="005D7A0C"/>
    <w:rsid w:val="005E083E"/>
    <w:rsid w:val="005E0E6E"/>
    <w:rsid w:val="005E1992"/>
    <w:rsid w:val="005E1E42"/>
    <w:rsid w:val="005E6AC6"/>
    <w:rsid w:val="005E6D5F"/>
    <w:rsid w:val="005E7FC6"/>
    <w:rsid w:val="005F2E36"/>
    <w:rsid w:val="005F38E7"/>
    <w:rsid w:val="005F5600"/>
    <w:rsid w:val="005F6209"/>
    <w:rsid w:val="005F65FC"/>
    <w:rsid w:val="005F789C"/>
    <w:rsid w:val="006020F0"/>
    <w:rsid w:val="00603481"/>
    <w:rsid w:val="00604CF8"/>
    <w:rsid w:val="00605B68"/>
    <w:rsid w:val="00606263"/>
    <w:rsid w:val="0060764B"/>
    <w:rsid w:val="006100FC"/>
    <w:rsid w:val="006121B0"/>
    <w:rsid w:val="00612A64"/>
    <w:rsid w:val="00614639"/>
    <w:rsid w:val="006148A0"/>
    <w:rsid w:val="006213CC"/>
    <w:rsid w:val="00622447"/>
    <w:rsid w:val="00625080"/>
    <w:rsid w:val="00625326"/>
    <w:rsid w:val="00627B0B"/>
    <w:rsid w:val="006304CE"/>
    <w:rsid w:val="00632330"/>
    <w:rsid w:val="00634634"/>
    <w:rsid w:val="00634BFE"/>
    <w:rsid w:val="00635737"/>
    <w:rsid w:val="006366A1"/>
    <w:rsid w:val="00640484"/>
    <w:rsid w:val="006420F9"/>
    <w:rsid w:val="006425A7"/>
    <w:rsid w:val="0065006B"/>
    <w:rsid w:val="00654608"/>
    <w:rsid w:val="00655720"/>
    <w:rsid w:val="00655903"/>
    <w:rsid w:val="00664770"/>
    <w:rsid w:val="00665FD3"/>
    <w:rsid w:val="0066637A"/>
    <w:rsid w:val="00670868"/>
    <w:rsid w:val="00672B39"/>
    <w:rsid w:val="006831FD"/>
    <w:rsid w:val="00683C8C"/>
    <w:rsid w:val="00684B46"/>
    <w:rsid w:val="0068528F"/>
    <w:rsid w:val="00685B99"/>
    <w:rsid w:val="00686B13"/>
    <w:rsid w:val="00687C0D"/>
    <w:rsid w:val="00690D2E"/>
    <w:rsid w:val="00690DF1"/>
    <w:rsid w:val="00692538"/>
    <w:rsid w:val="00692C54"/>
    <w:rsid w:val="0069391D"/>
    <w:rsid w:val="00695351"/>
    <w:rsid w:val="006967D7"/>
    <w:rsid w:val="00696DA1"/>
    <w:rsid w:val="006A79FA"/>
    <w:rsid w:val="006B2379"/>
    <w:rsid w:val="006B2D35"/>
    <w:rsid w:val="006B37FE"/>
    <w:rsid w:val="006B558D"/>
    <w:rsid w:val="006C0CBA"/>
    <w:rsid w:val="006C3AD7"/>
    <w:rsid w:val="006C3C5B"/>
    <w:rsid w:val="006C6320"/>
    <w:rsid w:val="006C6D6D"/>
    <w:rsid w:val="006D2782"/>
    <w:rsid w:val="006D27A8"/>
    <w:rsid w:val="006D2C8B"/>
    <w:rsid w:val="006D2DFD"/>
    <w:rsid w:val="006D407B"/>
    <w:rsid w:val="006D6BF8"/>
    <w:rsid w:val="006D6C3B"/>
    <w:rsid w:val="006E21AA"/>
    <w:rsid w:val="006E4FEF"/>
    <w:rsid w:val="006E6152"/>
    <w:rsid w:val="006E78CA"/>
    <w:rsid w:val="006F3173"/>
    <w:rsid w:val="006F390E"/>
    <w:rsid w:val="006F5A83"/>
    <w:rsid w:val="006F687E"/>
    <w:rsid w:val="006F7F0F"/>
    <w:rsid w:val="00700596"/>
    <w:rsid w:val="00702200"/>
    <w:rsid w:val="00705CE3"/>
    <w:rsid w:val="00707A53"/>
    <w:rsid w:val="0071078F"/>
    <w:rsid w:val="00716824"/>
    <w:rsid w:val="00717A52"/>
    <w:rsid w:val="00720A84"/>
    <w:rsid w:val="00720B42"/>
    <w:rsid w:val="00724304"/>
    <w:rsid w:val="00726D6B"/>
    <w:rsid w:val="007300FA"/>
    <w:rsid w:val="0073339B"/>
    <w:rsid w:val="00735EAA"/>
    <w:rsid w:val="00736FF7"/>
    <w:rsid w:val="007415D8"/>
    <w:rsid w:val="00742231"/>
    <w:rsid w:val="00744697"/>
    <w:rsid w:val="007447B3"/>
    <w:rsid w:val="00747B7A"/>
    <w:rsid w:val="00751137"/>
    <w:rsid w:val="00752215"/>
    <w:rsid w:val="0075439D"/>
    <w:rsid w:val="00754C20"/>
    <w:rsid w:val="0076121E"/>
    <w:rsid w:val="00761493"/>
    <w:rsid w:val="00762417"/>
    <w:rsid w:val="00762C97"/>
    <w:rsid w:val="00763C8D"/>
    <w:rsid w:val="00766587"/>
    <w:rsid w:val="007671F7"/>
    <w:rsid w:val="00770A2D"/>
    <w:rsid w:val="007723EB"/>
    <w:rsid w:val="00772ABC"/>
    <w:rsid w:val="007758B1"/>
    <w:rsid w:val="00775A78"/>
    <w:rsid w:val="007808AF"/>
    <w:rsid w:val="00783630"/>
    <w:rsid w:val="00783BA1"/>
    <w:rsid w:val="00785488"/>
    <w:rsid w:val="007868D4"/>
    <w:rsid w:val="00787C98"/>
    <w:rsid w:val="00790099"/>
    <w:rsid w:val="00790EEE"/>
    <w:rsid w:val="00791CAE"/>
    <w:rsid w:val="007A1F86"/>
    <w:rsid w:val="007A4405"/>
    <w:rsid w:val="007A7374"/>
    <w:rsid w:val="007A7D1E"/>
    <w:rsid w:val="007B1E11"/>
    <w:rsid w:val="007B510D"/>
    <w:rsid w:val="007B6203"/>
    <w:rsid w:val="007C1462"/>
    <w:rsid w:val="007C19B3"/>
    <w:rsid w:val="007C3CB5"/>
    <w:rsid w:val="007C567C"/>
    <w:rsid w:val="007C7188"/>
    <w:rsid w:val="007D20A5"/>
    <w:rsid w:val="007D2E69"/>
    <w:rsid w:val="007D6929"/>
    <w:rsid w:val="007E05B4"/>
    <w:rsid w:val="007E1650"/>
    <w:rsid w:val="007E266E"/>
    <w:rsid w:val="007E2D0D"/>
    <w:rsid w:val="007E4D53"/>
    <w:rsid w:val="007F1B9F"/>
    <w:rsid w:val="007F5AE1"/>
    <w:rsid w:val="00803EE6"/>
    <w:rsid w:val="00804348"/>
    <w:rsid w:val="00805E2A"/>
    <w:rsid w:val="008141FF"/>
    <w:rsid w:val="0081500A"/>
    <w:rsid w:val="008154B3"/>
    <w:rsid w:val="00816713"/>
    <w:rsid w:val="00817B64"/>
    <w:rsid w:val="00827620"/>
    <w:rsid w:val="00830C75"/>
    <w:rsid w:val="00835056"/>
    <w:rsid w:val="0083568D"/>
    <w:rsid w:val="00837690"/>
    <w:rsid w:val="0084039C"/>
    <w:rsid w:val="00840F52"/>
    <w:rsid w:val="00841447"/>
    <w:rsid w:val="00853372"/>
    <w:rsid w:val="00864A52"/>
    <w:rsid w:val="0086602C"/>
    <w:rsid w:val="00866898"/>
    <w:rsid w:val="00872427"/>
    <w:rsid w:val="00873473"/>
    <w:rsid w:val="0087482F"/>
    <w:rsid w:val="0087513C"/>
    <w:rsid w:val="008753F5"/>
    <w:rsid w:val="00875BAA"/>
    <w:rsid w:val="00876990"/>
    <w:rsid w:val="00882C82"/>
    <w:rsid w:val="00884B07"/>
    <w:rsid w:val="00885B83"/>
    <w:rsid w:val="00891F9E"/>
    <w:rsid w:val="008962B4"/>
    <w:rsid w:val="0089681D"/>
    <w:rsid w:val="00897477"/>
    <w:rsid w:val="00897EA6"/>
    <w:rsid w:val="008A095A"/>
    <w:rsid w:val="008A1364"/>
    <w:rsid w:val="008B2D4B"/>
    <w:rsid w:val="008B4135"/>
    <w:rsid w:val="008B67C1"/>
    <w:rsid w:val="008B6E3C"/>
    <w:rsid w:val="008B7A9F"/>
    <w:rsid w:val="008C4207"/>
    <w:rsid w:val="008D38B1"/>
    <w:rsid w:val="008D4793"/>
    <w:rsid w:val="008D62F7"/>
    <w:rsid w:val="008E032D"/>
    <w:rsid w:val="008E25A8"/>
    <w:rsid w:val="008E66E0"/>
    <w:rsid w:val="008E6C51"/>
    <w:rsid w:val="008E7FB3"/>
    <w:rsid w:val="008F46F6"/>
    <w:rsid w:val="008F6C42"/>
    <w:rsid w:val="009001DE"/>
    <w:rsid w:val="0090112F"/>
    <w:rsid w:val="00906F50"/>
    <w:rsid w:val="00912047"/>
    <w:rsid w:val="009131B3"/>
    <w:rsid w:val="009161BC"/>
    <w:rsid w:val="009161E1"/>
    <w:rsid w:val="00916595"/>
    <w:rsid w:val="009169FF"/>
    <w:rsid w:val="009219EA"/>
    <w:rsid w:val="00921BBE"/>
    <w:rsid w:val="00922692"/>
    <w:rsid w:val="009235B9"/>
    <w:rsid w:val="009321AF"/>
    <w:rsid w:val="00934C7B"/>
    <w:rsid w:val="00935DCF"/>
    <w:rsid w:val="00941616"/>
    <w:rsid w:val="00941A58"/>
    <w:rsid w:val="00944072"/>
    <w:rsid w:val="0094518D"/>
    <w:rsid w:val="00946C99"/>
    <w:rsid w:val="00946CD0"/>
    <w:rsid w:val="0095049F"/>
    <w:rsid w:val="009531BA"/>
    <w:rsid w:val="00954873"/>
    <w:rsid w:val="00954B0B"/>
    <w:rsid w:val="009563FE"/>
    <w:rsid w:val="00957A8A"/>
    <w:rsid w:val="00960355"/>
    <w:rsid w:val="009627CC"/>
    <w:rsid w:val="00965E2F"/>
    <w:rsid w:val="00966D93"/>
    <w:rsid w:val="00967FBF"/>
    <w:rsid w:val="00970480"/>
    <w:rsid w:val="00971FF1"/>
    <w:rsid w:val="00972511"/>
    <w:rsid w:val="00974382"/>
    <w:rsid w:val="009744D4"/>
    <w:rsid w:val="00975AEF"/>
    <w:rsid w:val="00976829"/>
    <w:rsid w:val="00977B53"/>
    <w:rsid w:val="00980B8F"/>
    <w:rsid w:val="00983249"/>
    <w:rsid w:val="00984F80"/>
    <w:rsid w:val="009851D5"/>
    <w:rsid w:val="00986419"/>
    <w:rsid w:val="00987876"/>
    <w:rsid w:val="009907B2"/>
    <w:rsid w:val="009918F1"/>
    <w:rsid w:val="00995252"/>
    <w:rsid w:val="009A17DC"/>
    <w:rsid w:val="009A3734"/>
    <w:rsid w:val="009A52D3"/>
    <w:rsid w:val="009A7282"/>
    <w:rsid w:val="009B0969"/>
    <w:rsid w:val="009B0E4B"/>
    <w:rsid w:val="009B17AF"/>
    <w:rsid w:val="009B4E30"/>
    <w:rsid w:val="009B70BF"/>
    <w:rsid w:val="009C08FF"/>
    <w:rsid w:val="009C2CAB"/>
    <w:rsid w:val="009C2E45"/>
    <w:rsid w:val="009C44F8"/>
    <w:rsid w:val="009C470D"/>
    <w:rsid w:val="009C6C15"/>
    <w:rsid w:val="009D2099"/>
    <w:rsid w:val="009D22B2"/>
    <w:rsid w:val="009D27B1"/>
    <w:rsid w:val="009D5FAE"/>
    <w:rsid w:val="009D765A"/>
    <w:rsid w:val="009D7F74"/>
    <w:rsid w:val="009E7C97"/>
    <w:rsid w:val="009F10F6"/>
    <w:rsid w:val="009F32CB"/>
    <w:rsid w:val="009F3C5D"/>
    <w:rsid w:val="00A01243"/>
    <w:rsid w:val="00A01D19"/>
    <w:rsid w:val="00A06151"/>
    <w:rsid w:val="00A07285"/>
    <w:rsid w:val="00A10462"/>
    <w:rsid w:val="00A10D03"/>
    <w:rsid w:val="00A13A7F"/>
    <w:rsid w:val="00A15977"/>
    <w:rsid w:val="00A17496"/>
    <w:rsid w:val="00A17972"/>
    <w:rsid w:val="00A20B50"/>
    <w:rsid w:val="00A215AA"/>
    <w:rsid w:val="00A221AC"/>
    <w:rsid w:val="00A27870"/>
    <w:rsid w:val="00A27D61"/>
    <w:rsid w:val="00A31579"/>
    <w:rsid w:val="00A34C14"/>
    <w:rsid w:val="00A35485"/>
    <w:rsid w:val="00A359B0"/>
    <w:rsid w:val="00A35C1F"/>
    <w:rsid w:val="00A371E7"/>
    <w:rsid w:val="00A379B4"/>
    <w:rsid w:val="00A44687"/>
    <w:rsid w:val="00A46281"/>
    <w:rsid w:val="00A46A6A"/>
    <w:rsid w:val="00A51CFE"/>
    <w:rsid w:val="00A620A6"/>
    <w:rsid w:val="00A62395"/>
    <w:rsid w:val="00A64F27"/>
    <w:rsid w:val="00A65622"/>
    <w:rsid w:val="00A65F91"/>
    <w:rsid w:val="00A67230"/>
    <w:rsid w:val="00A7070E"/>
    <w:rsid w:val="00A7207D"/>
    <w:rsid w:val="00A72F1C"/>
    <w:rsid w:val="00A73382"/>
    <w:rsid w:val="00A73516"/>
    <w:rsid w:val="00A73A18"/>
    <w:rsid w:val="00A81313"/>
    <w:rsid w:val="00A82239"/>
    <w:rsid w:val="00A827B4"/>
    <w:rsid w:val="00A90981"/>
    <w:rsid w:val="00A91FB2"/>
    <w:rsid w:val="00A93888"/>
    <w:rsid w:val="00A94071"/>
    <w:rsid w:val="00A948C4"/>
    <w:rsid w:val="00A97111"/>
    <w:rsid w:val="00AA0921"/>
    <w:rsid w:val="00AA2FEB"/>
    <w:rsid w:val="00AB4A9F"/>
    <w:rsid w:val="00AB6271"/>
    <w:rsid w:val="00AB66CE"/>
    <w:rsid w:val="00AC0785"/>
    <w:rsid w:val="00AC4D97"/>
    <w:rsid w:val="00AD165C"/>
    <w:rsid w:val="00AD3392"/>
    <w:rsid w:val="00AD3A0D"/>
    <w:rsid w:val="00AD3F8A"/>
    <w:rsid w:val="00AD5788"/>
    <w:rsid w:val="00AE240C"/>
    <w:rsid w:val="00AE251C"/>
    <w:rsid w:val="00AE4F7B"/>
    <w:rsid w:val="00AE56E3"/>
    <w:rsid w:val="00AE59FE"/>
    <w:rsid w:val="00AF0804"/>
    <w:rsid w:val="00AF14BC"/>
    <w:rsid w:val="00AF1956"/>
    <w:rsid w:val="00AF33FA"/>
    <w:rsid w:val="00B06D36"/>
    <w:rsid w:val="00B07199"/>
    <w:rsid w:val="00B1020A"/>
    <w:rsid w:val="00B1071E"/>
    <w:rsid w:val="00B11557"/>
    <w:rsid w:val="00B1226C"/>
    <w:rsid w:val="00B13400"/>
    <w:rsid w:val="00B222D0"/>
    <w:rsid w:val="00B30C71"/>
    <w:rsid w:val="00B30CBC"/>
    <w:rsid w:val="00B32A3C"/>
    <w:rsid w:val="00B36095"/>
    <w:rsid w:val="00B365D3"/>
    <w:rsid w:val="00B3697A"/>
    <w:rsid w:val="00B403D4"/>
    <w:rsid w:val="00B419FB"/>
    <w:rsid w:val="00B46480"/>
    <w:rsid w:val="00B509B7"/>
    <w:rsid w:val="00B55155"/>
    <w:rsid w:val="00B60252"/>
    <w:rsid w:val="00B6039C"/>
    <w:rsid w:val="00B66A98"/>
    <w:rsid w:val="00B7074D"/>
    <w:rsid w:val="00B75F60"/>
    <w:rsid w:val="00B76196"/>
    <w:rsid w:val="00B763DD"/>
    <w:rsid w:val="00B7767F"/>
    <w:rsid w:val="00B817A3"/>
    <w:rsid w:val="00B818C2"/>
    <w:rsid w:val="00B877DC"/>
    <w:rsid w:val="00B90CC6"/>
    <w:rsid w:val="00B94280"/>
    <w:rsid w:val="00B944BC"/>
    <w:rsid w:val="00B97C2C"/>
    <w:rsid w:val="00BA0042"/>
    <w:rsid w:val="00BA11EE"/>
    <w:rsid w:val="00BA1A85"/>
    <w:rsid w:val="00BA668D"/>
    <w:rsid w:val="00BB07BB"/>
    <w:rsid w:val="00BB0FDE"/>
    <w:rsid w:val="00BB617D"/>
    <w:rsid w:val="00BC1CDF"/>
    <w:rsid w:val="00BD1BB2"/>
    <w:rsid w:val="00BD37DE"/>
    <w:rsid w:val="00BD43FA"/>
    <w:rsid w:val="00BD4493"/>
    <w:rsid w:val="00BD500A"/>
    <w:rsid w:val="00BD650C"/>
    <w:rsid w:val="00BD7199"/>
    <w:rsid w:val="00BE09B4"/>
    <w:rsid w:val="00BE2DED"/>
    <w:rsid w:val="00BE395B"/>
    <w:rsid w:val="00BE5DC6"/>
    <w:rsid w:val="00BF0090"/>
    <w:rsid w:val="00BF3256"/>
    <w:rsid w:val="00BF3BF8"/>
    <w:rsid w:val="00BF546B"/>
    <w:rsid w:val="00BF6008"/>
    <w:rsid w:val="00BF6B4C"/>
    <w:rsid w:val="00BF6F08"/>
    <w:rsid w:val="00C010C7"/>
    <w:rsid w:val="00C0111A"/>
    <w:rsid w:val="00C02197"/>
    <w:rsid w:val="00C042AA"/>
    <w:rsid w:val="00C06FDD"/>
    <w:rsid w:val="00C075B4"/>
    <w:rsid w:val="00C07C97"/>
    <w:rsid w:val="00C106D9"/>
    <w:rsid w:val="00C11050"/>
    <w:rsid w:val="00C124B9"/>
    <w:rsid w:val="00C12D83"/>
    <w:rsid w:val="00C14575"/>
    <w:rsid w:val="00C149DF"/>
    <w:rsid w:val="00C162BF"/>
    <w:rsid w:val="00C16316"/>
    <w:rsid w:val="00C16EAA"/>
    <w:rsid w:val="00C20BBD"/>
    <w:rsid w:val="00C26FF2"/>
    <w:rsid w:val="00C34430"/>
    <w:rsid w:val="00C36414"/>
    <w:rsid w:val="00C45896"/>
    <w:rsid w:val="00C458FC"/>
    <w:rsid w:val="00C470C3"/>
    <w:rsid w:val="00C503CE"/>
    <w:rsid w:val="00C5120F"/>
    <w:rsid w:val="00C513A6"/>
    <w:rsid w:val="00C52951"/>
    <w:rsid w:val="00C53B2D"/>
    <w:rsid w:val="00C57E5F"/>
    <w:rsid w:val="00C619C1"/>
    <w:rsid w:val="00C63457"/>
    <w:rsid w:val="00C655B3"/>
    <w:rsid w:val="00C656B0"/>
    <w:rsid w:val="00C66021"/>
    <w:rsid w:val="00C7491B"/>
    <w:rsid w:val="00C76592"/>
    <w:rsid w:val="00C766F0"/>
    <w:rsid w:val="00C769DE"/>
    <w:rsid w:val="00C808A0"/>
    <w:rsid w:val="00C81980"/>
    <w:rsid w:val="00C82A88"/>
    <w:rsid w:val="00C84C27"/>
    <w:rsid w:val="00C84F5F"/>
    <w:rsid w:val="00C854DD"/>
    <w:rsid w:val="00C90702"/>
    <w:rsid w:val="00C9227F"/>
    <w:rsid w:val="00C9372A"/>
    <w:rsid w:val="00C93C4A"/>
    <w:rsid w:val="00C9433A"/>
    <w:rsid w:val="00CA2878"/>
    <w:rsid w:val="00CA3840"/>
    <w:rsid w:val="00CA4349"/>
    <w:rsid w:val="00CA7632"/>
    <w:rsid w:val="00CB0B30"/>
    <w:rsid w:val="00CB0EB5"/>
    <w:rsid w:val="00CB14AA"/>
    <w:rsid w:val="00CB71C1"/>
    <w:rsid w:val="00CC044C"/>
    <w:rsid w:val="00CC1111"/>
    <w:rsid w:val="00CC5D7B"/>
    <w:rsid w:val="00CC7511"/>
    <w:rsid w:val="00CD1EFE"/>
    <w:rsid w:val="00CD3233"/>
    <w:rsid w:val="00CD348D"/>
    <w:rsid w:val="00CD492E"/>
    <w:rsid w:val="00CD5C16"/>
    <w:rsid w:val="00CD6336"/>
    <w:rsid w:val="00CD6F1C"/>
    <w:rsid w:val="00CD764C"/>
    <w:rsid w:val="00CE0106"/>
    <w:rsid w:val="00CE28B5"/>
    <w:rsid w:val="00CE39F1"/>
    <w:rsid w:val="00CE5800"/>
    <w:rsid w:val="00CE5969"/>
    <w:rsid w:val="00CE648F"/>
    <w:rsid w:val="00CF6121"/>
    <w:rsid w:val="00D00BF2"/>
    <w:rsid w:val="00D00C80"/>
    <w:rsid w:val="00D01929"/>
    <w:rsid w:val="00D01BD9"/>
    <w:rsid w:val="00D02A7F"/>
    <w:rsid w:val="00D03C6C"/>
    <w:rsid w:val="00D03D94"/>
    <w:rsid w:val="00D06EB3"/>
    <w:rsid w:val="00D06F6D"/>
    <w:rsid w:val="00D071E0"/>
    <w:rsid w:val="00D105BD"/>
    <w:rsid w:val="00D14D40"/>
    <w:rsid w:val="00D24DBA"/>
    <w:rsid w:val="00D2533B"/>
    <w:rsid w:val="00D27520"/>
    <w:rsid w:val="00D35A23"/>
    <w:rsid w:val="00D36BB6"/>
    <w:rsid w:val="00D37489"/>
    <w:rsid w:val="00D376E8"/>
    <w:rsid w:val="00D41E80"/>
    <w:rsid w:val="00D46306"/>
    <w:rsid w:val="00D46386"/>
    <w:rsid w:val="00D46F88"/>
    <w:rsid w:val="00D47CFC"/>
    <w:rsid w:val="00D52AE6"/>
    <w:rsid w:val="00D53542"/>
    <w:rsid w:val="00D57474"/>
    <w:rsid w:val="00D57E5C"/>
    <w:rsid w:val="00D61F41"/>
    <w:rsid w:val="00D657B8"/>
    <w:rsid w:val="00D65BDD"/>
    <w:rsid w:val="00D65E33"/>
    <w:rsid w:val="00D72928"/>
    <w:rsid w:val="00D77964"/>
    <w:rsid w:val="00D80475"/>
    <w:rsid w:val="00D86F3E"/>
    <w:rsid w:val="00D87B17"/>
    <w:rsid w:val="00D96677"/>
    <w:rsid w:val="00D97B3E"/>
    <w:rsid w:val="00DA1CEC"/>
    <w:rsid w:val="00DA6F2D"/>
    <w:rsid w:val="00DA7504"/>
    <w:rsid w:val="00DB0B0C"/>
    <w:rsid w:val="00DB6B6F"/>
    <w:rsid w:val="00DC0BC5"/>
    <w:rsid w:val="00DC219C"/>
    <w:rsid w:val="00DC262E"/>
    <w:rsid w:val="00DC6EF1"/>
    <w:rsid w:val="00DC7E96"/>
    <w:rsid w:val="00DD03B8"/>
    <w:rsid w:val="00DD1D67"/>
    <w:rsid w:val="00DD6DD0"/>
    <w:rsid w:val="00DE091C"/>
    <w:rsid w:val="00DE1F78"/>
    <w:rsid w:val="00DE403A"/>
    <w:rsid w:val="00DE60DD"/>
    <w:rsid w:val="00DE63FF"/>
    <w:rsid w:val="00DE7839"/>
    <w:rsid w:val="00DF3397"/>
    <w:rsid w:val="00DF799A"/>
    <w:rsid w:val="00DF7D07"/>
    <w:rsid w:val="00DF7E9D"/>
    <w:rsid w:val="00E0007F"/>
    <w:rsid w:val="00E061BA"/>
    <w:rsid w:val="00E12CBF"/>
    <w:rsid w:val="00E137FA"/>
    <w:rsid w:val="00E14F08"/>
    <w:rsid w:val="00E209B6"/>
    <w:rsid w:val="00E212E2"/>
    <w:rsid w:val="00E22BC1"/>
    <w:rsid w:val="00E2568B"/>
    <w:rsid w:val="00E273A0"/>
    <w:rsid w:val="00E300D2"/>
    <w:rsid w:val="00E30912"/>
    <w:rsid w:val="00E31521"/>
    <w:rsid w:val="00E32B2F"/>
    <w:rsid w:val="00E32FFE"/>
    <w:rsid w:val="00E35BB8"/>
    <w:rsid w:val="00E3751E"/>
    <w:rsid w:val="00E406D0"/>
    <w:rsid w:val="00E4088E"/>
    <w:rsid w:val="00E40F4A"/>
    <w:rsid w:val="00E41E07"/>
    <w:rsid w:val="00E42107"/>
    <w:rsid w:val="00E4220E"/>
    <w:rsid w:val="00E437E4"/>
    <w:rsid w:val="00E43DA1"/>
    <w:rsid w:val="00E506D2"/>
    <w:rsid w:val="00E57412"/>
    <w:rsid w:val="00E61898"/>
    <w:rsid w:val="00E64F28"/>
    <w:rsid w:val="00E6532E"/>
    <w:rsid w:val="00E66072"/>
    <w:rsid w:val="00E663AB"/>
    <w:rsid w:val="00E66D94"/>
    <w:rsid w:val="00E71E18"/>
    <w:rsid w:val="00E73733"/>
    <w:rsid w:val="00E750BB"/>
    <w:rsid w:val="00E75299"/>
    <w:rsid w:val="00E7589D"/>
    <w:rsid w:val="00E805D2"/>
    <w:rsid w:val="00E80957"/>
    <w:rsid w:val="00E81AE3"/>
    <w:rsid w:val="00E82092"/>
    <w:rsid w:val="00E8310E"/>
    <w:rsid w:val="00E84418"/>
    <w:rsid w:val="00E84701"/>
    <w:rsid w:val="00E8614B"/>
    <w:rsid w:val="00E86283"/>
    <w:rsid w:val="00E86C64"/>
    <w:rsid w:val="00E87A7C"/>
    <w:rsid w:val="00E95E6B"/>
    <w:rsid w:val="00E96EF3"/>
    <w:rsid w:val="00E97D85"/>
    <w:rsid w:val="00EA0190"/>
    <w:rsid w:val="00EA0DA8"/>
    <w:rsid w:val="00EA0DE9"/>
    <w:rsid w:val="00EA202A"/>
    <w:rsid w:val="00EA209A"/>
    <w:rsid w:val="00EA3050"/>
    <w:rsid w:val="00EA5689"/>
    <w:rsid w:val="00EB1DF4"/>
    <w:rsid w:val="00EB64BB"/>
    <w:rsid w:val="00EB7028"/>
    <w:rsid w:val="00EC2023"/>
    <w:rsid w:val="00EC2DD7"/>
    <w:rsid w:val="00EC7FA1"/>
    <w:rsid w:val="00ED01A0"/>
    <w:rsid w:val="00ED2C9D"/>
    <w:rsid w:val="00ED45EC"/>
    <w:rsid w:val="00ED4FF7"/>
    <w:rsid w:val="00ED52B8"/>
    <w:rsid w:val="00ED5E4D"/>
    <w:rsid w:val="00ED62A1"/>
    <w:rsid w:val="00EE15E4"/>
    <w:rsid w:val="00EE23C9"/>
    <w:rsid w:val="00EE24A2"/>
    <w:rsid w:val="00EF56B3"/>
    <w:rsid w:val="00EF5E07"/>
    <w:rsid w:val="00F0013C"/>
    <w:rsid w:val="00F00BAC"/>
    <w:rsid w:val="00F017B1"/>
    <w:rsid w:val="00F01FD2"/>
    <w:rsid w:val="00F051F9"/>
    <w:rsid w:val="00F05A80"/>
    <w:rsid w:val="00F0711D"/>
    <w:rsid w:val="00F1558E"/>
    <w:rsid w:val="00F21875"/>
    <w:rsid w:val="00F24593"/>
    <w:rsid w:val="00F26C41"/>
    <w:rsid w:val="00F27062"/>
    <w:rsid w:val="00F356E7"/>
    <w:rsid w:val="00F377E5"/>
    <w:rsid w:val="00F411C8"/>
    <w:rsid w:val="00F45385"/>
    <w:rsid w:val="00F46679"/>
    <w:rsid w:val="00F47E46"/>
    <w:rsid w:val="00F51093"/>
    <w:rsid w:val="00F559EE"/>
    <w:rsid w:val="00F57B16"/>
    <w:rsid w:val="00F60158"/>
    <w:rsid w:val="00F605B2"/>
    <w:rsid w:val="00F60D0E"/>
    <w:rsid w:val="00F62F57"/>
    <w:rsid w:val="00F64439"/>
    <w:rsid w:val="00F71A9F"/>
    <w:rsid w:val="00F738CE"/>
    <w:rsid w:val="00F74238"/>
    <w:rsid w:val="00F74D04"/>
    <w:rsid w:val="00F76659"/>
    <w:rsid w:val="00F81957"/>
    <w:rsid w:val="00F91E74"/>
    <w:rsid w:val="00F93876"/>
    <w:rsid w:val="00F957F6"/>
    <w:rsid w:val="00FA10AB"/>
    <w:rsid w:val="00FA2397"/>
    <w:rsid w:val="00FA3DF2"/>
    <w:rsid w:val="00FA4AA6"/>
    <w:rsid w:val="00FA5F87"/>
    <w:rsid w:val="00FA6243"/>
    <w:rsid w:val="00FA749B"/>
    <w:rsid w:val="00FB154D"/>
    <w:rsid w:val="00FC03A3"/>
    <w:rsid w:val="00FC0A36"/>
    <w:rsid w:val="00FC3EDA"/>
    <w:rsid w:val="00FC41F0"/>
    <w:rsid w:val="00FC5362"/>
    <w:rsid w:val="00FC5E35"/>
    <w:rsid w:val="00FC6065"/>
    <w:rsid w:val="00FC6839"/>
    <w:rsid w:val="00FC6F15"/>
    <w:rsid w:val="00FC7306"/>
    <w:rsid w:val="00FD0359"/>
    <w:rsid w:val="00FD0AE9"/>
    <w:rsid w:val="00FD0D65"/>
    <w:rsid w:val="00FD137F"/>
    <w:rsid w:val="00FD2314"/>
    <w:rsid w:val="00FD5C71"/>
    <w:rsid w:val="00FD6154"/>
    <w:rsid w:val="00FE0581"/>
    <w:rsid w:val="00FE3083"/>
    <w:rsid w:val="00FE532A"/>
    <w:rsid w:val="00FE6F0F"/>
    <w:rsid w:val="00FE79EE"/>
    <w:rsid w:val="00FF03E4"/>
    <w:rsid w:val="00FF0A4F"/>
    <w:rsid w:val="00FF10DB"/>
    <w:rsid w:val="00FF2732"/>
    <w:rsid w:val="00FF2BE5"/>
    <w:rsid w:val="00FF59AA"/>
    <w:rsid w:val="00FF6BEC"/>
    <w:rsid w:val="00FF6D3B"/>
    <w:rsid w:val="00FF7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589D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A749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723E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77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7B53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7B53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7B53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7B53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589D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A749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723E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77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B53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7B53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7B5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7B5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5693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56371F-5999-4650-954E-B5D2A837EB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mu</properties:Company>
  <properties:Pages>8</properties:Pages>
  <properties:Words>1935</properties:Words>
  <properties:Characters>11112</properties:Characters>
  <properties:Lines>381</properties:Lines>
  <properties:Paragraphs>178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Odvjetnica</vt:lpstr>
      <vt:lpstr>Odvjetnica</vt:lpstr>
    </vt:vector>
  </properties:TitlesOfParts>
  <properties:LinksUpToDate>false</properties:LinksUpToDate>
  <properties:CharactersWithSpaces>14591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2018-08-13T05:53:00Z</dcterms:created>
  <dc:creator>kocbek</dc:creator>
  <cp:lastModifiedBy>Katarina Drndelić</cp:lastModifiedBy>
  <cp:lastPrinted>2018-02-25T10:04:00Z</cp:lastPrinted>
  <dcterms:modified xmlns:xsi="http://www.w3.org/2001/XMLSchema-instance" xsi:type="dcterms:W3CDTF">2018-08-13T05:53:00Z</dcterms:modified>
  <cp:revision>3</cp:revision>
  <dc:title>Odvjetnica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St-1462/2017-40 / Podnesak - Izvješće stečajnog upravitelja (izvjgrebaštica.docx)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