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2bdfd" w14:paraId="e72bdfd" w:rsidRDefault="007F1718" w:rsidP="00CE7F69" w:rsidR="00CE7F69">
      <w:pPr>
        <w:jc w:val="right"/>
        <w15:collapsed w:val="false"/>
      </w:pPr>
      <w:bookmarkStart w:name="_GoBack" w:id="0"/>
      <w:bookmarkEnd w:id="0"/>
      <w:r>
        <w:t>13 St-523/16-20</w:t>
      </w:r>
    </w:p>
    <w:p w:rsidRDefault="00CE7F69" w:rsidP="00CE7F69" w:rsidR="00CE7F69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7F69" w:rsidP="00CE7F69" w:rsidR="00CE7F69"/>
    <w:p w:rsidRDefault="00CE7F69" w:rsidP="00CE7F69" w:rsidR="00CE7F69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CE7F69" w:rsidP="00CE7F69" w:rsidR="00CE7F69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CE7F69" w:rsidP="00CE7F69" w:rsidR="00CE7F69"/>
    <w:p w:rsidRDefault="00CE7F69" w:rsidP="00CE7F69" w:rsidR="00CE7F69"/>
    <w:p w:rsidRDefault="00CE7F69" w:rsidP="00CE7F69" w:rsidR="00CE7F69"/>
    <w:p w:rsidRDefault="00CE7F69" w:rsidP="00CE7F69" w:rsidR="00CE7F69">
      <w:pPr>
        <w:jc w:val="center"/>
      </w:pPr>
      <w:r>
        <w:t>R E P U B L I K A   H R V A T S K A</w:t>
      </w:r>
    </w:p>
    <w:p w:rsidRDefault="00CE7F69" w:rsidP="00CE7F69" w:rsidR="00CE7F69">
      <w:pPr>
        <w:jc w:val="center"/>
      </w:pPr>
      <w:r>
        <w:t>R J E Š E N J E</w:t>
      </w:r>
    </w:p>
    <w:p w:rsidRDefault="00CE7F69" w:rsidP="00CE7F69" w:rsidR="00CE7F69">
      <w:pPr>
        <w:rPr>
          <w:b/>
        </w:rPr>
      </w:pPr>
    </w:p>
    <w:p w:rsidRDefault="00CE7F69" w:rsidP="00CE7F69" w:rsidR="00CE7F69">
      <w:pPr>
        <w:rPr>
          <w:b/>
        </w:rPr>
      </w:pPr>
    </w:p>
    <w:p w:rsidRDefault="007F1718" w:rsidP="007F1718" w:rsidR="007F1718">
      <w:pPr>
        <w:jc w:val="both"/>
        <w:rPr>
          <w:b/>
          <w:bCs/>
        </w:rPr>
      </w:pPr>
    </w:p>
    <w:p w:rsidRDefault="007F1718" w:rsidP="007F1718" w:rsidR="007F1718">
      <w:pPr>
        <w:ind w:firstLine="720"/>
        <w:jc w:val="both"/>
      </w:pPr>
      <w:r>
        <w:t>Trgovački sud u Osijeku, po sucu Jadranki Herman, kao stečajnom sucu, povodom prijedloga FINANCIJSKE AGENCIJE ZAGREB  Regionalni centar Osijek, Podružnica Osijek, Lorenza Jegera 3, za otvaranje stečajnog  postupka nad dužnikom SLAK COMMERCE d.o.o. za proizvodnju i trgovinu, Vinkovci, Gundulić Ivana 23, MBS: 030025818 OIB: 05706417382, dana 13. travnja  2017.</w:t>
      </w:r>
    </w:p>
    <w:p w:rsidRDefault="00CE7F69" w:rsidP="008D6901" w:rsidR="00CE7F69">
      <w:pPr>
        <w:jc w:val="center"/>
      </w:pPr>
    </w:p>
    <w:p w:rsidRDefault="008D6901" w:rsidP="008D6901" w:rsidR="008D6901">
      <w:pPr>
        <w:jc w:val="center"/>
      </w:pPr>
      <w:r>
        <w:t>r i j e š i o   j e</w:t>
      </w:r>
    </w:p>
    <w:p w:rsidRDefault="008D6901" w:rsidP="009A6857" w:rsidR="009A6857">
      <w:pPr>
        <w:pStyle w:val="Tijeloteksta"/>
      </w:pPr>
      <w:r>
        <w:tab/>
      </w:r>
    </w:p>
    <w:p w:rsidRDefault="00BF1A8F" w:rsidP="009A6857" w:rsidR="00BF1A8F" w:rsidRPr="00BB13AD">
      <w:pPr>
        <w:pStyle w:val="Tijeloteksta"/>
      </w:pPr>
    </w:p>
    <w:p w:rsidRDefault="00E94D82" w:rsidP="00CE7F69" w:rsidR="009A6857">
      <w:pPr>
        <w:pStyle w:val="Tijeloteksta"/>
        <w:numPr>
          <w:ilvl w:val="0"/>
          <w:numId w:val="25"/>
        </w:numPr>
      </w:pPr>
      <w:r>
        <w:rPr>
          <w:bCs/>
        </w:rPr>
        <w:t>Stečajno</w:t>
      </w:r>
      <w:r w:rsidR="00AC1203">
        <w:rPr>
          <w:bCs/>
        </w:rPr>
        <w:t>m</w:t>
      </w:r>
      <w:r>
        <w:rPr>
          <w:bCs/>
        </w:rPr>
        <w:t xml:space="preserve"> upravitelj</w:t>
      </w:r>
      <w:r w:rsidR="00AC1203">
        <w:rPr>
          <w:bCs/>
        </w:rPr>
        <w:t>u</w:t>
      </w:r>
      <w:r w:rsidR="00CE7F69">
        <w:rPr>
          <w:bCs/>
        </w:rPr>
        <w:t xml:space="preserve"> </w:t>
      </w:r>
      <w:r w:rsidR="00CE7F69" w:rsidRPr="00CE7F69">
        <w:rPr>
          <w:bCs/>
        </w:rPr>
        <w:t>Bojan</w:t>
      </w:r>
      <w:r w:rsidR="006A58C5">
        <w:rPr>
          <w:bCs/>
        </w:rPr>
        <w:t>u</w:t>
      </w:r>
      <w:r w:rsidR="00CE7F69" w:rsidRPr="00CE7F69">
        <w:rPr>
          <w:bCs/>
        </w:rPr>
        <w:t xml:space="preserve"> Sudarević dipl. iur. , Osijek, Trg. b. Jelačića 27, OIB: 97806800829</w:t>
      </w:r>
      <w:r>
        <w:t>, odobrava se na ime n</w:t>
      </w:r>
      <w:r w:rsidR="000D06C6">
        <w:t xml:space="preserve">agrade </w:t>
      </w:r>
      <w:r w:rsidR="00F20170">
        <w:t xml:space="preserve">iznos od 3.500,00 kn bruto, za obnašanje dužnosti privremenog stečajnog upravitelja nad stečajnim dužnikom </w:t>
      </w:r>
      <w:r w:rsidR="007F1718">
        <w:t>SLAK COMMERCE d.o.o. za proizvodnju i trgovinu, Vinkovci, Gundulić Ivana 23, MBS: 030025818 OIB: 05706417382.</w:t>
      </w:r>
    </w:p>
    <w:p w:rsidRDefault="000D06C6" w:rsidP="000D06C6" w:rsidR="000D06C6">
      <w:pPr>
        <w:pStyle w:val="Tijeloteksta"/>
        <w:ind w:left="1065"/>
      </w:pPr>
    </w:p>
    <w:p w:rsidRDefault="000D06C6" w:rsidP="000D06C6" w:rsidR="000D06C6">
      <w:pPr>
        <w:pStyle w:val="Tijeloteksta"/>
        <w:numPr>
          <w:ilvl w:val="0"/>
          <w:numId w:val="25"/>
        </w:numPr>
      </w:pPr>
      <w:r>
        <w:rPr>
          <w:bCs/>
        </w:rPr>
        <w:t>Stečajnom upravitelju</w:t>
      </w:r>
      <w:r w:rsidR="006A58C5">
        <w:rPr>
          <w:bCs/>
        </w:rPr>
        <w:t xml:space="preserve"> </w:t>
      </w:r>
      <w:r w:rsidR="006A58C5" w:rsidRPr="00CE7F69">
        <w:rPr>
          <w:bCs/>
        </w:rPr>
        <w:t>Bojan</w:t>
      </w:r>
      <w:r w:rsidR="006A58C5">
        <w:rPr>
          <w:bCs/>
        </w:rPr>
        <w:t>u</w:t>
      </w:r>
      <w:r w:rsidR="006A58C5" w:rsidRPr="00CE7F69">
        <w:rPr>
          <w:bCs/>
        </w:rPr>
        <w:t xml:space="preserve"> Sudarević dipl. iur. , Osijek, Trg. b. Jelačića 27, OIB: 97806800829</w:t>
      </w:r>
      <w:r>
        <w:t>, odobrava se naknada stvarnih troškova, nastalih u prethodnom postup</w:t>
      </w:r>
      <w:r w:rsidR="00F42A0A">
        <w:t xml:space="preserve">ku, u neto iznosu od </w:t>
      </w:r>
      <w:r w:rsidR="007F1718">
        <w:t>4</w:t>
      </w:r>
      <w:r w:rsidR="006A58C5">
        <w:t>0,00</w:t>
      </w:r>
      <w:r w:rsidR="00F42A0A">
        <w:t xml:space="preserve"> kn. </w:t>
      </w:r>
    </w:p>
    <w:p w:rsidRDefault="00F20170" w:rsidP="00F20170" w:rsidR="00F20170">
      <w:pPr>
        <w:pStyle w:val="Tijeloteksta"/>
        <w:ind w:left="1065"/>
      </w:pPr>
    </w:p>
    <w:p w:rsidRDefault="00F20170" w:rsidP="00A11D54" w:rsidR="00F20170">
      <w:pPr>
        <w:pStyle w:val="Tijeloteksta"/>
        <w:numPr>
          <w:ilvl w:val="0"/>
          <w:numId w:val="25"/>
        </w:numPr>
      </w:pPr>
      <w:r>
        <w:t>Nalaže se računovodstvu ovog suda, da po pravomoćnosti ovog rješenja,</w:t>
      </w:r>
      <w:r w:rsidR="00747DCE">
        <w:t xml:space="preserve"> neto</w:t>
      </w:r>
      <w:r>
        <w:t xml:space="preserve"> iznos iz točke 1. ovog rješenja isplati na žiro račun stečajn</w:t>
      </w:r>
      <w:r w:rsidR="000D06C6">
        <w:t>og</w:t>
      </w:r>
      <w:r>
        <w:t xml:space="preserve"> </w:t>
      </w:r>
      <w:r w:rsidR="00F35285">
        <w:t>upravitelj</w:t>
      </w:r>
      <w:r w:rsidR="000D06C6">
        <w:t xml:space="preserve">a </w:t>
      </w:r>
      <w:r w:rsidR="006A58C5" w:rsidRPr="00CE7F69">
        <w:rPr>
          <w:bCs/>
        </w:rPr>
        <w:t>Bojan</w:t>
      </w:r>
      <w:r w:rsidR="006A58C5">
        <w:rPr>
          <w:bCs/>
        </w:rPr>
        <w:t>a</w:t>
      </w:r>
      <w:r w:rsidR="006A58C5" w:rsidRPr="00CE7F69">
        <w:rPr>
          <w:bCs/>
        </w:rPr>
        <w:t xml:space="preserve"> Sudarević dipl. iur. , Osijek, Trg. b. Jelačića 27, OIB: 97806800829</w:t>
      </w:r>
      <w:r w:rsidR="000D06C6">
        <w:t xml:space="preserve">, </w:t>
      </w:r>
      <w:r w:rsidR="00747DCE">
        <w:t>IBAN: HR</w:t>
      </w:r>
      <w:r w:rsidR="006A58C5">
        <w:t>74 2500 0093 1054 4325 2</w:t>
      </w:r>
      <w:r w:rsidR="00747DCE">
        <w:t xml:space="preserve">, sa kontovnika </w:t>
      </w:r>
      <w:r w:rsidR="007F1718">
        <w:t>272-523-2016</w:t>
      </w:r>
      <w:r w:rsidR="006D60C1">
        <w:t xml:space="preserve"> i razliku sa kontovnika 8500</w:t>
      </w:r>
      <w:r w:rsidR="00700650">
        <w:t xml:space="preserve"> Fond za pokriće troškova stečajnog postupka</w:t>
      </w:r>
      <w:r w:rsidR="00747DCE">
        <w:t>, a poreze i doprinose na odgovarajuće žiro račune.</w:t>
      </w:r>
    </w:p>
    <w:p w:rsidRDefault="00F42A0A" w:rsidP="00F42A0A" w:rsidR="00F42A0A">
      <w:pPr>
        <w:pStyle w:val="Odlomakpopisa"/>
      </w:pPr>
    </w:p>
    <w:p w:rsidRDefault="00F42A0A" w:rsidP="00F42A0A" w:rsidR="00F42A0A" w:rsidRPr="00E94D82">
      <w:pPr>
        <w:pStyle w:val="Tijeloteksta"/>
        <w:numPr>
          <w:ilvl w:val="0"/>
          <w:numId w:val="25"/>
        </w:numPr>
      </w:pPr>
      <w:r w:rsidRPr="00F42A0A">
        <w:t>Nalaže se računovodstvu ovog suda, da po pravomoćnosti ovog rješenja,</w:t>
      </w:r>
      <w:r>
        <w:t xml:space="preserve"> iznos iz točke 2. </w:t>
      </w:r>
      <w:r w:rsidRPr="00F42A0A">
        <w:t xml:space="preserve">ovog rješenja isplati na žiro račun stečajnog upravitelja </w:t>
      </w:r>
      <w:r w:rsidR="006A58C5" w:rsidRPr="00CE7F69">
        <w:rPr>
          <w:bCs/>
        </w:rPr>
        <w:t>Bojan</w:t>
      </w:r>
      <w:r w:rsidR="006A58C5">
        <w:rPr>
          <w:bCs/>
        </w:rPr>
        <w:t>a</w:t>
      </w:r>
      <w:r w:rsidR="006A58C5" w:rsidRPr="00CE7F69">
        <w:rPr>
          <w:bCs/>
        </w:rPr>
        <w:t xml:space="preserve"> Sudarević dipl. iur. , Osijek, Trg. b. Jelačića 27, OIB: 97806800829</w:t>
      </w:r>
      <w:r w:rsidR="006A58C5">
        <w:t>, IBAN: HR74 2500 0093 1054 4325 2</w:t>
      </w:r>
      <w:r w:rsidR="008200CB">
        <w:t xml:space="preserve">, </w:t>
      </w:r>
      <w:r w:rsidRPr="00F42A0A">
        <w:t>sa kontovnika 8500 Fond za pokriće troškova stečajnog postupka</w:t>
      </w:r>
      <w:r w:rsidR="008200CB">
        <w:t>.</w:t>
      </w:r>
    </w:p>
    <w:p w:rsidRDefault="00700650" w:rsidP="00F20170" w:rsidR="009A6857">
      <w:pPr>
        <w:pStyle w:val="Tijeloteksta"/>
        <w:ind w:left="1065"/>
        <w:rPr>
          <w:bCs/>
        </w:rPr>
      </w:pPr>
      <w:r>
        <w:rPr>
          <w:bCs/>
        </w:rPr>
        <w:t xml:space="preserve"> </w:t>
      </w:r>
    </w:p>
    <w:p w:rsidRDefault="00916CB5" w:rsidP="009A6857" w:rsidR="00747DCE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Ovim</w:t>
      </w:r>
      <w:r w:rsidR="009A6857">
        <w:rPr>
          <w:bCs/>
        </w:rPr>
        <w:t xml:space="preserve"> rješenje</w:t>
      </w:r>
      <w:r w:rsidR="00747DCE">
        <w:rPr>
          <w:bCs/>
        </w:rPr>
        <w:t>m je izvršen konačni obračun nagrade i naknade troškova privremenog stečajnog upravitelja.</w:t>
      </w:r>
    </w:p>
    <w:p w:rsidRDefault="00747DCE" w:rsidP="00747DCE" w:rsidR="00747DCE">
      <w:pPr>
        <w:pStyle w:val="Odlomakpopisa"/>
        <w:rPr>
          <w:bCs/>
        </w:rPr>
      </w:pPr>
    </w:p>
    <w:p w:rsidRDefault="00747DCE" w:rsidP="00747DCE" w:rsidR="008A136C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 xml:space="preserve">Ovo rješenje objaviti </w:t>
      </w:r>
      <w:r w:rsidR="009A6857" w:rsidRPr="00747DCE">
        <w:rPr>
          <w:bCs/>
        </w:rPr>
        <w:t>će se na mrežnim stranicama e-oglasna ploča su</w:t>
      </w:r>
      <w:r w:rsidR="00916CB5">
        <w:rPr>
          <w:bCs/>
        </w:rPr>
        <w:t>da.</w:t>
      </w:r>
    </w:p>
    <w:p w:rsidRDefault="00916CB5" w:rsidP="00916CB5" w:rsidR="00916CB5">
      <w:pPr>
        <w:pStyle w:val="Odlomakpopisa"/>
        <w:rPr>
          <w:bCs/>
        </w:rPr>
      </w:pPr>
    </w:p>
    <w:p w:rsidRDefault="00916CB5" w:rsidP="00916CB5" w:rsidR="00916CB5">
      <w:pPr>
        <w:pStyle w:val="Tijeloteksta"/>
        <w:ind w:left="1065"/>
        <w:rPr>
          <w:bCs/>
        </w:rPr>
      </w:pPr>
    </w:p>
    <w:p w:rsidRDefault="008200CB" w:rsidP="008200CB" w:rsidR="008200CB">
      <w:pPr>
        <w:pStyle w:val="Tijeloteksta"/>
        <w:ind w:left="1065"/>
        <w:jc w:val="center"/>
        <w:rPr>
          <w:bCs/>
        </w:rPr>
      </w:pPr>
      <w:r>
        <w:rPr>
          <w:bCs/>
        </w:rPr>
        <w:t>2</w:t>
      </w:r>
    </w:p>
    <w:p w:rsidRDefault="007F1718" w:rsidP="00B208C6" w:rsidR="00B208C6">
      <w:pPr>
        <w:jc w:val="right"/>
      </w:pPr>
      <w:r>
        <w:t>13 St-523/16-20</w:t>
      </w:r>
    </w:p>
    <w:p w:rsidRDefault="008200CB" w:rsidP="008200CB" w:rsidR="008200CB">
      <w:pPr>
        <w:jc w:val="right"/>
      </w:pPr>
    </w:p>
    <w:p w:rsidRDefault="008200CB" w:rsidP="00753F4B" w:rsidR="008200CB">
      <w:pPr>
        <w:pStyle w:val="Tijeloteksta"/>
        <w:rPr>
          <w:bCs/>
        </w:rPr>
      </w:pPr>
    </w:p>
    <w:p w:rsidRDefault="008200CB" w:rsidP="008200CB" w:rsidR="008200CB" w:rsidRPr="00747DCE">
      <w:pPr>
        <w:pStyle w:val="Tijeloteksta"/>
        <w:ind w:left="1065"/>
        <w:jc w:val="center"/>
        <w:rPr>
          <w:bCs/>
        </w:rPr>
      </w:pPr>
    </w:p>
    <w:p w:rsidRDefault="009A6857" w:rsidP="009A6857" w:rsidR="009A6857" w:rsidRPr="00A010AF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9A6857" w:rsidP="00A84420" w:rsidR="009A6857">
      <w:pPr>
        <w:pStyle w:val="Tijeloteksta"/>
        <w:rPr>
          <w:bCs/>
        </w:rPr>
      </w:pPr>
    </w:p>
    <w:p w:rsidRDefault="00BF1A8F" w:rsidP="00A84420" w:rsidR="00BF1A8F" w:rsidRPr="00AB2F7F">
      <w:pPr>
        <w:pStyle w:val="Tijeloteksta"/>
        <w:rPr>
          <w:bCs/>
        </w:rPr>
      </w:pPr>
    </w:p>
    <w:p w:rsidRDefault="00916CB5" w:rsidP="008200CB" w:rsidR="00916CB5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r w:rsidR="00B208C6">
        <w:rPr>
          <w:bCs/>
        </w:rPr>
        <w:t>5</w:t>
      </w:r>
      <w:r w:rsidR="006D60C1">
        <w:rPr>
          <w:bCs/>
        </w:rPr>
        <w:t>23/16-9 od 15. studenog 2016</w:t>
      </w:r>
      <w:r w:rsidR="00B208C6">
        <w:rPr>
          <w:bCs/>
        </w:rPr>
        <w:t>.</w:t>
      </w:r>
      <w:r>
        <w:rPr>
          <w:bCs/>
        </w:rPr>
        <w:t xml:space="preserve"> godine pokrenut je prethodni postupak nad dužnikom </w:t>
      </w:r>
      <w:r w:rsidR="006D60C1">
        <w:t xml:space="preserve">SLAK COMMERCE d.o.o. za proizvodnju i trgovinu, Vinkovci, Gundulić Ivana 23. </w:t>
      </w:r>
      <w:r w:rsidR="00B208C6">
        <w:rPr>
          <w:bCs/>
        </w:rPr>
        <w:t>Is</w:t>
      </w:r>
      <w:r>
        <w:rPr>
          <w:bCs/>
        </w:rPr>
        <w:t xml:space="preserve">tim rješenjem imenovan je </w:t>
      </w:r>
      <w:r w:rsidR="008200CB">
        <w:rPr>
          <w:bCs/>
        </w:rPr>
        <w:t>privremen</w:t>
      </w:r>
      <w:r w:rsidR="00700650">
        <w:rPr>
          <w:bCs/>
        </w:rPr>
        <w:t xml:space="preserve"> </w:t>
      </w:r>
      <w:r>
        <w:rPr>
          <w:bCs/>
        </w:rPr>
        <w:t>stečajn</w:t>
      </w:r>
      <w:r w:rsidR="008200CB">
        <w:rPr>
          <w:bCs/>
        </w:rPr>
        <w:t>i</w:t>
      </w:r>
      <w:r>
        <w:rPr>
          <w:bCs/>
        </w:rPr>
        <w:t xml:space="preserve"> upravitel</w:t>
      </w:r>
      <w:r w:rsidR="008200CB">
        <w:rPr>
          <w:bCs/>
        </w:rPr>
        <w:t>j</w:t>
      </w:r>
      <w:r w:rsidR="00B208C6">
        <w:rPr>
          <w:bCs/>
        </w:rPr>
        <w:t xml:space="preserve"> Bojan Sudarević dipl.</w:t>
      </w:r>
      <w:r w:rsidR="008200CB">
        <w:rPr>
          <w:bCs/>
        </w:rPr>
        <w:t xml:space="preserve"> iur. iz Osijeka, </w:t>
      </w:r>
      <w:r w:rsidR="008259B0">
        <w:rPr>
          <w:bCs/>
        </w:rPr>
        <w:t xml:space="preserve"> sa zadatkom da u roku od 15 dana stečajnom sucu dostavi izvješće o financijsko</w:t>
      </w:r>
      <w:r w:rsidR="00A11D54">
        <w:rPr>
          <w:bCs/>
        </w:rPr>
        <w:t xml:space="preserve">– gospodarskom stanju stečajnog dužnika </w:t>
      </w:r>
      <w:r w:rsidR="00B03C6B">
        <w:rPr>
          <w:bCs/>
        </w:rPr>
        <w:t xml:space="preserve">mogućnostima provođenja stečajnog postupka nad njegovom imovinom, kao i ispita postoje li kod  dužnika razlozi za otvaranje stečajnog postupka. </w:t>
      </w:r>
    </w:p>
    <w:p w:rsidRDefault="007C7A75" w:rsidP="00916CB5" w:rsidR="00B03C6B">
      <w:pPr>
        <w:pStyle w:val="Tijeloteksta"/>
        <w:ind w:firstLine="708"/>
        <w:rPr>
          <w:bCs/>
        </w:rPr>
      </w:pPr>
      <w:r>
        <w:rPr>
          <w:bCs/>
        </w:rPr>
        <w:t xml:space="preserve"> </w:t>
      </w:r>
      <w:r w:rsidR="00CE72CB">
        <w:rPr>
          <w:bCs/>
        </w:rPr>
        <w:t xml:space="preserve"> </w:t>
      </w:r>
    </w:p>
    <w:p w:rsidRDefault="00B03C6B" w:rsidP="00916CB5" w:rsidR="00B03C6B">
      <w:pPr>
        <w:pStyle w:val="Tijeloteksta"/>
        <w:ind w:firstLine="708"/>
        <w:rPr>
          <w:bCs/>
        </w:rPr>
      </w:pPr>
      <w:r>
        <w:rPr>
          <w:bCs/>
        </w:rPr>
        <w:t>Privremen</w:t>
      </w:r>
      <w:r w:rsidR="00AC1203">
        <w:rPr>
          <w:bCs/>
        </w:rPr>
        <w:t>i stečajni</w:t>
      </w:r>
      <w:r>
        <w:rPr>
          <w:bCs/>
        </w:rPr>
        <w:t xml:space="preserve"> upravitelj obavi</w:t>
      </w:r>
      <w:r w:rsidR="00AC1203">
        <w:rPr>
          <w:bCs/>
        </w:rPr>
        <w:t>o</w:t>
      </w:r>
      <w:r>
        <w:rPr>
          <w:bCs/>
        </w:rPr>
        <w:t xml:space="preserve"> je sve potrebne radnje, te je sastavi</w:t>
      </w:r>
      <w:r w:rsidR="00AC1203">
        <w:rPr>
          <w:bCs/>
        </w:rPr>
        <w:t>o</w:t>
      </w:r>
      <w:r>
        <w:rPr>
          <w:bCs/>
        </w:rPr>
        <w:t xml:space="preserve"> i dostavi</w:t>
      </w:r>
      <w:r w:rsidR="00AC1203">
        <w:rPr>
          <w:bCs/>
        </w:rPr>
        <w:t>o</w:t>
      </w:r>
      <w:r>
        <w:rPr>
          <w:bCs/>
        </w:rPr>
        <w:t xml:space="preserve"> svoje pisano izvješće i nazoči</w:t>
      </w:r>
      <w:r w:rsidR="00AC1203">
        <w:rPr>
          <w:bCs/>
        </w:rPr>
        <w:t xml:space="preserve">o </w:t>
      </w:r>
      <w:r>
        <w:rPr>
          <w:bCs/>
        </w:rPr>
        <w:t xml:space="preserve">ročištu radi izjašnjenja o prijedlogu i raspravi o pretpostavkama  za otvaranje stečajnog postupka održanog dana </w:t>
      </w:r>
      <w:r w:rsidR="006D60C1">
        <w:rPr>
          <w:bCs/>
        </w:rPr>
        <w:t>16. veljače</w:t>
      </w:r>
      <w:r w:rsidR="00843205">
        <w:rPr>
          <w:bCs/>
        </w:rPr>
        <w:t xml:space="preserve"> 2017. </w:t>
      </w:r>
      <w:r>
        <w:rPr>
          <w:bCs/>
        </w:rPr>
        <w:t xml:space="preserve"> godine. </w:t>
      </w:r>
    </w:p>
    <w:p w:rsidRDefault="00843205" w:rsidP="00916CB5" w:rsidR="00843205">
      <w:pPr>
        <w:pStyle w:val="Tijeloteksta"/>
        <w:ind w:firstLine="708"/>
        <w:rPr>
          <w:bCs/>
        </w:rPr>
      </w:pPr>
    </w:p>
    <w:p w:rsidRDefault="00C30BE4" w:rsidP="00C30BE4" w:rsidR="00C30BE4">
      <w:pPr>
        <w:ind w:firstLine="708"/>
        <w:jc w:val="both"/>
        <w:rPr>
          <w:bCs/>
        </w:rPr>
      </w:pPr>
      <w:r>
        <w:t>Uzimajući u obzir obujam poslova i rad privremenog stečajnog upravitelja, sud je odlučio kao u</w:t>
      </w:r>
      <w:r w:rsidR="00AF28DA">
        <w:t xml:space="preserve"> točki 1. izreke rješenja,  </w:t>
      </w:r>
      <w:r>
        <w:t>temeljem članka 119. stav 6. u vezi s člankom 94. Stečajnog zakona (Narodne novine 71/15) i članka 2., 4. i 15. Uredbe o kriterijima i načinu obračuna i plaćanja nagrade stečajnim upraviteljima (Narodne novine 105/15).</w:t>
      </w:r>
    </w:p>
    <w:p w:rsidRDefault="00C30BE4" w:rsidP="00916CB5" w:rsidR="00C30BE4">
      <w:pPr>
        <w:pStyle w:val="Tijeloteksta"/>
        <w:ind w:firstLine="708"/>
        <w:rPr>
          <w:bCs/>
        </w:rPr>
      </w:pPr>
    </w:p>
    <w:p w:rsidRDefault="00843205" w:rsidP="00916CB5" w:rsidR="00843205">
      <w:pPr>
        <w:pStyle w:val="Tijeloteksta"/>
        <w:ind w:firstLine="708"/>
        <w:rPr>
          <w:bCs/>
        </w:rPr>
      </w:pPr>
      <w:r>
        <w:rPr>
          <w:bCs/>
        </w:rPr>
        <w:t xml:space="preserve">Podneskom od </w:t>
      </w:r>
      <w:r w:rsidR="00B208C6">
        <w:rPr>
          <w:bCs/>
        </w:rPr>
        <w:t>11. travnja</w:t>
      </w:r>
      <w:r>
        <w:rPr>
          <w:bCs/>
        </w:rPr>
        <w:t xml:space="preserve"> 2017. godine privremeni stečajni upravitelj zatražio je naknadu stvarnih troškova nastalih u prethodnom postupku</w:t>
      </w:r>
      <w:r w:rsidR="00C30BE4">
        <w:rPr>
          <w:bCs/>
        </w:rPr>
        <w:t>,</w:t>
      </w:r>
      <w:r>
        <w:rPr>
          <w:bCs/>
        </w:rPr>
        <w:t xml:space="preserve"> radi </w:t>
      </w:r>
      <w:r w:rsidR="00C30BE4">
        <w:rPr>
          <w:bCs/>
        </w:rPr>
        <w:t xml:space="preserve">utvrđivanja pretpostavki za otvaranje </w:t>
      </w:r>
      <w:r>
        <w:rPr>
          <w:bCs/>
        </w:rPr>
        <w:t>s</w:t>
      </w:r>
      <w:r w:rsidR="00C30BE4">
        <w:rPr>
          <w:bCs/>
        </w:rPr>
        <w:t xml:space="preserve">tečajnog postupka nad dužnikom i to troškova </w:t>
      </w:r>
      <w:r w:rsidR="00B208C6">
        <w:rPr>
          <w:bCs/>
        </w:rPr>
        <w:t>pristojbi</w:t>
      </w:r>
      <w:r w:rsidR="001212C6">
        <w:rPr>
          <w:bCs/>
        </w:rPr>
        <w:t xml:space="preserve"> za izdavanje </w:t>
      </w:r>
      <w:r w:rsidR="00753F4B">
        <w:rPr>
          <w:bCs/>
        </w:rPr>
        <w:t>potvrde MF Porezna uprava Područni ured Slavonija i Baranja</w:t>
      </w:r>
      <w:r w:rsidR="00C30BE4">
        <w:rPr>
          <w:bCs/>
        </w:rPr>
        <w:t xml:space="preserve"> u neto iznosu od </w:t>
      </w:r>
      <w:r w:rsidR="006D60C1">
        <w:rPr>
          <w:bCs/>
        </w:rPr>
        <w:t>4</w:t>
      </w:r>
      <w:r w:rsidR="00753F4B">
        <w:rPr>
          <w:bCs/>
        </w:rPr>
        <w:t>0,00</w:t>
      </w:r>
      <w:r w:rsidR="00C30BE4">
        <w:rPr>
          <w:bCs/>
        </w:rPr>
        <w:t xml:space="preserve"> kn.</w:t>
      </w:r>
    </w:p>
    <w:p w:rsidRDefault="00AF28DA" w:rsidP="00916CB5" w:rsidR="00AF28DA">
      <w:pPr>
        <w:pStyle w:val="Tijeloteksta"/>
        <w:ind w:firstLine="708"/>
        <w:rPr>
          <w:bCs/>
        </w:rPr>
      </w:pPr>
    </w:p>
    <w:p w:rsidRDefault="00AF28DA" w:rsidP="00AF28DA" w:rsidR="007E4D9D" w:rsidRPr="00524479">
      <w:pPr>
        <w:pStyle w:val="Tijeloteksta"/>
        <w:ind w:firstLine="708"/>
        <w:rPr>
          <w:bCs/>
        </w:rPr>
      </w:pPr>
      <w:r>
        <w:rPr>
          <w:bCs/>
        </w:rPr>
        <w:t xml:space="preserve">Budući su predmetni troškovi bili nužni, a pisano izvješće - zahtjev stečajnog upravitelja je obrazložen i dokumentiran, odlučeno je kao u točci 2. izreke rješenja, temeljem članka 94. Stečajnog zakona. </w:t>
      </w:r>
    </w:p>
    <w:p w:rsidRDefault="009A6857" w:rsidP="009A6857" w:rsidR="009A6857" w:rsidRPr="00524479">
      <w:pPr>
        <w:pStyle w:val="Tijeloteksta"/>
        <w:rPr>
          <w:sz w:val="20"/>
          <w:szCs w:val="20"/>
        </w:rPr>
      </w:pPr>
    </w:p>
    <w:p w:rsidRDefault="007E4D9D" w:rsidP="00276417" w:rsidR="009A6857">
      <w:pPr>
        <w:pStyle w:val="Tijeloteksta"/>
        <w:jc w:val="center"/>
      </w:pPr>
      <w:r>
        <w:t>U Osijeku</w:t>
      </w:r>
      <w:r w:rsidR="00753F4B">
        <w:t xml:space="preserve"> 13. travanj </w:t>
      </w:r>
      <w:r>
        <w:t xml:space="preserve"> </w:t>
      </w:r>
      <w:r w:rsidR="009A6857">
        <w:t>201</w:t>
      </w:r>
      <w:r w:rsidR="00A11D54">
        <w:t>7</w:t>
      </w:r>
      <w:r w:rsidR="009A6857">
        <w:t xml:space="preserve">. </w:t>
      </w:r>
    </w:p>
    <w:p w:rsidRDefault="007E4D9D" w:rsidP="00AF28DA" w:rsidR="007E4D9D">
      <w:pPr>
        <w:pStyle w:val="Tijeloteksta"/>
      </w:pPr>
    </w:p>
    <w:p w:rsidRDefault="009A6857" w:rsidP="009A6857" w:rsidR="009A6857">
      <w:pPr>
        <w:pStyle w:val="Tijeloteksta"/>
        <w:jc w:val="left"/>
      </w:pPr>
      <w:r>
        <w:t>Zapisničar</w:t>
      </w:r>
    </w:p>
    <w:p w:rsidRDefault="00AF28DA" w:rsidP="009A6857" w:rsidR="007E4D9D">
      <w:pPr>
        <w:pStyle w:val="Tijeloteksta"/>
        <w:jc w:val="left"/>
      </w:pPr>
      <w:r>
        <w:t xml:space="preserve">Maja Kocijan 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7E4D9D" w:rsidP="009A6857" w:rsidR="007E4D9D">
      <w:pPr>
        <w:pStyle w:val="Tijeloteksta"/>
        <w:jc w:val="left"/>
      </w:pPr>
    </w:p>
    <w:p w:rsidRDefault="00AF28DA" w:rsidP="009A6857" w:rsidR="00AF28DA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>UPUTA O PRAVNOM LIJEKU:</w:t>
      </w:r>
    </w:p>
    <w:p w:rsidRDefault="009A6857" w:rsidP="009A6857" w:rsidR="009A6857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6857" w:rsidP="009A6857" w:rsidR="009A6857">
      <w:pPr>
        <w:pStyle w:val="Tijeloteksta"/>
        <w:jc w:val="left"/>
      </w:pPr>
    </w:p>
    <w:p w:rsidRDefault="009A6857" w:rsidP="009A6857" w:rsidR="009A6857" w:rsidRPr="007B3432">
      <w:pPr>
        <w:pStyle w:val="Tijeloteksta"/>
        <w:jc w:val="left"/>
      </w:pPr>
      <w:r w:rsidRPr="007B3432">
        <w:t>DNA</w:t>
      </w:r>
    </w:p>
    <w:p w:rsidRDefault="009A6857" w:rsidP="009A6857" w:rsidR="009A6857">
      <w:pPr>
        <w:pStyle w:val="Tijeloteksta"/>
        <w:numPr>
          <w:ilvl w:val="0"/>
          <w:numId w:val="21"/>
        </w:numPr>
        <w:jc w:val="left"/>
      </w:pPr>
      <w:r>
        <w:t>Stečajni</w:t>
      </w:r>
      <w:r w:rsidRPr="007B3432">
        <w:t xml:space="preserve"> upravitelj</w:t>
      </w:r>
      <w:r>
        <w:t xml:space="preserve"> </w:t>
      </w:r>
      <w:r w:rsidR="00753F4B">
        <w:t>Bojan Sudarević</w:t>
      </w:r>
    </w:p>
    <w:p w:rsidRDefault="00BF1A8F" w:rsidP="009A6857" w:rsidR="00BF1A8F">
      <w:pPr>
        <w:pStyle w:val="Tijeloteksta"/>
        <w:numPr>
          <w:ilvl w:val="0"/>
          <w:numId w:val="21"/>
        </w:numPr>
        <w:jc w:val="left"/>
      </w:pPr>
      <w:r>
        <w:t>e-oglasna ploča suda</w:t>
      </w:r>
    </w:p>
    <w:p w:rsidRDefault="00A11D54" w:rsidP="009A6857" w:rsidR="00A11D54">
      <w:pPr>
        <w:pStyle w:val="Tijeloteksta"/>
        <w:numPr>
          <w:ilvl w:val="0"/>
          <w:numId w:val="21"/>
        </w:numPr>
        <w:jc w:val="left"/>
      </w:pPr>
      <w:r>
        <w:t xml:space="preserve">Računovodstvo suda-nakon pravomoćnosti </w:t>
      </w:r>
    </w:p>
    <w:p w:rsidRDefault="00BF1A8F" w:rsidP="001212C6" w:rsidR="005A2E90" w:rsidRPr="00A930D6">
      <w:pPr>
        <w:pStyle w:val="Tijeloteksta"/>
        <w:numPr>
          <w:ilvl w:val="0"/>
          <w:numId w:val="21"/>
        </w:numPr>
        <w:jc w:val="left"/>
      </w:pPr>
      <w:r>
        <w:t xml:space="preserve">kal. </w:t>
      </w:r>
      <w:r w:rsidR="00753F4B">
        <w:t>3/5</w:t>
      </w:r>
    </w:p>
    <w:sectPr w:rsidSect="00254F96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134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4319" w:rsidR="00EC4319">
      <w:r>
        <w:separator/>
      </w:r>
    </w:p>
  </w:endnote>
  <w:endnote w:id="0" w:type="continuationSeparator">
    <w:p w:rsidRDefault="00EC4319" w:rsidR="00EC43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4319" w:rsidR="00EC4319">
      <w:r>
        <w:separator/>
      </w:r>
    </w:p>
  </w:footnote>
  <w:footnote w:id="0" w:type="continuationSeparator">
    <w:p w:rsidRDefault="00EC4319" w:rsidR="00EC43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4178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C20F1"/>
    <w:rsid w:val="000C2EE2"/>
    <w:rsid w:val="000C6B94"/>
    <w:rsid w:val="000D05DE"/>
    <w:rsid w:val="000D06C6"/>
    <w:rsid w:val="000D070D"/>
    <w:rsid w:val="000D0D6D"/>
    <w:rsid w:val="000D1B7B"/>
    <w:rsid w:val="000D1E28"/>
    <w:rsid w:val="000D306B"/>
    <w:rsid w:val="000D517A"/>
    <w:rsid w:val="000E0EA6"/>
    <w:rsid w:val="000E414B"/>
    <w:rsid w:val="000F0458"/>
    <w:rsid w:val="000F1348"/>
    <w:rsid w:val="000F4858"/>
    <w:rsid w:val="000F7BC0"/>
    <w:rsid w:val="00101E37"/>
    <w:rsid w:val="0010784A"/>
    <w:rsid w:val="00111495"/>
    <w:rsid w:val="00117F02"/>
    <w:rsid w:val="001212C6"/>
    <w:rsid w:val="001212CA"/>
    <w:rsid w:val="00134D91"/>
    <w:rsid w:val="00135891"/>
    <w:rsid w:val="00143A3D"/>
    <w:rsid w:val="00144501"/>
    <w:rsid w:val="00146A6E"/>
    <w:rsid w:val="00156A96"/>
    <w:rsid w:val="0016016C"/>
    <w:rsid w:val="00163019"/>
    <w:rsid w:val="0016402E"/>
    <w:rsid w:val="00165F5F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D6BA0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541A"/>
    <w:rsid w:val="00271701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310D93"/>
    <w:rsid w:val="00313F98"/>
    <w:rsid w:val="00314C08"/>
    <w:rsid w:val="00321FEA"/>
    <w:rsid w:val="00325FF5"/>
    <w:rsid w:val="003278FF"/>
    <w:rsid w:val="00327B99"/>
    <w:rsid w:val="003372D9"/>
    <w:rsid w:val="00340E2C"/>
    <w:rsid w:val="00343E51"/>
    <w:rsid w:val="003474E2"/>
    <w:rsid w:val="0035251B"/>
    <w:rsid w:val="00354352"/>
    <w:rsid w:val="00354C2C"/>
    <w:rsid w:val="00357172"/>
    <w:rsid w:val="003643E1"/>
    <w:rsid w:val="003835E4"/>
    <w:rsid w:val="00386CAB"/>
    <w:rsid w:val="00392D26"/>
    <w:rsid w:val="003A3BC5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10B24"/>
    <w:rsid w:val="00411145"/>
    <w:rsid w:val="004115E5"/>
    <w:rsid w:val="00412D91"/>
    <w:rsid w:val="00417002"/>
    <w:rsid w:val="00417F48"/>
    <w:rsid w:val="0042335B"/>
    <w:rsid w:val="00432ABD"/>
    <w:rsid w:val="00435417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806AD"/>
    <w:rsid w:val="00482A3A"/>
    <w:rsid w:val="00493B86"/>
    <w:rsid w:val="004967FC"/>
    <w:rsid w:val="00497410"/>
    <w:rsid w:val="004A4B8D"/>
    <w:rsid w:val="004B2700"/>
    <w:rsid w:val="004B2DFF"/>
    <w:rsid w:val="004B3E77"/>
    <w:rsid w:val="004B6990"/>
    <w:rsid w:val="004C0CAE"/>
    <w:rsid w:val="004C3FE0"/>
    <w:rsid w:val="004C53D6"/>
    <w:rsid w:val="004D1B2A"/>
    <w:rsid w:val="004D5F3D"/>
    <w:rsid w:val="004E5065"/>
    <w:rsid w:val="004E5F06"/>
    <w:rsid w:val="004E65D5"/>
    <w:rsid w:val="004F2325"/>
    <w:rsid w:val="004F33D8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EEA"/>
    <w:rsid w:val="005600AF"/>
    <w:rsid w:val="005617AE"/>
    <w:rsid w:val="005700BB"/>
    <w:rsid w:val="005710FD"/>
    <w:rsid w:val="00575DD4"/>
    <w:rsid w:val="00576650"/>
    <w:rsid w:val="005A2E90"/>
    <w:rsid w:val="005A4ABC"/>
    <w:rsid w:val="005A554F"/>
    <w:rsid w:val="005B403D"/>
    <w:rsid w:val="005B5824"/>
    <w:rsid w:val="005C0DA7"/>
    <w:rsid w:val="005C18BA"/>
    <w:rsid w:val="005D6588"/>
    <w:rsid w:val="005E63D7"/>
    <w:rsid w:val="005E7704"/>
    <w:rsid w:val="005F32B9"/>
    <w:rsid w:val="005F73AB"/>
    <w:rsid w:val="006079BD"/>
    <w:rsid w:val="00607E75"/>
    <w:rsid w:val="0061121A"/>
    <w:rsid w:val="00611476"/>
    <w:rsid w:val="006148B8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73710"/>
    <w:rsid w:val="00682B76"/>
    <w:rsid w:val="00684A25"/>
    <w:rsid w:val="0068514F"/>
    <w:rsid w:val="0069449B"/>
    <w:rsid w:val="006A3D23"/>
    <w:rsid w:val="006A56C2"/>
    <w:rsid w:val="006A58C5"/>
    <w:rsid w:val="006B3616"/>
    <w:rsid w:val="006B7CCC"/>
    <w:rsid w:val="006C1C8C"/>
    <w:rsid w:val="006C2E22"/>
    <w:rsid w:val="006C6791"/>
    <w:rsid w:val="006D19A4"/>
    <w:rsid w:val="006D60C1"/>
    <w:rsid w:val="006E072B"/>
    <w:rsid w:val="006E4601"/>
    <w:rsid w:val="006E4910"/>
    <w:rsid w:val="006F4276"/>
    <w:rsid w:val="006F58E6"/>
    <w:rsid w:val="006F7457"/>
    <w:rsid w:val="006F7623"/>
    <w:rsid w:val="00700650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711B"/>
    <w:rsid w:val="00747DCE"/>
    <w:rsid w:val="00753F4B"/>
    <w:rsid w:val="00755B23"/>
    <w:rsid w:val="00757D03"/>
    <w:rsid w:val="00760964"/>
    <w:rsid w:val="00761510"/>
    <w:rsid w:val="00764EF6"/>
    <w:rsid w:val="00774BFB"/>
    <w:rsid w:val="00775F51"/>
    <w:rsid w:val="007762A0"/>
    <w:rsid w:val="0078379B"/>
    <w:rsid w:val="00785945"/>
    <w:rsid w:val="00787494"/>
    <w:rsid w:val="0078785D"/>
    <w:rsid w:val="0079034C"/>
    <w:rsid w:val="007904B4"/>
    <w:rsid w:val="007A22A0"/>
    <w:rsid w:val="007A31CF"/>
    <w:rsid w:val="007B0E8C"/>
    <w:rsid w:val="007C1241"/>
    <w:rsid w:val="007C2100"/>
    <w:rsid w:val="007C7A75"/>
    <w:rsid w:val="007E26A2"/>
    <w:rsid w:val="007E4D9D"/>
    <w:rsid w:val="007E56A4"/>
    <w:rsid w:val="007F1718"/>
    <w:rsid w:val="007F1960"/>
    <w:rsid w:val="007F3C1E"/>
    <w:rsid w:val="007F5322"/>
    <w:rsid w:val="007F7905"/>
    <w:rsid w:val="0080666F"/>
    <w:rsid w:val="008101C3"/>
    <w:rsid w:val="00813D42"/>
    <w:rsid w:val="00814520"/>
    <w:rsid w:val="008200CB"/>
    <w:rsid w:val="00820D28"/>
    <w:rsid w:val="008226B5"/>
    <w:rsid w:val="00822DC0"/>
    <w:rsid w:val="008259B0"/>
    <w:rsid w:val="008306F2"/>
    <w:rsid w:val="00840A6C"/>
    <w:rsid w:val="00842030"/>
    <w:rsid w:val="00843205"/>
    <w:rsid w:val="00845777"/>
    <w:rsid w:val="00856920"/>
    <w:rsid w:val="00862DCE"/>
    <w:rsid w:val="008676EE"/>
    <w:rsid w:val="008737C5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13AE"/>
    <w:rsid w:val="008F36EA"/>
    <w:rsid w:val="009001D6"/>
    <w:rsid w:val="00903527"/>
    <w:rsid w:val="00907A15"/>
    <w:rsid w:val="00916CB5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3872"/>
    <w:rsid w:val="00994095"/>
    <w:rsid w:val="00994D54"/>
    <w:rsid w:val="00994DCA"/>
    <w:rsid w:val="009973F4"/>
    <w:rsid w:val="009A6857"/>
    <w:rsid w:val="009A7387"/>
    <w:rsid w:val="009B0076"/>
    <w:rsid w:val="009B64E6"/>
    <w:rsid w:val="009C13EB"/>
    <w:rsid w:val="009C6677"/>
    <w:rsid w:val="009D0CF7"/>
    <w:rsid w:val="009D636E"/>
    <w:rsid w:val="009E0AC0"/>
    <w:rsid w:val="009E20D8"/>
    <w:rsid w:val="009F0022"/>
    <w:rsid w:val="00A025E8"/>
    <w:rsid w:val="00A04BF9"/>
    <w:rsid w:val="00A07AC6"/>
    <w:rsid w:val="00A11D54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80946"/>
    <w:rsid w:val="00A80CEC"/>
    <w:rsid w:val="00A8197D"/>
    <w:rsid w:val="00A81A0A"/>
    <w:rsid w:val="00A81E5F"/>
    <w:rsid w:val="00A8286F"/>
    <w:rsid w:val="00A84420"/>
    <w:rsid w:val="00A930D6"/>
    <w:rsid w:val="00AB1592"/>
    <w:rsid w:val="00AB5050"/>
    <w:rsid w:val="00AB56F9"/>
    <w:rsid w:val="00AC1203"/>
    <w:rsid w:val="00AC2C6D"/>
    <w:rsid w:val="00AC78F7"/>
    <w:rsid w:val="00AD50E4"/>
    <w:rsid w:val="00AE227B"/>
    <w:rsid w:val="00AE7E53"/>
    <w:rsid w:val="00AF28DA"/>
    <w:rsid w:val="00B03C6B"/>
    <w:rsid w:val="00B208C6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6AA7"/>
    <w:rsid w:val="00B864EC"/>
    <w:rsid w:val="00B93CD6"/>
    <w:rsid w:val="00BA5747"/>
    <w:rsid w:val="00BA62EC"/>
    <w:rsid w:val="00BA6E46"/>
    <w:rsid w:val="00BB0CEE"/>
    <w:rsid w:val="00BB13AD"/>
    <w:rsid w:val="00BC02B5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1A8F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0BE4"/>
    <w:rsid w:val="00C34E07"/>
    <w:rsid w:val="00C37E9F"/>
    <w:rsid w:val="00C4243D"/>
    <w:rsid w:val="00C43A98"/>
    <w:rsid w:val="00C5183F"/>
    <w:rsid w:val="00C539B2"/>
    <w:rsid w:val="00C60995"/>
    <w:rsid w:val="00C67713"/>
    <w:rsid w:val="00C67AF2"/>
    <w:rsid w:val="00C72083"/>
    <w:rsid w:val="00C8158A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E5B0A"/>
    <w:rsid w:val="00CE72CB"/>
    <w:rsid w:val="00CE7F69"/>
    <w:rsid w:val="00CF0605"/>
    <w:rsid w:val="00CF4431"/>
    <w:rsid w:val="00CF71B8"/>
    <w:rsid w:val="00D02F28"/>
    <w:rsid w:val="00D0584A"/>
    <w:rsid w:val="00D15F61"/>
    <w:rsid w:val="00D17872"/>
    <w:rsid w:val="00D178DC"/>
    <w:rsid w:val="00D21236"/>
    <w:rsid w:val="00D42F58"/>
    <w:rsid w:val="00D47F21"/>
    <w:rsid w:val="00D50344"/>
    <w:rsid w:val="00D531CD"/>
    <w:rsid w:val="00D6448E"/>
    <w:rsid w:val="00D64559"/>
    <w:rsid w:val="00D65948"/>
    <w:rsid w:val="00D70E35"/>
    <w:rsid w:val="00D7518A"/>
    <w:rsid w:val="00D80710"/>
    <w:rsid w:val="00D8099A"/>
    <w:rsid w:val="00D80C83"/>
    <w:rsid w:val="00D80D12"/>
    <w:rsid w:val="00D853D9"/>
    <w:rsid w:val="00D85A5F"/>
    <w:rsid w:val="00D86163"/>
    <w:rsid w:val="00DB1B34"/>
    <w:rsid w:val="00DC1EA2"/>
    <w:rsid w:val="00DC5D19"/>
    <w:rsid w:val="00DC7BF5"/>
    <w:rsid w:val="00DD411E"/>
    <w:rsid w:val="00DD4BCF"/>
    <w:rsid w:val="00DE58F9"/>
    <w:rsid w:val="00DF0B27"/>
    <w:rsid w:val="00DF1748"/>
    <w:rsid w:val="00DF29F0"/>
    <w:rsid w:val="00DF6090"/>
    <w:rsid w:val="00DF6E03"/>
    <w:rsid w:val="00DF772A"/>
    <w:rsid w:val="00E028CB"/>
    <w:rsid w:val="00E062E8"/>
    <w:rsid w:val="00E1321F"/>
    <w:rsid w:val="00E154A9"/>
    <w:rsid w:val="00E31E09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94D82"/>
    <w:rsid w:val="00EB3D75"/>
    <w:rsid w:val="00EB6485"/>
    <w:rsid w:val="00EC2483"/>
    <w:rsid w:val="00EC4319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35B3"/>
    <w:rsid w:val="00F20170"/>
    <w:rsid w:val="00F2638E"/>
    <w:rsid w:val="00F319F9"/>
    <w:rsid w:val="00F35285"/>
    <w:rsid w:val="00F402F3"/>
    <w:rsid w:val="00F42043"/>
    <w:rsid w:val="00F42A0A"/>
    <w:rsid w:val="00F514B0"/>
    <w:rsid w:val="00F618C3"/>
    <w:rsid w:val="00F76EF7"/>
    <w:rsid w:val="00F77D7B"/>
    <w:rsid w:val="00F80660"/>
    <w:rsid w:val="00F8160A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417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641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41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41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41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417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641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41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41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41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523</izvorni_sadrzaj>
    <derivirana_varijabla naziv="DomainObject.Predmet.Broj_1">523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travnja 2017.</izvorni_sadrzaj>
    <derivirana_varijabla naziv="DomainObject.Predmet.DatumRjesavanja_1">5.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St-523/2016</izvorni_sadrzaj>
    <derivirana_varijabla naziv="DomainObject.Predmet.OznakaBroj_1">St-523/2016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SLAK COMMERCE d.o.o. za proizvodnju i trgovinu</izvorni_sadrzaj>
    <derivirana_varijabla naziv="DomainObject.Predmet.ProtustrankaFormated_1">  SLAK COMMERCE d.o.o. za proizvodnju i trgovinu</derivirana_varijabla>
  </DomainObject.Predmet.ProtustrankaFormated>
  <DomainObject.Predmet.ProtustrankaFormatedOIB>
    <izvorni_sadrzaj>  SLAK COMMERCE d.o.o. za proizvodnju i trgovinu, OIB 05706417382</izvorni_sadrzaj>
    <derivirana_varijabla naziv="DomainObject.Predmet.ProtustrankaFormatedOIB_1">  SLAK COMMERCE d.o.o. za proizvodnju i trgovinu, OIB 05706417382</derivirana_varijabla>
  </DomainObject.Predmet.ProtustrankaFormatedOIB>
  <DomainObject.Predmet.ProtustrankaFormatedWithAdress>
    <izvorni_sadrzaj> SLAK COMMERCE d.o.o. za proizvodnju i trgovinu, Gundulić Ivana 23, 32100 Vinkovci</izvorni_sadrzaj>
    <derivirana_varijabla naziv="DomainObject.Predmet.ProtustrankaFormatedWithAdress_1"> SLAK COMMERCE d.o.o. za proizvodnju i trgovinu, Gundulić Ivana 23, 32100 Vinkovci</derivirana_varijabla>
  </DomainObject.Predmet.ProtustrankaFormatedWithAdress>
  <DomainObject.Predmet.ProtustrankaFormatedWithAdressOIB>
    <izvorni_sadrzaj> SLAK COMMERCE d.o.o. za proizvodnju i trgovinu, OIB 05706417382, Gundulić Ivana 23, 32100 Vinkovci</izvorni_sadrzaj>
    <derivirana_varijabla naziv="DomainObject.Predmet.ProtustrankaFormatedWithAdressOIB_1"> SLAK COMMERCE d.o.o. za proizvodnju i trgovinu, OIB 05706417382, Gundulić Ivana 23, 32100 Vinkovci</derivirana_varijabla>
  </DomainObject.Predmet.ProtustrankaFormatedWithAdressOIB>
  <DomainObject.Predmet.ProtustrankaWithAdress>
    <izvorni_sadrzaj>SLAK COMMERCE d.o.o. za proizvodnju i trgovinu Gundulić Ivana 23, 32100 Vinkovci</izvorni_sadrzaj>
    <derivirana_varijabla naziv="DomainObject.Predmet.ProtustrankaWithAdress_1">SLAK COMMERCE d.o.o. za proizvodnju i trgovinu Gundulić Ivana 23, 32100 Vinkovci</derivirana_varijabla>
  </DomainObject.Predmet.ProtustrankaWithAdress>
  <DomainObject.Predmet.ProtustrankaWithAdressOIB>
    <izvorni_sadrzaj>SLAK COMMERCE d.o.o. za proizvodnju i trgovinu, OIB 05706417382, Gundulić Ivana 23, 32100 Vinkovci</izvorni_sadrzaj>
    <derivirana_varijabla naziv="DomainObject.Predmet.ProtustrankaWithAdressOIB_1">SLAK COMMERCE d.o.o. za proizvodnju i trgovinu, OIB 05706417382, Gundulić Ivana 23, 32100 Vinkovci</derivirana_varijabla>
  </DomainObject.Predmet.ProtustrankaWithAdressOIB>
  <DomainObject.Predmet.ProtustrankaNazivFormated>
    <izvorni_sadrzaj>SLAK COMMERCE d.o.o. za proizvodnju i trgovinu</izvorni_sadrzaj>
    <derivirana_varijabla naziv="DomainObject.Predmet.ProtustrankaNazivFormated_1">SLAK COMMERCE d.o.o. za proizvodnju i trgovinu</derivirana_varijabla>
  </DomainObject.Predmet.ProtustrankaNazivFormated>
  <DomainObject.Predmet.ProtustrankaNazivFormatedOIB>
    <izvorni_sadrzaj>SLAK COMMERCE d.o.o. za proizvodnju i trgovinu, OIB 05706417382</izvorni_sadrzaj>
    <derivirana_varijabla naziv="DomainObject.Predmet.ProtustrankaNazivFormatedOIB_1">SLAK COMMERCE d.o.o. za proizvodnju i trgovinu, OIB 05706417382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SLAK COMMERCE d.o.o. za proizvodnju i trgovinu</item>
    </izvorni_sadrzaj>
    <derivirana_varijabla naziv="DomainObject.Predmet.ProtuStrankaListFormated_1">
      <item>SLAK COMMERCE d.o.o. za proizvodnju i trgovinu</item>
    </derivirana_varijabla>
  </DomainObject.Predmet.ProtuStrankaListFormated>
  <DomainObject.Predmet.ProtuStrankaListFormatedOIB>
    <izvorni_sadrzaj>
      <item>SLAK COMMERCE d.o.o. za proizvodnju i trgovinu, OIB 05706417382</item>
    </izvorni_sadrzaj>
    <derivirana_varijabla naziv="DomainObject.Predmet.ProtuStrankaListFormatedOIB_1">
      <item>SLAK COMMERCE d.o.o. za proizvodnju i trgovinu, OIB 05706417382</item>
    </derivirana_varijabla>
  </DomainObject.Predmet.ProtuStrankaListFormatedOIB>
  <DomainObject.Predmet.ProtuStrankaListFormatedWithAdress>
    <izvorni_sadrzaj>
      <item>SLAK COMMERCE d.o.o. za proizvodnju i trgovinu, Gundulić Ivana 23, 32100 Vinkovci</item>
    </izvorni_sadrzaj>
    <derivirana_varijabla naziv="DomainObject.Predmet.ProtuStrankaListFormatedWithAdress_1">
      <item>SLAK COMMERCE d.o.o. za proizvodnju i trgovinu, Gundulić Ivana 23, 32100 Vinkovci</item>
    </derivirana_varijabla>
  </DomainObject.Predmet.ProtuStrankaListFormatedWithAdress>
  <DomainObject.Predmet.ProtuStrankaListFormatedWithAdressOIB>
    <izvorni_sadrzaj>
      <item>SLAK COMMERCE d.o.o. za proizvodnju i trgovinu, OIB 05706417382, Gundulić Ivana 23, 32100 Vinkovci</item>
    </izvorni_sadrzaj>
    <derivirana_varijabla naziv="DomainObject.Predmet.ProtuStrankaListFormatedWithAdressOIB_1">
      <item>SLAK COMMERCE d.o.o. za proizvodnju i trgovinu, OIB 05706417382, Gundulić Ivana 23, 32100 Vinkovci</item>
    </derivirana_varijabla>
  </DomainObject.Predmet.ProtuStrankaListFormatedWithAdressOIB>
  <DomainObject.Predmet.ProtuStrankaListNazivFormated>
    <izvorni_sadrzaj>
      <item>SLAK COMMERCE d.o.o. za proizvodnju i trgovinu</item>
    </izvorni_sadrzaj>
    <derivirana_varijabla naziv="DomainObject.Predmet.ProtuStrankaListNazivFormated_1">
      <item>SLAK COMMERCE d.o.o. za proizvodnju i trgovinu</item>
    </derivirana_varijabla>
  </DomainObject.Predmet.ProtuStrankaListNazivFormated>
  <DomainObject.Predmet.ProtuStrankaListNazivFormatedOIB>
    <izvorni_sadrzaj>
      <item>SLAK COMMERCE d.o.o. za proizvodnju i trgovinu, OIB 05706417382</item>
    </izvorni_sadrzaj>
    <derivirana_varijabla naziv="DomainObject.Predmet.ProtuStrankaListNazivFormatedOIB_1">
      <item>SLAK COMMERCE d.o.o. za proizvodnju i trgovinu, OIB 05706417382</item>
    </derivirana_varijabla>
  </DomainObject.Predmet.ProtuStrankaListNazivFormatedOIB>
  <DomainObject.Predmet.OstaliListFormated>
    <izvorni_sadrzaj>
      <item>ŽDO VUKOVAR</item>
      <item>Ivan Dakić</item>
      <item>Bojan Sudarević</item>
    </izvorni_sadrzaj>
    <derivirana_varijabla naziv="DomainObject.Predmet.OstaliListFormated_1">
      <item>ŽDO VUKOVAR</item>
      <item>Ivan Dakić</item>
      <item>Bojan Sudarević</item>
    </derivirana_varijabla>
  </DomainObject.Predmet.OstaliListFormated>
  <DomainObject.Predmet.OstaliListFormatedOIB>
    <izvorni_sadrzaj>
      <item>ŽDO VUKOVAR, OIB 61379160880</item>
      <item>Ivan Dakić, OIB 09362595334</item>
      <item>Bojan Sudarević, OIB 97806800829</item>
    </izvorni_sadrzaj>
    <derivirana_varijabla naziv="DomainObject.Predmet.OstaliListFormatedOIB_1">
      <item>ŽDO VUKOVAR, OIB 61379160880</item>
      <item>Ivan Dakić, OIB 09362595334</item>
      <item>Bojan Sudarević, OIB 97806800829</item>
    </derivirana_varijabla>
  </DomainObject.Predmet.OstaliListFormatedOIB>
  <DomainObject.Predmet.OstaliListFormatedWithAdress>
    <izvorni_sadrzaj>
      <item>ŽDO VUKOVAR</item>
      <item>Ivan Dakić, Petra Preradovića 72, 32242 Slakovci</item>
      <item>Bojan Sudarević, Trg Bana Josipa Jelačića 27, 31000 Osijek</item>
    </izvorni_sadrzaj>
    <derivirana_varijabla naziv="DomainObject.Predmet.OstaliListFormatedWithAdress_1">
      <item>ŽDO VUKOVAR</item>
      <item>Ivan Dakić, Petra Preradovića 72, 32242 Slakovci</item>
      <item>Bojan Sudarević, Trg Bana Josipa Jelačića 27, 31000 Osijek</item>
    </derivirana_varijabla>
  </DomainObject.Predmet.OstaliListFormatedWithAdress>
  <DomainObject.Predmet.OstaliListFormatedWithAdressOIB>
    <izvorni_sadrzaj>
      <item>ŽDO VUKOVAR, OIB 61379160880</item>
      <item>Ivan Dakić, OIB 09362595334, Petra Preradovića 72, 32242 Slakovci</item>
      <item>Bojan Sudarević, OIB 97806800829, Trg Bana Josipa Jelačića 27, 31000 Osijek</item>
    </izvorni_sadrzaj>
    <derivirana_varijabla naziv="DomainObject.Predmet.OstaliListFormatedWithAdressOIB_1">
      <item>ŽDO VUKOVAR, OIB 61379160880</item>
      <item>Ivan Dakić, OIB 09362595334, Petra Preradovića 72, 32242 Slakovci</item>
      <item>Bojan Sudarević, OIB 97806800829, Trg Bana Josipa Jelačića 27, 31000 Osijek</item>
    </derivirana_varijabla>
  </DomainObject.Predmet.OstaliListFormatedWithAdressOIB>
  <DomainObject.Predmet.OstaliListNazivFormated>
    <izvorni_sadrzaj>
      <item>ŽDO VUKOVAR</item>
      <item>Ivan Dakić</item>
      <item>Bojan Sudarević</item>
    </izvorni_sadrzaj>
    <derivirana_varijabla naziv="DomainObject.Predmet.OstaliListNazivFormated_1">
      <item>ŽDO VUKOVAR</item>
      <item>Ivan Dakić</item>
      <item>Bojan Sudarević</item>
    </derivirana_varijabla>
  </DomainObject.Predmet.OstaliListNazivFormated>
  <DomainObject.Predmet.OstaliListNazivFormatedOIB>
    <izvorni_sadrzaj>
      <item>ŽDO VUKOVAR, OIB 61379160880</item>
      <item>Ivan Dakić, OIB 09362595334</item>
      <item>Bojan Sudarević, OIB 97806800829</item>
    </izvorni_sadrzaj>
    <derivirana_varijabla naziv="DomainObject.Predmet.OstaliListNazivFormatedOIB_1">
      <item>ŽDO VUKOVAR, OIB 61379160880</item>
      <item>Ivan Dakić, OIB 09362595334</item>
      <item>Bojan Sudarević, OIB 97806800829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SLAK COMMERCE d.o.o. za proizvodnju i trgovinu</izvorni_sadrzaj>
    <derivirana_varijabla naziv="DomainObject.Predmet.ProtustrankaIDrugi_1">SLAK COMMERCE d.o.o. za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SLAK COMMERCE d.o.o. za proizvodnju i trgovinu, OIB 05706417382, Gundulić Ivana 23, 32100 Vinkovci</izvorni_sadrzaj>
    <derivirana_varijabla naziv="DomainObject.Predmet.ProtustrankaIDrugiAdressOIB_1">SLAK COMMERCE d.o.o. za proizvodnju i trgovinu, OIB 05706417382, Gundulić Ivana 23,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travnja 2017.</izvorni_sadrzaj>
    <derivirana_varijabla naziv="DomainObject.Predmet.OdlukaRjesenje.DatumDonosenjaOdluke_1">5. travnja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St-523/2016-18</izvorni_sadrzaj>
    <derivirana_varijabla naziv="DomainObject.Predmet.OdlukaRjesenje.Oznaka_1">St-523/2016-18</derivirana_varijabla>
  </DomainObject.Predmet.OdlukaRjesenje.Oznaka>
  <DomainObject.Predmet.SudioniciListNaziv>
    <izvorni_sadrzaj>
      <item>FINA RC OSIJEK</item>
      <item>SLAK COMMERCE d.o.o. za proizvodnju i trgovinu</item>
      <item>ŽDO VUKOVAR</item>
      <item>Ivan Dakić</item>
      <item>Bojan Sudarević</item>
    </izvorni_sadrzaj>
    <derivirana_varijabla naziv="DomainObject.Predmet.SudioniciListNaziv_1">
      <item>FINA RC OSIJEK</item>
      <item>SLAK COMMERCE d.o.o. za proizvodnju i trgovinu</item>
      <item>ŽDO VUKOVAR</item>
      <item>Ivan Dakić</item>
      <item>Bojan Sudarević</item>
    </derivirana_varijabla>
  </DomainObject.Predmet.SudioniciListNaziv>
  <DomainObject.Predmet.SudioniciListAdressOIB>
    <izvorni_sadrzaj>
      <item>FINA RC OSIJEK, OIB 85821130368</item>
      <item>SLAK COMMERCE d.o.o. za proizvodnju i trgovinu, OIB 05706417382, Gundulić Ivana 23,32100 Vinkovci</item>
      <item>ŽDO VUKOVAR, OIB 61379160880</item>
      <item>Ivan Dakić, OIB 09362595334, Petra Preradovića 72,32242 Slakovci</item>
      <item>Bojan Sudarević, OIB 97806800829, Trg Bana Josipa Jelačića 27,31000 Osijek</item>
    </izvorni_sadrzaj>
    <derivirana_varijabla naziv="DomainObject.Predmet.SudioniciListAdressOIB_1">
      <item>FINA RC OSIJEK, OIB 85821130368</item>
      <item>SLAK COMMERCE d.o.o. za proizvodnju i trgovinu, OIB 05706417382, Gundulić Ivana 23,32100 Vinkovci</item>
      <item>ŽDO VUKOVAR, OIB 61379160880</item>
      <item>Ivan Dakić, OIB 09362595334, Petra Preradovića 72,32242 Slakovci</item>
      <item>Bojan Sudarević, OIB 97806800829, Trg Bana Josipa Jelačića 27,31000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05706417382</item>
      <item>, OIB 61379160880</item>
      <item>, OIB 09362595334</item>
      <item>, OIB 97806800829</item>
    </izvorni_sadrzaj>
    <derivirana_varijabla naziv="DomainObject.Predmet.SudioniciListNazivOIB_1">
      <item>, OIB 85821130368</item>
      <item>, OIB 05706417382</item>
      <item>, OIB 61379160880</item>
      <item>, OIB 09362595334</item>
      <item>, OIB 97806800829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437BB3-718B-4498-89E3-3535066D9E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621</properties:Words>
  <properties:Characters>3441</properties:Characters>
  <properties:Lines>102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4098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2017-04-13T10:26:00Z</dcterms:created>
  <dc:creator>hermanj</dc:creator>
  <cp:lastModifiedBy>Maja Kocijan</cp:lastModifiedBy>
  <cp:lastPrinted>2017-04-13T10:22:00Z</cp:lastPrinted>
  <dcterms:modified xmlns:xsi="http://www.w3.org/2001/XMLSchema-instance" xsi:type="dcterms:W3CDTF">2017-04-13T10:33:00Z</dcterms:modified>
  <cp:revision>4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