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2137" w14:paraId="b55213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43BB2">
        <w:rPr>
          <w:rFonts w:hAnsi="Times New Roman" w:ascii="Times New Roman"/>
        </w:rPr>
        <w:t>9</w:t>
      </w:r>
      <w:r w:rsidR="006B2990">
        <w:rPr>
          <w:rFonts w:hAnsi="Times New Roman" w:ascii="Times New Roman"/>
        </w:rPr>
        <w:t>39</w:t>
      </w:r>
      <w:r w:rsidR="008F6199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6B2990" w:rsidR="006B299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ODJEL PRODAJE j.d.o.o.</w:t>
      </w:r>
    </w:p>
    <w:p w:rsidRDefault="006B2990" w:rsidR="00D43BB2">
      <w:pPr>
        <w:jc w:val="right"/>
        <w:rPr>
          <w:rFonts w:hAnsi="Times New Roman" w:ascii="Times New Roman"/>
        </w:rPr>
      </w:pPr>
      <w:r w:rsidRPr="00E60BD1">
        <w:rPr>
          <w:rFonts w:hAnsi="Times New Roman" w:ascii="Times New Roman"/>
        </w:rPr>
        <w:t>Zagreb, Ozaljska 51</w:t>
      </w:r>
    </w:p>
    <w:p w:rsidRDefault="006B2990" w:rsidR="006B2990">
      <w:pPr>
        <w:jc w:val="right"/>
        <w:rPr>
          <w:rFonts w:hAnsi="Times New Roman" w:ascii="Times New Roman"/>
        </w:rPr>
      </w:pP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6B2990" w:rsidP="0084370F" w:rsidR="002503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Ana Maričić</w:t>
      </w:r>
    </w:p>
    <w:p w:rsidRDefault="00D43BB2" w:rsidP="0084370F" w:rsidR="009E74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r w:rsidR="006B2990">
        <w:rPr>
          <w:rFonts w:hAnsi="Times New Roman" w:ascii="Times New Roman"/>
        </w:rPr>
        <w:t>Ozaljska 51</w:t>
      </w:r>
    </w:p>
    <w:p w:rsidRDefault="008E3003" w:rsidR="008E3003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D43BB2" w:rsidR="008F619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6B2990" w:rsidRPr="00E60BD1">
        <w:rPr>
          <w:rFonts w:hAnsi="Times New Roman" w:ascii="Times New Roman"/>
        </w:rPr>
        <w:t>ODJEL PRODAJE j.d.o.o., Zagreb, Ozaljska 51, OIB 74626168924</w:t>
      </w:r>
    </w:p>
    <w:p w:rsidRDefault="00D43BB2" w:rsidP="00D43BB2" w:rsidR="00D43BB2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C4996">
        <w:rPr>
          <w:rFonts w:hAnsi="Times New Roman" w:ascii="Times New Roman"/>
          <w:b/>
        </w:rPr>
        <w:t>13</w:t>
      </w:r>
      <w:r w:rsidR="00AE5288">
        <w:rPr>
          <w:rFonts w:hAnsi="Times New Roman" w:ascii="Times New Roman"/>
          <w:b/>
        </w:rPr>
        <w:t xml:space="preserve">. </w:t>
      </w:r>
      <w:r w:rsidR="002503A8">
        <w:rPr>
          <w:rFonts w:hAnsi="Times New Roman" w:ascii="Times New Roman"/>
          <w:b/>
        </w:rPr>
        <w:t>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D43BB2">
        <w:rPr>
          <w:rFonts w:hAnsi="Times New Roman" w:ascii="Times New Roman"/>
          <w:b/>
        </w:rPr>
        <w:t>10</w:t>
      </w:r>
      <w:r w:rsidR="004C4996">
        <w:rPr>
          <w:rFonts w:hAnsi="Times New Roman" w:ascii="Times New Roman"/>
          <w:b/>
        </w:rPr>
        <w:t>,</w:t>
      </w:r>
      <w:r w:rsidR="006B2990">
        <w:rPr>
          <w:rFonts w:hAnsi="Times New Roman" w:ascii="Times New Roman"/>
          <w:b/>
        </w:rPr>
        <w:t>2</w:t>
      </w:r>
      <w:r w:rsidR="004C4996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2503A8">
        <w:rPr>
          <w:rFonts w:hAnsi="Times New Roman" w:ascii="Times New Roman"/>
        </w:rPr>
        <w:t>2</w:t>
      </w:r>
      <w:r w:rsidR="00D43BB2">
        <w:rPr>
          <w:rFonts w:hAnsi="Times New Roman" w:ascii="Times New Roman"/>
        </w:rPr>
        <w:t>2</w:t>
      </w:r>
      <w:r w:rsidR="004C4996">
        <w:rPr>
          <w:rFonts w:hAnsi="Times New Roman" w:ascii="Times New Roman"/>
        </w:rPr>
        <w:t xml:space="preserve">. prosinca 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03A8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4996"/>
    <w:rsid w:val="004C5B18"/>
    <w:rsid w:val="004D1D11"/>
    <w:rsid w:val="005208DD"/>
    <w:rsid w:val="0056416D"/>
    <w:rsid w:val="00587D9D"/>
    <w:rsid w:val="005A7390"/>
    <w:rsid w:val="005C1061"/>
    <w:rsid w:val="00622D07"/>
    <w:rsid w:val="00625433"/>
    <w:rsid w:val="00637508"/>
    <w:rsid w:val="006B2990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8F6199"/>
    <w:rsid w:val="009242C8"/>
    <w:rsid w:val="00926C2A"/>
    <w:rsid w:val="00965B17"/>
    <w:rsid w:val="00967CE3"/>
    <w:rsid w:val="009A61D4"/>
    <w:rsid w:val="009E082B"/>
    <w:rsid w:val="009E749E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C5FD0"/>
    <w:rsid w:val="00BD4A84"/>
    <w:rsid w:val="00C07BB9"/>
    <w:rsid w:val="00C179AA"/>
    <w:rsid w:val="00CA66F9"/>
    <w:rsid w:val="00CB7DBB"/>
    <w:rsid w:val="00CD7DA1"/>
    <w:rsid w:val="00D43BB2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825B9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2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5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82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5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St-939/2017</izvorni_sadrzaj>
    <derivirana_varijabla naziv="DomainObject.Predmet.OznakaBroj_1">St-939/2017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ODJEL PRODAJE j.d.o.o. za usluge i trgovinu zastupanog po punomoćniku Ana Maričić; Jasna Novak</izvorni_sadrzaj>
    <derivirana_varijabla naziv="DomainObject.Predmet.ProtustrankaFormated_1">  ODJEL PRODAJE j.d.o.o. za usluge i trgovinu zastupanog po punomoćniku Ana Maričić; Jasna Novak</derivirana_varijabla>
  </DomainObject.Predmet.ProtustrankaFormated>
  <DomainObject.Predmet.ProtustrankaFormatedOIB>
    <izvorni_sadrzaj>  ODJEL PRODAJE j.d.o.o. za usluge i trgovinu, OIB 74626168924 zastupanog po punomoćniku Ana Maričić; Jasna Novak</izvorni_sadrzaj>
    <derivirana_varijabla naziv="DomainObject.Predmet.ProtustrankaFormatedOIB_1">  ODJEL PRODAJE j.d.o.o. za usluge i trgovinu, OIB 74626168924 zastupanog po punomoćniku Ana Maričić; Jasna Novak</derivirana_varijabla>
  </DomainObject.Predmet.ProtustrankaFormatedOIB>
  <DomainObject.Predmet.ProtustrankaFormatedWithAdress>
    <izvorni_sadrzaj> ODJEL PRODAJE j.d.o.o. za usluge i trgovinu, Ozaljska 51, 10000 Zagreb zastupanog po punomoćniku Ana Maričić; Jasna Novak</izvorni_sadrzaj>
    <derivirana_varijabla naziv="DomainObject.Predmet.ProtustrankaFormatedWithAdress_1"> ODJEL PRODAJE j.d.o.o. za usluge i trgovinu, Ozaljska 51, 10000 Zagreb zastupanog po punomoćniku Ana Maričić; Jasna Novak</derivirana_varijabla>
  </DomainObject.Predmet.ProtustrankaFormatedWithAdress>
  <DomainObject.Predmet.ProtustrankaFormatedWithAdressOIB>
    <izvorni_sadrzaj> ODJEL PRODAJE j.d.o.o. za usluge i trgovinu, OIB 74626168924, Ozaljska 51, 10000 Zagreb zastupanog po punomoćniku Ana Maričić; Jasna Novak</izvorni_sadrzaj>
    <derivirana_varijabla naziv="DomainObject.Predmet.ProtustrankaFormatedWithAdressOIB_1"> ODJEL PRODAJE j.d.o.o. za usluge i trgovinu, OIB 74626168924, Ozaljska 51, 10000 Zagreb zastupanog po punomoćniku Ana Maričić; Jasna Novak</derivirana_varijabla>
  </DomainObject.Predmet.ProtustrankaFormatedWithAdressOIB>
  <DomainObject.Predmet.ProtustrankaWithAdress>
    <izvorni_sadrzaj>ODJEL PRODAJE j.d.o.o. za usluge i trgovinu Ozaljska 51, 10000 Zagreb</izvorni_sadrzaj>
    <derivirana_varijabla naziv="DomainObject.Predmet.ProtustrankaWithAdress_1">ODJEL PRODAJE j.d.o.o. za usluge i trgovinu Ozaljska 51, 10000 Zagreb</derivirana_varijabla>
  </DomainObject.Predmet.ProtustrankaWithAdress>
  <DomainObject.Predmet.ProtustrankaWithAdressOIB>
    <izvorni_sadrzaj>ODJEL PRODAJE j.d.o.o. za usluge i trgovinu, OIB 74626168924, Ozaljska 51, 10000 Zagreb</izvorni_sadrzaj>
    <derivirana_varijabla naziv="DomainObject.Predmet.ProtustrankaWithAdressOIB_1">ODJEL PRODAJE j.d.o.o. za usluge i trgovinu, OIB 74626168924, Ozaljska 51, 10000 Zagreb</derivirana_varijabla>
  </DomainObject.Predmet.ProtustrankaWithAdressOIB>
  <DomainObject.Predmet.ProtustrankaNazivFormated>
    <izvorni_sadrzaj>ODJEL PRODAJE j.d.o.o. za usluge i trgovinu</izvorni_sadrzaj>
    <derivirana_varijabla naziv="DomainObject.Predmet.ProtustrankaNazivFormated_1">ODJEL PRODAJE j.d.o.o. za usluge i trgovinu</derivirana_varijabla>
  </DomainObject.Predmet.ProtustrankaNazivFormated>
  <DomainObject.Predmet.ProtustrankaNazivFormatedOIB>
    <izvorni_sadrzaj>ODJEL PRODAJE j.d.o.o. za usluge i trgovinu, OIB 74626168924</izvorni_sadrzaj>
    <derivirana_varijabla naziv="DomainObject.Predmet.ProtustrankaNazivFormatedOIB_1">ODJEL PRODAJE j.d.o.o. za usluge i trgovinu, OIB 74626168924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ODJEL PRODAJE j.d.o.o. za usluge i trgovinu zastupanog po punomoćniku Ana Maričić; Jasna Novak</item>
    </izvorni_sadrzaj>
    <derivirana_varijabla naziv="DomainObject.Predmet.ProtuStrankaListFormated_1">
      <item>ODJEL PRODAJE j.d.o.o. za usluge i trgovinu zastupanog po punomoćniku Ana Maričić; Jasna Novak</item>
    </derivirana_varijabla>
  </DomainObject.Predmet.ProtuStrankaListFormated>
  <DomainObject.Predmet.ProtuStrankaListFormatedOIB>
    <izvorni_sadrzaj>
      <item>ODJEL PRODAJE j.d.o.o. za usluge i trgovinu, OIB 74626168924 zastupanog po punomoćniku Ana Maričić; Jasna Novak</item>
    </izvorni_sadrzaj>
    <derivirana_varijabla naziv="DomainObject.Predmet.ProtuStrankaListFormatedOIB_1">
      <item>ODJEL PRODAJE j.d.o.o. za usluge i trgovinu, OIB 74626168924 zastupanog po punomoćniku Ana Maričić; Jasna Novak</item>
    </derivirana_varijabla>
  </DomainObject.Predmet.ProtuStrankaListFormatedOIB>
  <DomainObject.Predmet.ProtuStrankaListFormatedWithAdress>
    <izvorni_sadrzaj>
      <item>ODJEL PRODAJE j.d.o.o. za usluge i trgovinu, Ozaljska 51, 10000 Zagreb zastupanog po punomoćniku Ana Maričić; Jasna Novak</item>
    </izvorni_sadrzaj>
    <derivirana_varijabla naziv="DomainObject.Predmet.ProtuStrankaListFormatedWithAdress_1">
      <item>ODJEL PRODAJE j.d.o.o. za usluge i trgovinu, Ozaljska 51, 10000 Zagreb zastupanog po punomoćniku Ana Maričić; Jasna Novak</item>
    </derivirana_varijabla>
  </DomainObject.Predmet.ProtuStrankaListFormatedWithAdress>
  <DomainObject.Predmet.ProtuStrankaListFormatedWithAdressOIB>
    <izvorni_sadrzaj>
      <item>ODJEL PRODAJE j.d.o.o. za usluge i trgovinu, OIB 74626168924, Ozaljska 51, 10000 Zagreb zastupanog po punomoćniku Ana Maričić; Jasna Novak</item>
    </izvorni_sadrzaj>
    <derivirana_varijabla naziv="DomainObject.Predmet.ProtuStrankaListFormatedWithAdressOIB_1">
      <item>ODJEL PRODAJE j.d.o.o. za usluge i trgovinu, OIB 74626168924, Ozaljska 51, 10000 Zagreb zastupanog po punomoćniku Ana Maričić; Jasna Novak</item>
    </derivirana_varijabla>
  </DomainObject.Predmet.ProtuStrankaListFormatedWithAdressOIB>
  <DomainObject.Predmet.ProtuStrankaListNazivFormated>
    <izvorni_sadrzaj>
      <item>ODJEL PRODAJE j.d.o.o. za usluge i trgovinu</item>
    </izvorni_sadrzaj>
    <derivirana_varijabla naziv="DomainObject.Predmet.ProtuStrankaListNazivFormated_1">
      <item>ODJEL PRODAJE j.d.o.o. za usluge i trgovinu</item>
    </derivirana_varijabla>
  </DomainObject.Predmet.ProtuStrankaListNazivFormated>
  <DomainObject.Predmet.ProtuStrankaListNazivFormatedOIB>
    <izvorni_sadrzaj>
      <item>ODJEL PRODAJE j.d.o.o. za usluge i trgovinu, OIB 74626168924</item>
    </izvorni_sadrzaj>
    <derivirana_varijabla naziv="DomainObject.Predmet.ProtuStrankaListNazivFormatedOIB_1">
      <item>ODJEL PRODAJE j.d.o.o. za usluge i trgovinu, OIB 74626168924</item>
    </derivirana_varijabla>
  </DomainObject.Predmet.ProtuStrankaListNazivFormatedOIB>
  <DomainObject.Predmet.OstaliListFormated>
    <izvorni_sadrzaj>
      <item>Ana Maričić punomoćnik sudionika u postupku ODJEL PRODAJE j.d.o.o. za usluge i trgovinu</item>
      <item>Jasna Novak punomoćnik sudionika u postupku ODJEL PRODAJE j.d.o.o. za usluge i trgovinu</item>
    </izvorni_sadrzaj>
    <derivirana_varijabla naziv="DomainObject.Predmet.OstaliListFormated_1">
      <item>Ana Maričić punomoćnik sudionika u postupku ODJEL PRODAJE j.d.o.o. za usluge i trgovinu</item>
      <item>Jasna Novak punomoćnik sudionika u postupku ODJEL PRODAJE j.d.o.o. za usluge i trgovinu</item>
    </derivirana_varijabla>
  </DomainObject.Predmet.OstaliListFormated>
  <DomainObject.Predmet.OstaliListFormatedOIB>
    <izvorni_sadrzaj>
      <item>Ana Maričić, OIB 36393757334 punomoćnik sudionika u postupku ODJEL PRODAJE j.d.o.o. za usluge i trgovinu</item>
      <item>Jasna Novak punomoćnik sudionika u postupku ODJEL PRODAJE j.d.o.o. za usluge i trgovinu</item>
    </izvorni_sadrzaj>
    <derivirana_varijabla naziv="DomainObject.Predmet.OstaliListFormatedOIB_1">
      <item>Ana Maričić, OIB 36393757334 punomoćnik sudionika u postupku ODJEL PRODAJE j.d.o.o. za usluge i trgovinu</item>
      <item>Jasna Novak punomoćnik sudionika u postupku ODJEL PRODAJE j.d.o.o. za usluge i trgovinu</item>
    </derivirana_varijabla>
  </DomainObject.Predmet.OstaliListFormatedOIB>
  <DomainObject.Predmet.OstaliListFormatedWithAdress>
    <izvorni_sadrzaj>
      <item>Ana Maričić, Ozaljska 51, 10000 Zagreb punomoćnik sudionika u postupku ODJEL PRODAJE j.d.o.o. za usluge i trgovinu</item>
      <item>Jasna Novak, Kralja Držislava 4, 10000 Zagreb punomoćnik sudionika u postupku ODJEL PRODAJE j.d.o.o. za usluge i trgovinu</item>
    </izvorni_sadrzaj>
    <derivirana_varijabla naziv="DomainObject.Predmet.OstaliListFormatedWithAdress_1">
      <item>Ana Maričić, Ozaljska 51, 10000 Zagreb punomoćnik sudionika u postupku ODJEL PRODAJE j.d.o.o. za usluge i trgovinu</item>
      <item>Jasna Novak, Kralja Držislava 4, 10000 Zagreb punomoćnik sudionika u postupku ODJEL PRODAJE j.d.o.o. za usluge i trgovinu</item>
    </derivirana_varijabla>
  </DomainObject.Predmet.OstaliListFormatedWithAdress>
  <DomainObject.Predmet.OstaliListFormatedWithAdressOIB>
    <izvorni_sadrzaj>
      <item>Ana Maričić, OIB 36393757334, Ozaljska 51, 10000 Zagreb punomoćnik sudionika u postupku ODJEL PRODAJE j.d.o.o. za usluge i trgovinu</item>
      <item>Jasna Novak, Kralja Držislava 4, 10000 Zagreb punomoćnik sudionika u postupku ODJEL PRODAJE j.d.o.o. za usluge i trgovinu</item>
    </izvorni_sadrzaj>
    <derivirana_varijabla naziv="DomainObject.Predmet.OstaliListFormatedWithAdressOIB_1">
      <item>Ana Maričić, OIB 36393757334, Ozaljska 51, 10000 Zagreb punomoćnik sudionika u postupku ODJEL PRODAJE j.d.o.o. za usluge i trgovinu</item>
      <item>Jasna Novak, Kralja Držislava 4, 10000 Zagreb punomoćnik sudionika u postupku ODJEL PRODAJE j.d.o.o. za usluge i trgovinu</item>
    </derivirana_varijabla>
  </DomainObject.Predmet.OstaliListFormatedWithAdressOIB>
  <DomainObject.Predmet.OstaliListNazivFormated>
    <izvorni_sadrzaj>
      <item>Ana Maričić</item>
      <item>Jasna Novak</item>
    </izvorni_sadrzaj>
    <derivirana_varijabla naziv="DomainObject.Predmet.OstaliListNazivFormated_1">
      <item>Ana Maričić</item>
      <item>Jasna Novak</item>
    </derivirana_varijabla>
  </DomainObject.Predmet.OstaliListNazivFormated>
  <DomainObject.Predmet.OstaliListNazivFormatedOIB>
    <izvorni_sadrzaj>
      <item>Ana Maričić, OIB 36393757334</item>
      <item>Jasna Novak</item>
    </izvorni_sadrzaj>
    <derivirana_varijabla naziv="DomainObject.Predmet.OstaliListNazivFormatedOIB_1">
      <item>Ana Maričić, OIB 36393757334</item>
      <item>Jasna Novak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ODJEL PRODAJE j.d.o.o. za usluge i trgovinu</izvorni_sadrzaj>
    <derivirana_varijabla naziv="DomainObject.Predmet.ProtustrankaIDrugi_1">ODJEL PRODAJE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ODJEL PRODAJE j.d.o.o. za usluge i trgovinu, OIB 74626168924, Ozaljska 51, 10000 Zagreb</izvorni_sadrzaj>
    <derivirana_varijabla naziv="DomainObject.Predmet.ProtustrankaIDrugiAdressOIB_1">ODJEL PRODAJE j.d.o.o. za usluge i trgovinu, OIB 74626168924, Ozaljska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ODJEL PRODAJE j.d.o.o. za usluge i trgovinu</item>
      <item>Ana Maričić</item>
      <item>Jasna Novak</item>
    </izvorni_sadrzaj>
    <derivirana_varijabla naziv="DomainObject.Predmet.SudioniciListNaziv_1">
      <item>FINA Regionalni centar Zagreb</item>
      <item>ODJEL PRODAJE j.d.o.o. za usluge i trgovinu</item>
      <item>Ana Maričić</item>
      <item>Jasna 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ODJEL PRODAJE j.d.o.o. za usluge i trgovinu, OIB 74626168924, Ozaljska 51,10000 Zagreb</item>
      <item>Ana Maričić, OIB 36393757334, Ozaljska 51,10000 Zagreb</item>
      <item>Jasna Novak, Kralja Držislava 4,10000 Zagreb</item>
    </izvorni_sadrzaj>
    <derivirana_varijabla naziv="DomainObject.Predmet.SudioniciListAdressOIB_1">
      <item>FINA Regionalni centar Zagreb, OIB 85821130368, Trg svibanjskih žrtava 1995. br. 1,10000 Zagreb</item>
      <item>ODJEL PRODAJE j.d.o.o. za usluge i trgovinu, OIB 74626168924, Ozaljska 51,10000 Zagreb</item>
      <item>Ana Maričić, OIB 36393757334, Ozaljska 51,10000 Zagreb</item>
      <item>Jasna Novak,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74626168924</item>
      <item>, OIB 36393757334</item>
      <item>, OIB null</item>
    </izvorni_sadrzaj>
    <derivirana_varijabla naziv="DomainObject.Predmet.SudioniciListNazivOIB_1">
      <item>, OIB 85821130368</item>
      <item>, OIB 74626168924</item>
      <item>, OIB 36393757334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6BF7C-84D1-4E5C-9095-6BBA35B81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98</properties:Words>
  <properties:Characters>577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2017-12-22T12:37:00Z</dcterms:created>
  <dc:creator>stecaj</dc:creator>
  <cp:lastModifiedBy>Gordana Grčić</cp:lastModifiedBy>
  <cp:lastPrinted>2017-12-22T12:37:00Z</cp:lastPrinted>
  <dcterms:modified xmlns:xsi="http://www.w3.org/2001/XMLSchema-instance" xsi:type="dcterms:W3CDTF">2017-12-22T12:38:00Z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