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aa79" w14:paraId="e22aa79" w:rsidRDefault="00532B71" w:rsidP="0086691F" w:rsidR="00532B71" w:rsidRPr="00541BE8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E62F3D" w:rsidP="00E62F3D" w:rsidR="00E62F3D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E62F3D" w:rsidP="00E62F3D" w:rsidR="00E62F3D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62F3D" w:rsidP="00E62F3D" w:rsidR="00E62F3D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E62F3D" w:rsidP="00E62F3D" w:rsidR="00E62F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62F3D" w:rsidP="00E62F3D" w:rsidR="00E62F3D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62F3D" w:rsidP="00E62F3D" w:rsidR="00E62F3D" w:rsidRPr="00541BE8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541BE8" w:rsidP="00997BA9" w:rsidR="00532B71" w:rsidRPr="00541BE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1BE8">
        <w:rPr>
          <w:rFonts w:hAnsi="Times New Roman" w:ascii="Times New Roman"/>
          <w:sz w:val="22"/>
          <w:szCs w:val="22"/>
        </w:rPr>
        <w:t>LOBEL d.o.o., 20000 Dubrovnik, Pera Bakića 27</w:t>
      </w:r>
      <w:r w:rsidR="002E46D4" w:rsidRPr="00541BE8">
        <w:rPr>
          <w:rFonts w:hAnsi="Times New Roman" w:ascii="Times New Roman"/>
          <w:sz w:val="22"/>
          <w:szCs w:val="22"/>
        </w:rPr>
        <w:t xml:space="preserve">, </w:t>
      </w:r>
      <w:r w:rsidR="00B4799F" w:rsidRPr="00541BE8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Pr="00541BE8">
        <w:rPr>
          <w:rFonts w:hAnsi="Times New Roman" w:ascii="Times New Roman"/>
          <w:sz w:val="22"/>
          <w:szCs w:val="22"/>
        </w:rPr>
        <w:t>38389339735</w:t>
      </w:r>
      <w:r w:rsidR="00B4799F" w:rsidRPr="00541BE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541BE8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541BE8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541BE8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BE6F43" w:rsidP="00997BA9" w:rsidR="00BE6F43" w:rsidRPr="00541BE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41BE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41BE8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41BE8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BE6F43" w:rsidP="00997BA9" w:rsidR="00BE6F43" w:rsidRPr="00541BE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0B11D3" w:rsidR="00EE69E5" w:rsidRPr="000B11D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541BE8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541BE8">
        <w:rPr>
          <w:rFonts w:hAnsi="Times New Roman" w:ascii="Times New Roman"/>
          <w:sz w:val="22"/>
          <w:szCs w:val="22"/>
        </w:rPr>
        <w:t xml:space="preserve"> </w:t>
      </w:r>
      <w:r w:rsidR="00171B42" w:rsidRPr="00541BE8">
        <w:rPr>
          <w:rFonts w:hAnsi="Times New Roman" w:ascii="Times New Roman"/>
          <w:sz w:val="22"/>
          <w:szCs w:val="22"/>
        </w:rPr>
        <w:t>LOBEL d.o.o., 20000 Dubrovnik, Pera Bakića 27, OIB: 38389339735</w:t>
      </w:r>
      <w:r w:rsidR="00A358AD" w:rsidRPr="00541BE8">
        <w:rPr>
          <w:rFonts w:hAnsi="Times New Roman" w:ascii="Times New Roman"/>
          <w:sz w:val="22"/>
          <w:szCs w:val="22"/>
        </w:rPr>
        <w:t xml:space="preserve">, </w:t>
      </w:r>
      <w:r w:rsidR="000B11D3" w:rsidRPr="008531E2">
        <w:rPr>
          <w:rFonts w:hAnsi="Times New Roman" w:ascii="Times New Roman"/>
          <w:sz w:val="22"/>
          <w:szCs w:val="22"/>
        </w:rPr>
        <w:t>dana</w:t>
      </w:r>
      <w:r w:rsidR="000B11D3">
        <w:rPr>
          <w:rFonts w:hAnsi="Times New Roman" w:ascii="Times New Roman"/>
          <w:sz w:val="22"/>
          <w:szCs w:val="22"/>
        </w:rPr>
        <w:t xml:space="preserve"> 29</w:t>
      </w:r>
      <w:r w:rsidR="000B11D3" w:rsidRPr="008531E2">
        <w:rPr>
          <w:rFonts w:hAnsi="Times New Roman" w:ascii="Times New Roman"/>
          <w:sz w:val="22"/>
          <w:szCs w:val="22"/>
        </w:rPr>
        <w:t>.</w:t>
      </w:r>
      <w:r w:rsidR="000B11D3">
        <w:rPr>
          <w:rFonts w:hAnsi="Times New Roman" w:ascii="Times New Roman"/>
          <w:sz w:val="22"/>
          <w:szCs w:val="22"/>
        </w:rPr>
        <w:t xml:space="preserve"> </w:t>
      </w:r>
      <w:r w:rsidR="000B11D3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0B11D3">
        <w:rPr>
          <w:rFonts w:hAnsi="Times New Roman" w:ascii="Times New Roman"/>
          <w:sz w:val="22"/>
          <w:szCs w:val="22"/>
        </w:rPr>
        <w:t>10,3</w:t>
      </w:r>
      <w:r w:rsidR="000B11D3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A871FF" w:rsidR="00B2463B" w:rsidRPr="00541BE8">
      <w:pPr>
        <w:pStyle w:val="BodyText21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541BE8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541BE8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541BE8">
        <w:rPr>
          <w:rFonts w:hAnsi="Times New Roman" w:ascii="Times New Roman"/>
          <w:sz w:val="22"/>
          <w:szCs w:val="22"/>
        </w:rPr>
        <w:t xml:space="preserve"> </w:t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453EEE" w:rsidRPr="00541BE8">
        <w:rPr>
          <w:rFonts w:hAnsi="Times New Roman" w:ascii="Times New Roman"/>
          <w:sz w:val="22"/>
          <w:szCs w:val="22"/>
        </w:rPr>
        <w:softHyphen/>
      </w:r>
      <w:r w:rsidR="00597C73" w:rsidRPr="00597C73">
        <w:rPr>
          <w:rFonts w:hAnsi="Times New Roman" w:ascii="Times New Roman"/>
          <w:sz w:val="22"/>
          <w:szCs w:val="22"/>
        </w:rPr>
        <w:t xml:space="preserve"> </w:t>
      </w:r>
      <w:r w:rsidR="00597C73">
        <w:rPr>
          <w:rFonts w:hAnsi="Times New Roman" w:ascii="Times New Roman"/>
          <w:sz w:val="22"/>
          <w:szCs w:val="22"/>
        </w:rPr>
        <w:t>RENATO SABLJIĆ iz Zagreba, Zdenački zavoj 14, OIB: 74644810692.</w:t>
      </w:r>
    </w:p>
    <w:p w:rsidRDefault="00EE69E5" w:rsidP="00EE69E5" w:rsidR="00EE69E5" w:rsidRPr="00541BE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541BE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541BE8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541BE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71B42" w:rsidRPr="00541BE8">
        <w:rPr>
          <w:rFonts w:hAnsi="Times New Roman" w:ascii="Times New Roman"/>
          <w:sz w:val="22"/>
          <w:szCs w:val="22"/>
        </w:rPr>
        <w:t xml:space="preserve">LOBEL d.o.o., 20000 Dubrovnik, Pera Bakića 27, </w:t>
      </w:r>
      <w:r w:rsidR="00171B42" w:rsidRPr="00541BE8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171B42" w:rsidRPr="00541BE8">
        <w:rPr>
          <w:rFonts w:hAnsi="Times New Roman" w:ascii="Times New Roman"/>
          <w:sz w:val="22"/>
          <w:szCs w:val="22"/>
        </w:rPr>
        <w:t>38389339735</w:t>
      </w:r>
      <w:r w:rsidR="00322EFB" w:rsidRPr="00541BE8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541BE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1D3" w:rsidP="00EE69E5" w:rsidR="00EE69E5" w:rsidRPr="00541BE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541BE8">
        <w:rPr>
          <w:rFonts w:hAnsi="Times New Roman" w:ascii="Times New Roman"/>
          <w:sz w:val="22"/>
          <w:szCs w:val="22"/>
          <w:lang w:val="hr-HR"/>
        </w:rPr>
        <w:t xml:space="preserve">pravomoćnosti </w:t>
      </w:r>
      <w:r w:rsidR="00CC79E2" w:rsidRPr="00541BE8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541BE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541BE8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541BE8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541BE8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1D3" w:rsidP="00EE69E5" w:rsidR="000B11D3" w:rsidRPr="00541BE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541BE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41BE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1D3" w:rsidR="000B11D3" w:rsidRPr="00541BE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1BE8">
        <w:rPr>
          <w:rFonts w:hAnsi="Times New Roman" w:ascii="Times New Roman"/>
          <w:sz w:val="22"/>
          <w:szCs w:val="22"/>
          <w:lang w:val="hr-HR"/>
        </w:rPr>
        <w:tab/>
      </w:r>
      <w:r w:rsidR="000B11D3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E87CA0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0B11D3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0B11D3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1D3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0B11D3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1D3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0B11D3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1D3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0B11D3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1D3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0B11D3" w:rsidP="000B11D3" w:rsidR="000B11D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1D3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1D3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1D3" w:rsidP="000B11D3" w:rsidR="000B11D3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0B11D3" w:rsidP="000B11D3" w:rsidR="000B11D3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11D3" w:rsidP="000B11D3" w:rsidR="000B11D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B11D3" w:rsidP="000B11D3" w:rsidR="000B11D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B11D3" w:rsidP="000B11D3" w:rsidR="000B11D3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0B11D3" w:rsidP="000B11D3" w:rsidR="000B11D3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B11D3" w:rsidP="000B11D3" w:rsidR="000B11D3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E03E12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0B11D3" w:rsidP="000B11D3" w:rsidR="000B11D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B11D3" w:rsidP="000B11D3" w:rsidR="000B11D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B11D3" w:rsidP="000B11D3" w:rsidR="000B11D3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0B11D3" w:rsidP="000B11D3" w:rsidR="000B11D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0B11D3" w:rsidP="000B11D3" w:rsidR="000B11D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0B11D3" w:rsidP="000B11D3" w:rsidR="000B11D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B11D3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0B11D3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0B11D3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0B11D3" w:rsidP="000B11D3" w:rsidR="000B11D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0B11D3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0B11D3" w:rsidP="000B11D3" w:rsidR="000B11D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E87CA0" w:rsidP="000B11D3" w:rsidR="000B11D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87CA0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0B11D3">
        <w:rPr>
          <w:rFonts w:hAnsi="Times New Roman" w:ascii="Times New Roman"/>
          <w:sz w:val="22"/>
          <w:szCs w:val="22"/>
          <w:lang w:val="hr-HR"/>
        </w:rPr>
        <w:t xml:space="preserve">.) Raiffeisenbank Austria d.d., </w:t>
      </w:r>
    </w:p>
    <w:p w:rsidRDefault="000B11D3" w:rsidP="000B11D3" w:rsidR="000B11D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0B11D3" w:rsidP="000B11D3" w:rsidR="000B11D3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0B11D3" w:rsidR="00D44D4F" w:rsidRPr="00541BE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541BE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541BE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229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E15470">
      <w:rPr>
        <w:rFonts w:hAnsi="Times New Roman" w:ascii="Times New Roman"/>
        <w:b/>
        <w:sz w:val="22"/>
        <w:szCs w:val="22"/>
        <w:lang w:val="hr-HR"/>
      </w:rPr>
      <w:t>593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E15470">
      <w:rPr>
        <w:rFonts w:hAnsi="Times New Roman" w:ascii="Times New Roman"/>
        <w:b/>
        <w:sz w:val="22"/>
        <w:szCs w:val="22"/>
        <w:lang w:val="hr-HR"/>
      </w:rPr>
      <w:t>593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11D3"/>
    <w:rsid w:val="000B609B"/>
    <w:rsid w:val="000B7E46"/>
    <w:rsid w:val="000C47B3"/>
    <w:rsid w:val="00112B50"/>
    <w:rsid w:val="001273D2"/>
    <w:rsid w:val="00171B42"/>
    <w:rsid w:val="00182088"/>
    <w:rsid w:val="001905B1"/>
    <w:rsid w:val="001A41C1"/>
    <w:rsid w:val="00281CBA"/>
    <w:rsid w:val="002E46D4"/>
    <w:rsid w:val="002F3D54"/>
    <w:rsid w:val="003205C3"/>
    <w:rsid w:val="00322EFB"/>
    <w:rsid w:val="00367BDF"/>
    <w:rsid w:val="00381A6A"/>
    <w:rsid w:val="003A1F98"/>
    <w:rsid w:val="003D2F62"/>
    <w:rsid w:val="00407ED8"/>
    <w:rsid w:val="0042162E"/>
    <w:rsid w:val="004335B8"/>
    <w:rsid w:val="00453EEE"/>
    <w:rsid w:val="004A3B72"/>
    <w:rsid w:val="004B7141"/>
    <w:rsid w:val="004C2A20"/>
    <w:rsid w:val="0051339D"/>
    <w:rsid w:val="00527A54"/>
    <w:rsid w:val="00532B71"/>
    <w:rsid w:val="00541BE8"/>
    <w:rsid w:val="00545C37"/>
    <w:rsid w:val="00552465"/>
    <w:rsid w:val="00561677"/>
    <w:rsid w:val="005940E9"/>
    <w:rsid w:val="00597C73"/>
    <w:rsid w:val="005B3D80"/>
    <w:rsid w:val="005E3275"/>
    <w:rsid w:val="006227D9"/>
    <w:rsid w:val="006356C5"/>
    <w:rsid w:val="00695977"/>
    <w:rsid w:val="006B6A13"/>
    <w:rsid w:val="007045BC"/>
    <w:rsid w:val="00722851"/>
    <w:rsid w:val="00730EAB"/>
    <w:rsid w:val="007A29F9"/>
    <w:rsid w:val="007C6CF9"/>
    <w:rsid w:val="007E125F"/>
    <w:rsid w:val="00840E3D"/>
    <w:rsid w:val="00867F16"/>
    <w:rsid w:val="00895151"/>
    <w:rsid w:val="008E1D89"/>
    <w:rsid w:val="009546B6"/>
    <w:rsid w:val="00997BA9"/>
    <w:rsid w:val="009B7F84"/>
    <w:rsid w:val="009F5765"/>
    <w:rsid w:val="00A22C68"/>
    <w:rsid w:val="00A358AD"/>
    <w:rsid w:val="00A723EE"/>
    <w:rsid w:val="00A871FF"/>
    <w:rsid w:val="00A94D51"/>
    <w:rsid w:val="00A95334"/>
    <w:rsid w:val="00AA6B5F"/>
    <w:rsid w:val="00AB7883"/>
    <w:rsid w:val="00AF40B4"/>
    <w:rsid w:val="00B03169"/>
    <w:rsid w:val="00B1709D"/>
    <w:rsid w:val="00B2463B"/>
    <w:rsid w:val="00B4799F"/>
    <w:rsid w:val="00B73ACA"/>
    <w:rsid w:val="00B81363"/>
    <w:rsid w:val="00BE6F43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03E12"/>
    <w:rsid w:val="00E15470"/>
    <w:rsid w:val="00E62F3D"/>
    <w:rsid w:val="00E641D1"/>
    <w:rsid w:val="00E87CA0"/>
    <w:rsid w:val="00E947D2"/>
    <w:rsid w:val="00EC1BCC"/>
    <w:rsid w:val="00EE5750"/>
    <w:rsid w:val="00EE69E5"/>
    <w:rsid w:val="00F229D9"/>
    <w:rsid w:val="00F40CF2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2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9D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9D9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9D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9D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2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9D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9D9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9D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9D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St-593/2015</izvorni_sadrzaj>
    <derivirana_varijabla naziv="DomainObject.Predmet.OznakaBroj_1">St-593/2015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LOBEL d.o.o. za dizajn, trgovinu i turizam</izvorni_sadrzaj>
    <derivirana_varijabla naziv="DomainObject.Predmet.ProtustrankaFormated_1">  LOBEL d.o.o. za dizajn, trgovinu i turizam</derivirana_varijabla>
  </DomainObject.Predmet.ProtustrankaFormated>
  <DomainObject.Predmet.ProtustrankaFormatedOIB>
    <izvorni_sadrzaj>  LOBEL d.o.o. za dizajn, trgovinu i turizam, OIB 38389339735</izvorni_sadrzaj>
    <derivirana_varijabla naziv="DomainObject.Predmet.ProtustrankaFormatedOIB_1">  LOBEL d.o.o. za dizajn, trgovinu i turizam, OIB 38389339735</derivirana_varijabla>
  </DomainObject.Predmet.ProtustrankaFormatedOIB>
  <DomainObject.Predmet.ProtustrankaFormatedWithAdress>
    <izvorni_sadrzaj> LOBEL d.o.o. za dizajn, trgovinu i turizam, Pera Bakića 27, 20000 Dubrovnik</izvorni_sadrzaj>
    <derivirana_varijabla naziv="DomainObject.Predmet.ProtustrankaFormatedWithAdress_1"> LOBEL d.o.o. za dizajn, trgovinu i turizam, Pera Bakića 27, 20000 Dubrovnik</derivirana_varijabla>
  </DomainObject.Predmet.ProtustrankaFormatedWithAdress>
  <DomainObject.Predmet.ProtustrankaFormatedWithAdressOIB>
    <izvorni_sadrzaj> LOBEL d.o.o. za dizajn, trgovinu i turizam, OIB 38389339735, Pera Bakića 27, 20000 Dubrovnik</izvorni_sadrzaj>
    <derivirana_varijabla naziv="DomainObject.Predmet.ProtustrankaFormatedWithAdressOIB_1"> LOBEL d.o.o. za dizajn, trgovinu i turizam, OIB 38389339735, Pera Bakića 27, 20000 Dubrovnik</derivirana_varijabla>
  </DomainObject.Predmet.ProtustrankaFormatedWithAdressOIB>
  <DomainObject.Predmet.ProtustrankaWithAdress>
    <izvorni_sadrzaj>LOBEL d.o.o. za dizajn, trgovinu i turizam Pera Bakića 27, 20000 Dubrovnik</izvorni_sadrzaj>
    <derivirana_varijabla naziv="DomainObject.Predmet.ProtustrankaWithAdress_1">LOBEL d.o.o. za dizajn, trgovinu i turizam Pera Bakića 27, 20000 Dubrovnik</derivirana_varijabla>
  </DomainObject.Predmet.ProtustrankaWithAdress>
  <DomainObject.Predmet.ProtustrankaWithAdressOIB>
    <izvorni_sadrzaj>LOBEL d.o.o. za dizajn, trgovinu i turizam, OIB 38389339735, Pera Bakića 27, 20000 Dubrovnik</izvorni_sadrzaj>
    <derivirana_varijabla naziv="DomainObject.Predmet.ProtustrankaWithAdressOIB_1">LOBEL d.o.o. za dizajn, trgovinu i turizam, OIB 38389339735, Pera Bakića 27, 20000 Dubrovnik</derivirana_varijabla>
  </DomainObject.Predmet.ProtustrankaWithAdressOIB>
  <DomainObject.Predmet.ProtustrankaNazivFormated>
    <izvorni_sadrzaj>LOBEL d.o.o. za dizajn, trgovinu i turizam</izvorni_sadrzaj>
    <derivirana_varijabla naziv="DomainObject.Predmet.ProtustrankaNazivFormated_1">LOBEL d.o.o. za dizajn, trgovinu i turizam</derivirana_varijabla>
  </DomainObject.Predmet.ProtustrankaNazivFormated>
  <DomainObject.Predmet.ProtustrankaNazivFormatedOIB>
    <izvorni_sadrzaj>LOBEL d.o.o. za dizajn, trgovinu i turizam, OIB 38389339735</izvorni_sadrzaj>
    <derivirana_varijabla naziv="DomainObject.Predmet.ProtustrankaNazivFormatedOIB_1">LOBEL d.o.o. za dizajn, trgovinu i turizam, OIB 38389339735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45038777.64</izvorni_sadrzaj>
    <derivirana_varijabla naziv="DomainObject.Predmet.TrenutnaVrijednost_1">45038777.64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LOBEL d.o.o. za dizajn, trgovinu i turizam</item>
    </izvorni_sadrzaj>
    <derivirana_varijabla naziv="DomainObject.Predmet.ProtuStrankaListFormated_1">
      <item>LOBEL d.o.o. za dizajn, trgovinu i turizam</item>
    </derivirana_varijabla>
  </DomainObject.Predmet.ProtuStrankaListFormated>
  <DomainObject.Predmet.ProtuStrankaListFormatedOIB>
    <izvorni_sadrzaj>
      <item>LOBEL d.o.o. za dizajn, trgovinu i turizam, OIB 38389339735</item>
    </izvorni_sadrzaj>
    <derivirana_varijabla naziv="DomainObject.Predmet.ProtuStrankaListFormatedOIB_1">
      <item>LOBEL d.o.o. za dizajn, trgovinu i turizam, OIB 38389339735</item>
    </derivirana_varijabla>
  </DomainObject.Predmet.ProtuStrankaListFormatedOIB>
  <DomainObject.Predmet.ProtuStrankaListFormatedWithAdress>
    <izvorni_sadrzaj>
      <item>LOBEL d.o.o. za dizajn, trgovinu i turizam, Pera Bakića 27, 20000 Dubrovnik</item>
    </izvorni_sadrzaj>
    <derivirana_varijabla naziv="DomainObject.Predmet.ProtuStrankaListFormatedWithAdress_1">
      <item>LOBEL d.o.o. za dizajn, trgovinu i turizam, Pera Bakića 27, 20000 Dubrovnik</item>
    </derivirana_varijabla>
  </DomainObject.Predmet.ProtuStrankaListFormatedWithAdress>
  <DomainObject.Predmet.ProtuStrankaListFormatedWithAdressOIB>
    <izvorni_sadrzaj>
      <item>LOBEL d.o.o. za dizajn, trgovinu i turizam, OIB 38389339735, Pera Bakića 27, 20000 Dubrovnik</item>
    </izvorni_sadrzaj>
    <derivirana_varijabla naziv="DomainObject.Predmet.ProtuStrankaListFormatedWithAdressOIB_1">
      <item>LOBEL d.o.o. za dizajn, trgovinu i turizam, OIB 38389339735, Pera Bakića 27, 20000 Dubrovnik</item>
    </derivirana_varijabla>
  </DomainObject.Predmet.ProtuStrankaListFormatedWithAdressOIB>
  <DomainObject.Predmet.ProtuStrankaListNazivFormated>
    <izvorni_sadrzaj>
      <item>LOBEL d.o.o. za dizajn, trgovinu i turizam</item>
    </izvorni_sadrzaj>
    <derivirana_varijabla naziv="DomainObject.Predmet.ProtuStrankaListNazivFormated_1">
      <item>LOBEL d.o.o. za dizajn, trgovinu i turizam</item>
    </derivirana_varijabla>
  </DomainObject.Predmet.ProtuStrankaListNazivFormated>
  <DomainObject.Predmet.ProtuStrankaListNazivFormatedOIB>
    <izvorni_sadrzaj>
      <item>LOBEL d.o.o. za dizajn, trgovinu i turizam, OIB 38389339735</item>
    </izvorni_sadrzaj>
    <derivirana_varijabla naziv="DomainObject.Predmet.ProtuStrankaListNazivFormatedOIB_1">
      <item>LOBEL d.o.o. za dizajn, trgovinu i turizam, OIB 38389339735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LOBEL d.o.o. za dizajn, trgovinu i turizam</izvorni_sadrzaj>
    <derivirana_varijabla naziv="DomainObject.Predmet.ProtustrankaIDrugi_1">LOBEL d.o.o. za dizajn, trgovinu i turizam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LOBEL d.o.o. za dizajn, trgovinu i turizam, OIB 38389339735, Pera Bakića 27, 20000 Dubrovnik</izvorni_sadrzaj>
    <derivirana_varijabla naziv="DomainObject.Predmet.ProtustrankaIDrugiAdressOIB_1">LOBEL d.o.o. za dizajn, trgovinu i turizam, OIB 38389339735, Pera Bakića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LOBEL d.o.o. za dizajn, trgovinu i turizam</item>
      <item>FINA,RC SPLIT,Podružnica Dubrovnik</item>
    </izvorni_sadrzaj>
    <derivirana_varijabla naziv="DomainObject.Predmet.SudioniciListNaziv_1">
      <item>LOBEL d.o.o. za dizajn, trgovinu i turizam</item>
      <item>FINA,RC SPLIT,Podružnica Dubrovnik</item>
    </derivirana_varijabla>
  </DomainObject.Predmet.SudioniciListNaziv>
  <DomainObject.Predmet.SudioniciListAdressOIB>
    <izvorni_sadrzaj>
      <item>LOBEL d.o.o. za dizajn, trgovinu i turizam, OIB 38389339735, Pera Bakića 27,20000 Dubrovnik</item>
      <item>FINA,RC SPLIT,Podružnica Dubrovnik, OIB 85821130368, Vukovarska 2,20000 Dubrovnik</item>
    </izvorni_sadrzaj>
    <derivirana_varijabla naziv="DomainObject.Predmet.SudioniciListAdressOIB_1">
      <item>LOBEL d.o.o. za dizajn, trgovinu i turizam, OIB 38389339735, Pera Bakića 27,20000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38389339735</item>
      <item>, OIB 85821130368</item>
    </izvorni_sadrzaj>
    <derivirana_varijabla naziv="DomainObject.Predmet.SudioniciListNazivOIB_1">
      <item>, OIB 38389339735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7D8B2-903A-45F9-95CD-DA8D5A0DC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2613</properties:Characters>
  <properties:Lines>82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2015-12-15T12:44:00Z</dcterms:created>
  <dc:creator>Sudsko vijeæe</dc:creator>
  <cp:lastModifiedBy>Sandra Lazo Oblizalo</cp:lastModifiedBy>
  <cp:lastPrinted>2015-12-29T09:48:00Z</cp:lastPrinted>
  <dcterms:modified xmlns:xsi="http://www.w3.org/2001/XMLSchema-instance" xsi:type="dcterms:W3CDTF">2015-12-29T10:07:00Z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