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59bd1" w14:paraId="cd59bd1" w:rsidRDefault="00E17220" w:rsidP="00910611" w:rsidR="00E17220" w:rsidRPr="00E17220">
      <w:pPr>
        <w:ind w:firstLine="708"/>
        <w15:collapsed w:val="false"/>
        <w:rPr>
          <w:rFonts w:hAnsi="Times New Roman" w:ascii="Times New Roman"/>
        </w:rPr>
      </w:pPr>
      <w:bookmarkStart w:name="_GoBack" w:id="0"/>
      <w:bookmarkEnd w:id="0"/>
      <w:r w:rsidRPr="00E17220">
        <w:rPr>
          <w:rFonts w:hAnsi="Times New Roman" w:ascii="Times New Roman"/>
        </w:rPr>
        <w:t xml:space="preserve">     </w:t>
      </w:r>
      <w:r w:rsidRPr="00E17220">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17220" w:rsidP="00910611" w:rsidR="00E17220" w:rsidRPr="00E17220">
      <w:pPr>
        <w:rPr>
          <w:rFonts w:hAnsi="Times New Roman" w:ascii="Times New Roman"/>
        </w:rPr>
      </w:pPr>
      <w:r w:rsidRPr="00E17220">
        <w:rPr>
          <w:rFonts w:eastAsia="MS Mincho" w:hAnsi="Times New Roman" w:ascii="Times New Roman"/>
        </w:rPr>
        <w:t xml:space="preserve">   REPUBLIKA HRVATSKA</w:t>
      </w:r>
    </w:p>
    <w:p w:rsidRDefault="00E17220" w:rsidP="00910611" w:rsidR="00E17220" w:rsidRPr="00E17220">
      <w:pPr>
        <w:rPr>
          <w:rFonts w:hAnsi="Times New Roman" w:ascii="Times New Roman"/>
        </w:rPr>
      </w:pPr>
      <w:r w:rsidRPr="00E17220">
        <w:rPr>
          <w:rFonts w:eastAsia="MS Mincho" w:hAnsi="Times New Roman" w:ascii="Times New Roman"/>
        </w:rPr>
        <w:t>TRGOVAČKI SUD U RIJECI</w:t>
      </w:r>
    </w:p>
    <w:p w:rsidRDefault="00E17220" w:rsidR="00E17220" w:rsidRPr="00E17220">
      <w:pPr>
        <w:rPr>
          <w:rFonts w:eastAsia="MS Mincho" w:hAnsi="Times New Roman" w:ascii="Times New Roman"/>
        </w:rPr>
      </w:pPr>
      <w:r w:rsidRPr="00E17220">
        <w:rPr>
          <w:rFonts w:eastAsia="MS Mincho" w:hAnsi="Times New Roman" w:ascii="Times New Roman"/>
        </w:rPr>
        <w:t xml:space="preserve">       Rijeka, Zadarska 1 i 3</w:t>
      </w:r>
    </w:p>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F13893">
        <w:rPr>
          <w:rFonts w:hAnsi="Times New Roman" w:ascii="Times New Roman"/>
        </w:rPr>
        <w:t>64/18-</w:t>
      </w:r>
      <w:r w:rsidR="00525463">
        <w:rPr>
          <w:rFonts w:hAnsi="Times New Roman" w:ascii="Times New Roman"/>
        </w:rPr>
        <w:t>1</w:t>
      </w:r>
      <w:r w:rsidR="00F13893">
        <w:rPr>
          <w:rFonts w:hAnsi="Times New Roman" w:ascii="Times New Roman"/>
        </w:rPr>
        <w:t>3</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F13893" w:rsidRPr="00F13893">
        <w:rPr>
          <w:rFonts w:hAnsi="Times New Roman" w:ascii="Times New Roman"/>
          <w:b/>
        </w:rPr>
        <w:t>KALADA 2 j.d.o.o. za ugostiteljstvo i poljoprivredu, Crikvenica, Štrosmajerevo šetalište 53, OIB 58145923660</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525463">
        <w:rPr>
          <w:rFonts w:hAnsi="Times New Roman" w:ascii="Times New Roman"/>
        </w:rPr>
        <w:t>28</w:t>
      </w:r>
      <w:r w:rsidR="00996592">
        <w:rPr>
          <w:rFonts w:hAnsi="Times New Roman" w:ascii="Times New Roman"/>
        </w:rPr>
        <w:t>. svibnja</w:t>
      </w:r>
      <w:r w:rsidR="00B4709B" w:rsidRPr="00723992">
        <w:rPr>
          <w:rFonts w:hAnsi="Times New Roman" w:ascii="Times New Roman"/>
        </w:rPr>
        <w:t xml:space="preserve"> 2018.</w:t>
      </w:r>
      <w:r w:rsidR="00E711A7">
        <w:rPr>
          <w:rFonts w:hAnsi="Times New Roman" w:ascii="Times New Roman"/>
        </w:rPr>
        <w:t xml:space="preserve"> 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dužnikom </w:t>
      </w:r>
      <w:r w:rsidR="00F13893" w:rsidRPr="00F13893">
        <w:rPr>
          <w:rFonts w:hAnsi="Times New Roman" w:ascii="Times New Roman"/>
        </w:rPr>
        <w:t>KALADA 2 j.d.o.o. za ugostiteljstvo i poljoprivredu, Crikvenica, Štrosmajerevo šetalište 53, OIB 58145923660</w:t>
      </w:r>
      <w:r w:rsidR="00F13893">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525463">
        <w:rPr>
          <w:rStyle w:val="BezproredaChar"/>
          <w:rFonts w:hAnsi="Times New Roman" w:ascii="Times New Roman"/>
          <w:color w:val="auto"/>
          <w:sz w:val="24"/>
          <w:szCs w:val="24"/>
        </w:rPr>
        <w:t>30</w:t>
      </w:r>
      <w:r w:rsidR="00567B03">
        <w:rPr>
          <w:rStyle w:val="BezproredaChar"/>
          <w:rFonts w:hAnsi="Times New Roman" w:ascii="Times New Roman"/>
          <w:color w:val="auto"/>
          <w:sz w:val="24"/>
          <w:szCs w:val="24"/>
        </w:rPr>
        <w:t>.000</w:t>
      </w:r>
      <w:r w:rsidR="00290521">
        <w:rPr>
          <w:rStyle w:val="BezproredaChar"/>
          <w:rFonts w:hAnsi="Times New Roman" w:ascii="Times New Roman"/>
          <w:color w:val="auto"/>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96091E">
        <w:rPr>
          <w:rStyle w:val="BezproredaChar"/>
          <w:rFonts w:hAnsi="Times New Roman" w:ascii="Times New Roman"/>
          <w:sz w:val="24"/>
          <w:szCs w:val="24"/>
        </w:rPr>
        <w:t xml:space="preserve"> </w:t>
      </w:r>
      <w:r w:rsidR="00525463">
        <w:rPr>
          <w:rStyle w:val="BezproredaChar"/>
          <w:rFonts w:hAnsi="Times New Roman" w:ascii="Times New Roman"/>
          <w:sz w:val="24"/>
          <w:szCs w:val="24"/>
        </w:rPr>
        <w:t>tridesettisuća</w:t>
      </w:r>
      <w:r w:rsidR="00E5550E" w:rsidRPr="00723992">
        <w:rPr>
          <w:rFonts w:hAnsi="Times New Roman" w:ascii="Times New Roman"/>
        </w:rPr>
        <w:t xml:space="preserve">) </w:t>
      </w:r>
      <w:r w:rsidRPr="00723992">
        <w:rPr>
          <w:rFonts w:hAnsi="Times New Roman" w:ascii="Times New Roman"/>
        </w:rPr>
        <w:t xml:space="preserve">za </w:t>
      </w:r>
      <w:r w:rsidR="00127008" w:rsidRPr="00723992">
        <w:rPr>
          <w:rFonts w:hAnsi="Times New Roman" w:ascii="Times New Roman"/>
        </w:rPr>
        <w:t xml:space="preserve">namirenje </w:t>
      </w:r>
      <w:r w:rsidRPr="00723992">
        <w:rPr>
          <w:rFonts w:hAnsi="Times New Roman" w:ascii="Times New Roman"/>
        </w:rPr>
        <w:t xml:space="preserve">troškova </w:t>
      </w:r>
      <w:r w:rsidR="00E9541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525463">
        <w:rPr>
          <w:rFonts w:hAnsi="Times New Roman" w:ascii="Times New Roman"/>
        </w:rPr>
        <w:t>64</w:t>
      </w:r>
      <w:r w:rsidR="00F13893">
        <w:rPr>
          <w:rFonts w:hAnsi="Times New Roman" w:ascii="Times New Roman"/>
        </w:rPr>
        <w:t>-2018.</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B458EA">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F13893" w:rsidRPr="00F13893">
        <w:rPr>
          <w:rFonts w:hAnsi="Times New Roman" w:ascii="Times New Roman"/>
        </w:rPr>
        <w:t>KALADA 2 j.d.o.o. za ugostiteljstvo i poljoprivredu, Crikvenica, Štrosmajerevo šetalište 53, OIB 58145923660</w:t>
      </w:r>
      <w:r w:rsidR="00567B03">
        <w:rPr>
          <w:rFonts w:hAnsi="Times New Roman" w:ascii="Times New Roman"/>
        </w:rPr>
        <w:t xml:space="preserve">. </w:t>
      </w:r>
    </w:p>
    <w:p w:rsidRDefault="00F13893" w:rsidP="00380BCC" w:rsidR="00F13893" w:rsidRPr="00723992">
      <w:pPr>
        <w:jc w:val="both"/>
        <w:rPr>
          <w:rFonts w:hAnsi="Times New Roman" w:ascii="Times New Roman"/>
          <w:b/>
        </w:rPr>
      </w:pP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Financijska agencija, Regionalni centar Rijeka podnijela je ovome</w:t>
      </w:r>
      <w:r w:rsidR="00E24ACF">
        <w:rPr>
          <w:rFonts w:hAnsi="Times New Roman" w:ascii="Times New Roman"/>
          <w:lang w:eastAsia="hr-HR"/>
        </w:rPr>
        <w:t xml:space="preserve"> sudu </w:t>
      </w:r>
      <w:r w:rsidR="00F13893">
        <w:rPr>
          <w:rFonts w:hAnsi="Times New Roman" w:ascii="Times New Roman"/>
          <w:lang w:eastAsia="hr-HR"/>
        </w:rPr>
        <w:t>26. siječnja</w:t>
      </w:r>
      <w:r w:rsidR="00E24ACF">
        <w:rPr>
          <w:rFonts w:hAnsi="Times New Roman" w:ascii="Times New Roman"/>
          <w:lang w:eastAsia="hr-HR"/>
        </w:rPr>
        <w:t xml:space="preserve"> 201</w:t>
      </w:r>
      <w:r w:rsidR="00F13893">
        <w:rPr>
          <w:rFonts w:hAnsi="Times New Roman" w:ascii="Times New Roman"/>
          <w:lang w:eastAsia="hr-HR"/>
        </w:rPr>
        <w:t>8</w:t>
      </w:r>
      <w:r w:rsidR="00225F52">
        <w:rPr>
          <w:rFonts w:hAnsi="Times New Roman" w:ascii="Times New Roman"/>
          <w:lang w:eastAsia="hr-HR"/>
        </w:rPr>
        <w:t>.</w:t>
      </w:r>
      <w:r w:rsidR="00E24ACF">
        <w:rPr>
          <w:rFonts w:hAnsi="Times New Roman" w:ascii="Times New Roman"/>
          <w:lang w:eastAsia="hr-HR"/>
        </w:rPr>
        <w:t xml:space="preserve"> godine</w:t>
      </w:r>
      <w:r w:rsidRPr="005315F2">
        <w:rPr>
          <w:rFonts w:hAnsi="Times New Roman" w:ascii="Times New Roman"/>
          <w:lang w:eastAsia="hr-HR"/>
        </w:rPr>
        <w:t xml:space="preserve"> prijedlog za otvaranje stečajnog postupka nad dužnikom </w:t>
      </w:r>
      <w:r w:rsidR="00F13893" w:rsidRPr="00F13893">
        <w:rPr>
          <w:rFonts w:hAnsi="Times New Roman" w:ascii="Times New Roman"/>
        </w:rPr>
        <w:t>KALADA 2 j.d.o.o. za ugostiteljstvo i poljoprivredu, Crikvenica, Štrosmajerevo šetalište 53, OIB 58145923660</w:t>
      </w:r>
      <w:r w:rsidR="00525463" w:rsidRPr="00525463">
        <w:rPr>
          <w:rFonts w:hAnsi="Times New Roman" w:ascii="Times New Roman"/>
        </w:rPr>
        <w:t xml:space="preserve"> </w:t>
      </w:r>
      <w:r w:rsidRPr="005315F2">
        <w:rPr>
          <w:rFonts w:hAnsi="Times New Roman" w:ascii="Times New Roman"/>
          <w:lang w:eastAsia="hr-HR"/>
        </w:rPr>
        <w:t>(dalje: dužnik) temeljem čl.110. st.1. Stečajnog zak</w:t>
      </w:r>
      <w:r w:rsidR="00FD6E24">
        <w:rPr>
          <w:rFonts w:hAnsi="Times New Roman" w:ascii="Times New Roman"/>
          <w:lang w:eastAsia="hr-HR"/>
        </w:rPr>
        <w:t>ona (Narodne novine, broj 71/15</w:t>
      </w:r>
      <w:r w:rsidR="00525463">
        <w:rPr>
          <w:rFonts w:hAnsi="Times New Roman" w:ascii="Times New Roman"/>
          <w:lang w:eastAsia="hr-HR"/>
        </w:rPr>
        <w:t xml:space="preserve"> i 104/17</w:t>
      </w:r>
      <w:r w:rsidR="00FD6E24">
        <w:rPr>
          <w:rFonts w:hAnsi="Times New Roman" w:ascii="Times New Roman"/>
          <w:lang w:eastAsia="hr-HR"/>
        </w:rPr>
        <w:t>,</w:t>
      </w:r>
      <w:r w:rsidRPr="005315F2">
        <w:rPr>
          <w:rFonts w:hAnsi="Times New Roman" w:ascii="Times New Roman"/>
          <w:lang w:eastAsia="hr-HR"/>
        </w:rPr>
        <w:t xml:space="preserve"> dalje: SZ-a). </w:t>
      </w:r>
    </w:p>
    <w:p w:rsidRDefault="005315F2" w:rsidP="000F4531" w:rsidR="00B11F4B">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w:t>
      </w:r>
      <w:r w:rsidR="00F13893">
        <w:rPr>
          <w:rFonts w:hAnsi="Times New Roman" w:ascii="Times New Roman"/>
          <w:lang w:eastAsia="hr-HR"/>
        </w:rPr>
        <w:t>24. siječnja 2018</w:t>
      </w:r>
      <w:r w:rsidR="00996592">
        <w:rPr>
          <w:rFonts w:hAnsi="Times New Roman" w:ascii="Times New Roman"/>
          <w:lang w:eastAsia="hr-HR"/>
        </w:rPr>
        <w:t>. godine</w:t>
      </w:r>
      <w:r w:rsidRPr="005315F2">
        <w:rPr>
          <w:rFonts w:hAnsi="Times New Roman" w:ascii="Times New Roman"/>
          <w:lang w:eastAsia="hr-HR"/>
        </w:rPr>
        <w:t xml:space="preserve"> u Očevidniku redoslijeda osnova za plaćanje ima evidentirane neizvršene osnove za plaćanje u neprekinutom razdoblju od </w:t>
      </w:r>
      <w:r w:rsidR="00403B68">
        <w:rPr>
          <w:rFonts w:hAnsi="Times New Roman" w:ascii="Times New Roman"/>
          <w:lang w:eastAsia="hr-HR"/>
        </w:rPr>
        <w:t>120</w:t>
      </w:r>
      <w:r w:rsidRPr="005315F2">
        <w:rPr>
          <w:rFonts w:hAnsi="Times New Roman" w:ascii="Times New Roman"/>
          <w:lang w:eastAsia="hr-HR"/>
        </w:rPr>
        <w:t xml:space="preserve"> dana u ukupnom iznosu </w:t>
      </w:r>
      <w:r w:rsidR="00F13893">
        <w:rPr>
          <w:rFonts w:hAnsi="Times New Roman" w:ascii="Times New Roman"/>
          <w:lang w:eastAsia="hr-HR"/>
        </w:rPr>
        <w:t>49.108,49</w:t>
      </w:r>
      <w:r w:rsidRPr="005315F2">
        <w:rPr>
          <w:rFonts w:hAnsi="Times New Roman" w:ascii="Times New Roman"/>
          <w:lang w:eastAsia="hr-HR"/>
        </w:rPr>
        <w:t xml:space="preserve"> kn u koji iznos je uračunata i kamata i naknada Financijske agencije za provedbe ovrhe</w:t>
      </w:r>
      <w:r w:rsidR="00E711A7">
        <w:rPr>
          <w:rFonts w:hAnsi="Times New Roman" w:ascii="Times New Roman"/>
          <w:lang w:eastAsia="hr-HR"/>
        </w:rPr>
        <w:t xml:space="preserve"> i</w:t>
      </w:r>
      <w:r w:rsidRPr="005315F2">
        <w:rPr>
          <w:rFonts w:hAnsi="Times New Roman" w:ascii="Times New Roman"/>
          <w:lang w:eastAsia="hr-HR"/>
        </w:rPr>
        <w:t xml:space="preserve"> da dužnik ima </w:t>
      </w:r>
      <w:r w:rsidR="00F13893">
        <w:rPr>
          <w:rFonts w:hAnsi="Times New Roman" w:ascii="Times New Roman"/>
          <w:lang w:eastAsia="hr-HR"/>
        </w:rPr>
        <w:t>jednog</w:t>
      </w:r>
      <w:r w:rsidRPr="005315F2">
        <w:rPr>
          <w:rFonts w:hAnsi="Times New Roman" w:ascii="Times New Roman"/>
          <w:lang w:eastAsia="hr-HR"/>
        </w:rPr>
        <w:t xml:space="preserve"> zaposlenika.</w:t>
      </w:r>
    </w:p>
    <w:p w:rsidRDefault="000F4531" w:rsidP="00E94529" w:rsidR="00525463">
      <w:pPr>
        <w:jc w:val="both"/>
        <w:rPr>
          <w:rFonts w:hAnsi="Times New Roman" w:ascii="Times New Roman"/>
        </w:rPr>
      </w:pPr>
      <w:r>
        <w:rPr>
          <w:rFonts w:hAnsi="Times New Roman" w:ascii="Times New Roman"/>
          <w:lang w:eastAsia="hr-HR"/>
        </w:rPr>
        <w:tab/>
      </w:r>
      <w:r w:rsidR="00AA43EB" w:rsidRPr="00723992">
        <w:rPr>
          <w:rFonts w:hAnsi="Times New Roman" w:ascii="Times New Roman"/>
        </w:rPr>
        <w:t>Rješenjem poslovni broj</w:t>
      </w:r>
      <w:r w:rsidR="008D15E6" w:rsidRPr="00723992">
        <w:rPr>
          <w:rFonts w:hAnsi="Times New Roman" w:ascii="Times New Roman"/>
        </w:rPr>
        <w:t xml:space="preserve"> St-</w:t>
      </w:r>
      <w:r w:rsidR="00F13893">
        <w:rPr>
          <w:rFonts w:hAnsi="Times New Roman" w:ascii="Times New Roman"/>
        </w:rPr>
        <w:t>64/18-3</w:t>
      </w:r>
      <w:r w:rsidR="00913077" w:rsidRPr="00723992">
        <w:rPr>
          <w:rFonts w:hAnsi="Times New Roman" w:ascii="Times New Roman"/>
        </w:rPr>
        <w:t xml:space="preserve"> od </w:t>
      </w:r>
      <w:r w:rsidR="00F13893">
        <w:rPr>
          <w:rFonts w:hAnsi="Times New Roman" w:ascii="Times New Roman"/>
        </w:rPr>
        <w:t>16</w:t>
      </w:r>
      <w:r w:rsidR="00525463">
        <w:rPr>
          <w:rFonts w:hAnsi="Times New Roman" w:ascii="Times New Roman"/>
        </w:rPr>
        <w:t>. veljače 2018.</w:t>
      </w:r>
      <w:r w:rsidR="008D15E6" w:rsidRPr="00723992">
        <w:rPr>
          <w:rFonts w:hAnsi="Times New Roman" w:ascii="Times New Roman"/>
        </w:rPr>
        <w:t xml:space="preserve"> </w:t>
      </w:r>
      <w:r w:rsidR="00A202C0">
        <w:rPr>
          <w:rFonts w:hAnsi="Times New Roman" w:ascii="Times New Roman"/>
        </w:rPr>
        <w:t xml:space="preserve">godine </w:t>
      </w:r>
      <w:r w:rsidR="008D15E6" w:rsidRPr="00723992">
        <w:rPr>
          <w:rFonts w:hAnsi="Times New Roman" w:ascii="Times New Roman"/>
        </w:rPr>
        <w:t>pokrenut je prethodni postupak</w:t>
      </w:r>
      <w:r w:rsidR="00D56DA7">
        <w:rPr>
          <w:rFonts w:hAnsi="Times New Roman" w:ascii="Times New Roman"/>
        </w:rPr>
        <w:t xml:space="preserve"> </w:t>
      </w:r>
      <w:r w:rsidR="009C0344">
        <w:rPr>
          <w:rFonts w:hAnsi="Times New Roman" w:ascii="Times New Roman"/>
        </w:rPr>
        <w:t>radi utvrđivanj</w:t>
      </w:r>
      <w:r w:rsidR="00F13893">
        <w:rPr>
          <w:rFonts w:hAnsi="Times New Roman" w:ascii="Times New Roman"/>
        </w:rPr>
        <w:t>a</w:t>
      </w:r>
      <w:r w:rsidR="009C0344">
        <w:rPr>
          <w:rFonts w:hAnsi="Times New Roman" w:ascii="Times New Roman"/>
        </w:rPr>
        <w:t xml:space="preserve"> pretpostavki za otvaranje stečajnog postupka </w:t>
      </w:r>
      <w:r w:rsidR="00D56DA7">
        <w:rPr>
          <w:rFonts w:hAnsi="Times New Roman" w:ascii="Times New Roman"/>
        </w:rPr>
        <w:t xml:space="preserve">i </w:t>
      </w:r>
      <w:r w:rsidR="00F13893">
        <w:rPr>
          <w:rFonts w:hAnsi="Times New Roman" w:ascii="Times New Roman"/>
        </w:rPr>
        <w:lastRenderedPageBreak/>
        <w:t>imenovan</w:t>
      </w:r>
      <w:r w:rsidR="00525463">
        <w:rPr>
          <w:rFonts w:hAnsi="Times New Roman" w:ascii="Times New Roman"/>
        </w:rPr>
        <w:t xml:space="preserve"> privremen</w:t>
      </w:r>
      <w:r w:rsidR="00F13893">
        <w:rPr>
          <w:rFonts w:hAnsi="Times New Roman" w:ascii="Times New Roman"/>
        </w:rPr>
        <w:t>i</w:t>
      </w:r>
      <w:r w:rsidR="00525463">
        <w:rPr>
          <w:rFonts w:hAnsi="Times New Roman" w:ascii="Times New Roman"/>
        </w:rPr>
        <w:t xml:space="preserve"> stečajn</w:t>
      </w:r>
      <w:r w:rsidR="00F13893">
        <w:rPr>
          <w:rFonts w:hAnsi="Times New Roman" w:ascii="Times New Roman"/>
        </w:rPr>
        <w:t>i</w:t>
      </w:r>
      <w:r w:rsidR="00525463">
        <w:rPr>
          <w:rFonts w:hAnsi="Times New Roman" w:ascii="Times New Roman"/>
        </w:rPr>
        <w:t xml:space="preserve"> upravitelj čija je dužnost bila do završetka prethodnog postupka izvršiti </w:t>
      </w:r>
      <w:r w:rsidR="00525463" w:rsidRPr="00E95412">
        <w:rPr>
          <w:rFonts w:hAnsi="Times New Roman" w:ascii="Times New Roman"/>
        </w:rPr>
        <w:t xml:space="preserve">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AF4090" w:rsidP="00AF4090" w:rsidR="00AF4090" w:rsidRPr="00AF4090">
      <w:pPr>
        <w:jc w:val="both"/>
        <w:rPr>
          <w:rFonts w:hAnsi="Times New Roman" w:ascii="Times New Roman"/>
        </w:rPr>
      </w:pPr>
      <w:r w:rsidRPr="00AF4090">
        <w:rPr>
          <w:rFonts w:hAnsi="Times New Roman" w:ascii="Times New Roman"/>
        </w:rPr>
        <w:tab/>
        <w:t>Privremeni stečajni upravitelj je u prethodnom postupku utvrdio slijedeće:</w:t>
      </w:r>
    </w:p>
    <w:p w:rsidRDefault="00F13893" w:rsidP="00F13893" w:rsidR="00F13893" w:rsidRPr="00F13893">
      <w:pPr>
        <w:jc w:val="both"/>
        <w:rPr>
          <w:rFonts w:hAnsi="Times New Roman" w:ascii="Times New Roman"/>
        </w:rPr>
      </w:pPr>
      <w:r>
        <w:rPr>
          <w:rFonts w:hAnsi="Times New Roman" w:ascii="Times New Roman"/>
        </w:rPr>
        <w:t xml:space="preserve"> </w:t>
      </w:r>
      <w:r w:rsidRPr="00F13893">
        <w:rPr>
          <w:rFonts w:hAnsi="Times New Roman" w:ascii="Times New Roman"/>
        </w:rPr>
        <w:tab/>
        <w:t>Pretežna djelatnost dužnika je pružanje ugostiteljskih usluga. Na dan 31.12.2017. godine dužnik ima jednog zaposlenika.</w:t>
      </w:r>
    </w:p>
    <w:p w:rsidRDefault="00F13893" w:rsidP="00F13893" w:rsidR="00F13893" w:rsidRPr="00F13893">
      <w:pPr>
        <w:jc w:val="both"/>
        <w:rPr>
          <w:rFonts w:hAnsi="Times New Roman" w:ascii="Times New Roman"/>
        </w:rPr>
      </w:pPr>
      <w:r w:rsidRPr="00F13893">
        <w:rPr>
          <w:rFonts w:hAnsi="Times New Roman" w:ascii="Times New Roman"/>
        </w:rPr>
        <w:tab/>
        <w:t>O</w:t>
      </w:r>
      <w:r>
        <w:rPr>
          <w:rFonts w:hAnsi="Times New Roman" w:ascii="Times New Roman"/>
        </w:rPr>
        <w:t>d osnivanja 2015. i 2016. godine</w:t>
      </w:r>
      <w:r w:rsidRPr="00F13893">
        <w:rPr>
          <w:rFonts w:hAnsi="Times New Roman" w:ascii="Times New Roman"/>
        </w:rPr>
        <w:t xml:space="preserve"> dužnik je poslovao pozitivno. Prva blokada transakcijskog računa bila je u studenom 2016. godine i trajala je dva dana. Neprekidna blokada je započela 27.09.2017. godine i transakcijski račun je i danas u blokadi. </w:t>
      </w:r>
    </w:p>
    <w:p w:rsidRDefault="00F13893" w:rsidP="00F13893" w:rsidR="00F13893" w:rsidRPr="00F13893">
      <w:pPr>
        <w:jc w:val="both"/>
        <w:rPr>
          <w:rFonts w:hAnsi="Times New Roman" w:ascii="Times New Roman"/>
        </w:rPr>
      </w:pPr>
      <w:r w:rsidRPr="00F13893">
        <w:rPr>
          <w:rFonts w:hAnsi="Times New Roman" w:ascii="Times New Roman"/>
        </w:rPr>
        <w:tab/>
        <w:t xml:space="preserve">Prema bilanci dužnika na dan 31. prosinca 2017. godine dužnik ima iskazanu pokretnu materijalnu imovinu u iznosu 7.111,00 kn. </w:t>
      </w:r>
    </w:p>
    <w:p w:rsidRDefault="00F13893" w:rsidP="00F13893" w:rsidR="00F13893" w:rsidRPr="00F13893">
      <w:pPr>
        <w:jc w:val="both"/>
        <w:rPr>
          <w:rFonts w:hAnsi="Times New Roman" w:ascii="Times New Roman"/>
        </w:rPr>
      </w:pPr>
      <w:r w:rsidRPr="00F13893">
        <w:rPr>
          <w:rFonts w:hAnsi="Times New Roman" w:ascii="Times New Roman"/>
        </w:rPr>
        <w:tab/>
        <w:t xml:space="preserve">U poslovnim knjigama dužnik od osnivanja ne iskazuje nikakvu vrijednost nekretnina, bilo zemljišta ili građevinskih objekata. Na dan 31.12.2017. godine dužnika u poslovnim knjigama ima iskazano ulaganje u nekretnine u iznosu 6.856,00 kn. S obzirom da nema iskazane nekretnine u svojem vlasništvu, opravdano je za pretpostaviti da se radi o ulaganju na tuđoj imovini i to u vlasništvu jedinog člana, u čijem prostoru se i obavlja djelatnost. </w:t>
      </w:r>
    </w:p>
    <w:p w:rsidRDefault="00F13893" w:rsidP="00F13893" w:rsidR="00F13893" w:rsidRPr="00F13893">
      <w:pPr>
        <w:jc w:val="both"/>
        <w:rPr>
          <w:rFonts w:hAnsi="Times New Roman" w:ascii="Times New Roman"/>
        </w:rPr>
      </w:pPr>
      <w:r w:rsidRPr="00F13893">
        <w:rPr>
          <w:rFonts w:hAnsi="Times New Roman" w:ascii="Times New Roman"/>
        </w:rPr>
        <w:tab/>
        <w:t>Dužnik na dan 31.12.2017. godine u poslovnim knjigama ima iskazanu kratkotrajnu imovinu u iznosu 373.434,00 kn, što predstavlja 96% od ukupne aktive dužnika.</w:t>
      </w:r>
    </w:p>
    <w:p w:rsidRDefault="00F13893" w:rsidP="00F13893" w:rsidR="00F13893" w:rsidRPr="00F13893">
      <w:pPr>
        <w:jc w:val="both"/>
        <w:rPr>
          <w:rFonts w:hAnsi="Times New Roman" w:ascii="Times New Roman"/>
        </w:rPr>
      </w:pPr>
      <w:r w:rsidRPr="00F13893">
        <w:rPr>
          <w:rFonts w:hAnsi="Times New Roman" w:ascii="Times New Roman"/>
        </w:rPr>
        <w:tab/>
        <w:t xml:space="preserve">Najznačajniji iskaz je na poziciji </w:t>
      </w:r>
      <w:r>
        <w:rPr>
          <w:rFonts w:hAnsi="Times New Roman" w:ascii="Times New Roman"/>
        </w:rPr>
        <w:t>novca</w:t>
      </w:r>
      <w:r w:rsidRPr="00F13893">
        <w:rPr>
          <w:rFonts w:hAnsi="Times New Roman" w:ascii="Times New Roman"/>
        </w:rPr>
        <w:t xml:space="preserve"> u banci i blagajni s iznosom od 308.513,00 kn što s potraživanjem od zaposlenika (člana društva) u iznosu 65.112,00 kn tvori imovinu koja bi, po logici stvari, trebala biti brzo unovčiva.</w:t>
      </w:r>
    </w:p>
    <w:p w:rsidRDefault="00F13893" w:rsidP="00F13893" w:rsidR="00F13893" w:rsidRPr="00F13893">
      <w:pPr>
        <w:jc w:val="both"/>
        <w:rPr>
          <w:rFonts w:hAnsi="Times New Roman" w:ascii="Times New Roman"/>
        </w:rPr>
      </w:pPr>
      <w:r w:rsidRPr="00F13893">
        <w:rPr>
          <w:rFonts w:hAnsi="Times New Roman" w:ascii="Times New Roman"/>
        </w:rPr>
        <w:tab/>
        <w:t xml:space="preserve">Ukupno iskazane nepodmirene obveze na dan 31.12.2017. godine iskazane su u iznosu od 213.782,00 kn, što bi značilo da društvo prema bilančnom iskazu na dan 31.12.2017. godine ima likvidnih sredstava koja premašuju iskazane ukupne njegove obveze na taj dan. </w:t>
      </w:r>
    </w:p>
    <w:p w:rsidRDefault="00F13893" w:rsidP="00F13893" w:rsidR="00F13893" w:rsidRPr="00F13893">
      <w:pPr>
        <w:jc w:val="both"/>
        <w:rPr>
          <w:rFonts w:hAnsi="Times New Roman" w:ascii="Times New Roman"/>
        </w:rPr>
      </w:pPr>
      <w:r w:rsidRPr="00F13893">
        <w:rPr>
          <w:rFonts w:hAnsi="Times New Roman" w:ascii="Times New Roman"/>
        </w:rPr>
        <w:tab/>
        <w:t xml:space="preserve">To što prema bilančnom iskazu dužnik na dan 31.12.2017. godine dobro stoji, a insolventan je od rujna mjeseca 2017. godine do danas, ukazuje da novca u banci i blagajni </w:t>
      </w:r>
      <w:r>
        <w:rPr>
          <w:rFonts w:hAnsi="Times New Roman" w:ascii="Times New Roman"/>
        </w:rPr>
        <w:t>nema</w:t>
      </w:r>
      <w:r w:rsidRPr="00F13893">
        <w:rPr>
          <w:rFonts w:hAnsi="Times New Roman" w:ascii="Times New Roman"/>
        </w:rPr>
        <w:t>. Opravdano se postavlja pitanje manipuliranja  s gotovinom i nepolaganja utrška sukladno odredbi Zakona o fiskalizaciji.</w:t>
      </w:r>
    </w:p>
    <w:p w:rsidRDefault="00F13893" w:rsidP="00F13893" w:rsidR="00F13893">
      <w:pPr>
        <w:jc w:val="both"/>
        <w:rPr>
          <w:rFonts w:hAnsi="Times New Roman" w:ascii="Times New Roman"/>
        </w:rPr>
      </w:pPr>
      <w:r w:rsidRPr="00F13893">
        <w:rPr>
          <w:rFonts w:hAnsi="Times New Roman" w:ascii="Times New Roman"/>
        </w:rPr>
        <w:tab/>
        <w:t xml:space="preserve">Do završetka prethodnog postupka kod dužnika je utvrđeno postojanje stečajnog razloga iz čl.6. Stečajnog zakona, a to je nesposobnost za plaćanje. </w:t>
      </w:r>
    </w:p>
    <w:p w:rsidRDefault="00F13893" w:rsidP="00F13893" w:rsidR="00F13893" w:rsidRPr="00F13893">
      <w:pPr>
        <w:jc w:val="both"/>
        <w:rPr>
          <w:rFonts w:hAnsi="Times New Roman" w:ascii="Times New Roman"/>
        </w:rPr>
      </w:pPr>
      <w:r>
        <w:rPr>
          <w:rFonts w:hAnsi="Times New Roman" w:ascii="Times New Roman"/>
        </w:rPr>
        <w:tab/>
      </w:r>
      <w:r w:rsidRPr="00F13893">
        <w:rPr>
          <w:rFonts w:hAnsi="Times New Roman" w:ascii="Times New Roman"/>
        </w:rPr>
        <w:t>Prema Očevidniku redoslijeda osnova za plaćanje na dan 08. svibnja 2018. godine dužnik ima evidentirane neizvršene osnove za plaćanje u ukupnom iznosu 51.128,62 kn.</w:t>
      </w:r>
    </w:p>
    <w:p w:rsidRDefault="00F13893" w:rsidP="00F13893" w:rsidR="00F13893">
      <w:pPr>
        <w:jc w:val="both"/>
        <w:rPr>
          <w:rFonts w:hAnsi="Times New Roman" w:ascii="Times New Roman"/>
        </w:rPr>
      </w:pPr>
      <w:r w:rsidRPr="00F13893">
        <w:rPr>
          <w:rFonts w:hAnsi="Times New Roman" w:ascii="Times New Roman"/>
        </w:rPr>
        <w:tab/>
        <w:t>Do završetka prethodnog postupka privremeni stečajni upravitelj zaključio je da dužnik ima imovine koja više od 1,5 puta premašuje njegove ukupne obveze. Kvalitet</w:t>
      </w:r>
      <w:r>
        <w:rPr>
          <w:rFonts w:hAnsi="Times New Roman" w:ascii="Times New Roman"/>
        </w:rPr>
        <w:t>a</w:t>
      </w:r>
      <w:r w:rsidRPr="00F13893">
        <w:rPr>
          <w:rFonts w:hAnsi="Times New Roman" w:ascii="Times New Roman"/>
        </w:rPr>
        <w:t xml:space="preserve"> unovčivosti imovine nije se utvrđivalo. No, glavni uzrok dužnik</w:t>
      </w:r>
      <w:r>
        <w:rPr>
          <w:rFonts w:hAnsi="Times New Roman" w:ascii="Times New Roman"/>
        </w:rPr>
        <w:t xml:space="preserve">ove nesposobnosti </w:t>
      </w:r>
      <w:r w:rsidRPr="00F13893">
        <w:rPr>
          <w:rFonts w:hAnsi="Times New Roman" w:ascii="Times New Roman"/>
        </w:rPr>
        <w:t>leži u činjenici izuzimanja imovine iz društva.</w:t>
      </w:r>
    </w:p>
    <w:p w:rsidRDefault="00F13893" w:rsidP="00F13893" w:rsidR="00525463">
      <w:pPr>
        <w:jc w:val="both"/>
        <w:rPr>
          <w:rFonts w:hAnsi="Times New Roman" w:ascii="Times New Roman"/>
        </w:rPr>
      </w:pPr>
      <w:r>
        <w:rPr>
          <w:rFonts w:hAnsi="Times New Roman" w:ascii="Times New Roman"/>
        </w:rPr>
        <w:tab/>
        <w:t xml:space="preserve">Budući je privremeni stečajni upravitelj u prethodnom postupku utvrdio da dužnik ima kratkotrajnu imovinu u iznosu 373.444,00 kn u vidu potraživanja prema članu društva Igoru Car iz Crikvenice, Strossmayerovo šetalište 53, sud je službenim putem zatražio od Općinskog suda u Rijeci, Zemljišnoknjižnog odjela Crikvenica podatke o tome je li član društva Igor Car evidentiran kao vlasnik ili suvlasnik nekretnina na </w:t>
      </w:r>
      <w:r>
        <w:rPr>
          <w:rFonts w:hAnsi="Times New Roman" w:ascii="Times New Roman"/>
        </w:rPr>
        <w:lastRenderedPageBreak/>
        <w:t xml:space="preserve">području nadležnosti toga suda. Nadalje je sud zatražio od Stanice za tehnički pregled, Auto-Hrvatska STP podatke o tome je li član društva Igor Car evidentiran kao vlasnik motornih vozila. Postupajući po zahtjevu suda zemljišnoknjižni odjel Crikvenica dostavio je sudu izvatke iz zemljišnih knjiga iz kojih je razvidno da je član društva Igor Car prema kojem dužnik ima potraživanje u iznosu 373.444,00 kn vlasnik, odnosno suvlasnik nekretnina upisanih u zk.ul. 1359, k.o. Crikvenica, zk.ul. 1392, k.o. Crikvenica, zk.ul. 4262, k.o. Crikvenica i </w:t>
      </w:r>
      <w:r w:rsidR="00C3532A">
        <w:rPr>
          <w:rFonts w:hAnsi="Times New Roman" w:ascii="Times New Roman"/>
        </w:rPr>
        <w:t xml:space="preserve">zk.ul. 6051, k.o. Crikvenica, zk.ul. 1406, k.o. Crikvenica i zk.ul. 1530, k.o. Crikvenica. Ujedno je Stanica za tehnički pregled vozila podneskom od 21. svibnja 2018. godine obavijestila sud da član društva dužnika Igor Car nije evidentiran kao vlasnik vozila. </w:t>
      </w:r>
    </w:p>
    <w:p w:rsidRDefault="00C3532A" w:rsidP="00525463" w:rsidR="00F13893">
      <w:pPr>
        <w:jc w:val="both"/>
        <w:rPr>
          <w:rFonts w:hAnsi="Times New Roman" w:ascii="Times New Roman"/>
        </w:rPr>
      </w:pPr>
      <w:r>
        <w:rPr>
          <w:rFonts w:hAnsi="Times New Roman" w:ascii="Times New Roman"/>
        </w:rPr>
        <w:tab/>
        <w:t xml:space="preserve">Obzirom da je u prethodnom postupku utvrđeno postojanje stečajnog razloga nesposobnost za plaćanje, kao i činjenica nedostatnosti dužnikove imovine za namirenje troškova prethodnog i otvorenog stečajnog postupka, sud je pozvao osobe koje imaju pravni interes za provedbu stečajnog postupka na uplatu predujma za </w:t>
      </w:r>
      <w:r w:rsidRPr="00525463">
        <w:rPr>
          <w:rFonts w:hAnsi="Times New Roman" w:ascii="Times New Roman"/>
        </w:rPr>
        <w:t>namirenje troškova prethodnog i stečajnog postupka u iznosu od 30.000,00 kn. predvidivih troškova u iznos.</w:t>
      </w:r>
    </w:p>
    <w:p w:rsidRDefault="00525463" w:rsidP="00525463" w:rsidR="00525463" w:rsidRPr="00525463">
      <w:pPr>
        <w:jc w:val="both"/>
        <w:rPr>
          <w:rFonts w:hAnsi="Times New Roman" w:ascii="Times New Roman"/>
        </w:rPr>
      </w:pPr>
      <w:r w:rsidRPr="00525463">
        <w:rPr>
          <w:rFonts w:hAnsi="Times New Roman" w:ascii="Times New Roman"/>
        </w:rPr>
        <w:t xml:space="preserve">            Strukturu predvidivih troškova čine:</w:t>
      </w:r>
    </w:p>
    <w:p w:rsidRDefault="00525463" w:rsidP="00525463" w:rsidR="00525463" w:rsidRPr="00525463">
      <w:pPr>
        <w:jc w:val="both"/>
        <w:rPr>
          <w:rFonts w:hAnsi="Times New Roman" w:ascii="Times New Roman"/>
        </w:rPr>
      </w:pPr>
      <w:r w:rsidRPr="00525463">
        <w:rPr>
          <w:rFonts w:hAnsi="Times New Roman" w:ascii="Times New Roman"/>
        </w:rPr>
        <w:t>Materijalni trošak (izrada pečata, oglasi, pristojbe, otvaranje računa, bankovne naknade i sl.)                                                                                                                        3.000,00 kn</w:t>
      </w:r>
    </w:p>
    <w:p w:rsidRDefault="00525463" w:rsidP="00525463" w:rsidR="00525463" w:rsidRPr="00525463">
      <w:pPr>
        <w:jc w:val="both"/>
        <w:rPr>
          <w:rFonts w:hAnsi="Times New Roman" w:ascii="Times New Roman"/>
        </w:rPr>
      </w:pPr>
      <w:r w:rsidRPr="00525463">
        <w:rPr>
          <w:rFonts w:hAnsi="Times New Roman" w:ascii="Times New Roman"/>
        </w:rPr>
        <w:t>Trošak vođenja knjigovodstva (godišnje)                                                         10.000,00 kn</w:t>
      </w:r>
    </w:p>
    <w:p w:rsidRDefault="00525463" w:rsidP="00525463" w:rsidR="00525463" w:rsidRPr="00525463">
      <w:pPr>
        <w:jc w:val="both"/>
        <w:rPr>
          <w:rFonts w:hAnsi="Times New Roman" w:ascii="Times New Roman"/>
        </w:rPr>
      </w:pPr>
      <w:r w:rsidRPr="00525463">
        <w:rPr>
          <w:rFonts w:hAnsi="Times New Roman" w:ascii="Times New Roman"/>
        </w:rPr>
        <w:t>Nagrada stečajnom upravitelju za obavljene poslove prethodnog i stečajnog postupka prema Uredbi o načinu obračuna i plaćanja nagrade stečajnog upravitelja      15.000,00 kn</w:t>
      </w:r>
    </w:p>
    <w:p w:rsidRDefault="00525463" w:rsidP="00525463" w:rsidR="00525463" w:rsidRPr="00525463">
      <w:pPr>
        <w:jc w:val="both"/>
        <w:rPr>
          <w:rFonts w:hAnsi="Times New Roman" w:ascii="Times New Roman"/>
        </w:rPr>
      </w:pPr>
      <w:r w:rsidRPr="00525463">
        <w:rPr>
          <w:rFonts w:hAnsi="Times New Roman" w:ascii="Times New Roman"/>
        </w:rPr>
        <w:t>Naknada troškova stečajnog upravitelja bruto (putni troškovi, poštarina i sl.)  2.000,00 kn</w:t>
      </w:r>
    </w:p>
    <w:p w:rsidRDefault="00525463" w:rsidP="00525463" w:rsidR="00525463" w:rsidRPr="00525463">
      <w:pPr>
        <w:jc w:val="both"/>
        <w:rPr>
          <w:rFonts w:hAnsi="Times New Roman" w:ascii="Times New Roman"/>
        </w:rPr>
      </w:pPr>
      <w:r w:rsidRPr="00525463">
        <w:rPr>
          <w:rFonts w:hAnsi="Times New Roman" w:ascii="Times New Roman"/>
        </w:rPr>
        <w:t>Ukupno:                                                                                                             30.000,00 kn</w:t>
      </w:r>
    </w:p>
    <w:p w:rsidRDefault="00302D74" w:rsidP="00403B68" w:rsidR="00480DCF" w:rsidRPr="004C2F3C">
      <w:pPr>
        <w:jc w:val="both"/>
        <w:rPr>
          <w:rFonts w:hAnsi="Times New Roman" w:ascii="Times New Roman"/>
        </w:rPr>
      </w:pPr>
      <w:r w:rsidRPr="004C2F3C">
        <w:rPr>
          <w:rFonts w:hAnsi="Times New Roman" w:ascii="Times New Roman"/>
        </w:rPr>
        <w:tab/>
      </w:r>
      <w:r w:rsidR="00E755B2" w:rsidRPr="004C2F3C">
        <w:rPr>
          <w:rFonts w:hAnsi="Times New Roman" w:ascii="Times New Roman"/>
        </w:rPr>
        <w:t>Prema odredbi čl.</w:t>
      </w:r>
      <w:r w:rsidR="0035444C" w:rsidRPr="004C2F3C">
        <w:rPr>
          <w:rFonts w:hAnsi="Times New Roman" w:ascii="Times New Roman"/>
        </w:rPr>
        <w:t xml:space="preserve"> </w:t>
      </w:r>
      <w:r w:rsidR="00E755B2" w:rsidRPr="004C2F3C">
        <w:rPr>
          <w:rFonts w:hAnsi="Times New Roman" w:ascii="Times New Roman"/>
        </w:rPr>
        <w:t>5</w:t>
      </w:r>
      <w:r w:rsidR="00DB4C10" w:rsidRPr="004C2F3C">
        <w:rPr>
          <w:rFonts w:hAnsi="Times New Roman" w:ascii="Times New Roman"/>
        </w:rPr>
        <w:t>. st.1. i 2. SZ-a, stečaj</w:t>
      </w:r>
      <w:r w:rsidR="00E755B2" w:rsidRPr="004C2F3C">
        <w:rPr>
          <w:rFonts w:hAnsi="Times New Roman" w:ascii="Times New Roman"/>
        </w:rPr>
        <w:t>ni postupak</w:t>
      </w:r>
      <w:r w:rsidR="00DB4C10" w:rsidRPr="004C2F3C">
        <w:rPr>
          <w:rFonts w:hAnsi="Times New Roman" w:ascii="Times New Roman"/>
        </w:rPr>
        <w:t xml:space="preserve"> može </w:t>
      </w:r>
      <w:r w:rsidR="00E755B2" w:rsidRPr="004C2F3C">
        <w:rPr>
          <w:rFonts w:hAnsi="Times New Roman" w:ascii="Times New Roman"/>
        </w:rPr>
        <w:t xml:space="preserve">se </w:t>
      </w:r>
      <w:r w:rsidR="00DB4C10" w:rsidRPr="004C2F3C">
        <w:rPr>
          <w:rFonts w:hAnsi="Times New Roman" w:ascii="Times New Roman"/>
        </w:rPr>
        <w:t xml:space="preserve">otvoriti ako </w:t>
      </w:r>
      <w:r w:rsidR="00E755B2" w:rsidRPr="004C2F3C">
        <w:rPr>
          <w:rFonts w:hAnsi="Times New Roman" w:ascii="Times New Roman"/>
        </w:rPr>
        <w:t xml:space="preserve">sud </w:t>
      </w:r>
      <w:r w:rsidR="00DB4C10" w:rsidRPr="004C2F3C">
        <w:rPr>
          <w:rFonts w:hAnsi="Times New Roman" w:ascii="Times New Roman"/>
        </w:rPr>
        <w:t>utvrdi postojanje stečajn</w:t>
      </w:r>
      <w:r w:rsidR="00E755B2" w:rsidRPr="004C2F3C">
        <w:rPr>
          <w:rFonts w:hAnsi="Times New Roman" w:ascii="Times New Roman"/>
        </w:rPr>
        <w:t>og</w:t>
      </w:r>
      <w:r w:rsidR="00DB4C10" w:rsidRPr="004C2F3C">
        <w:rPr>
          <w:rFonts w:hAnsi="Times New Roman" w:ascii="Times New Roman"/>
        </w:rPr>
        <w:t xml:space="preserve"> razloga, a to su prema stavku 2. istog članka</w:t>
      </w:r>
      <w:r w:rsidR="00E755B2" w:rsidRPr="004C2F3C">
        <w:rPr>
          <w:rFonts w:hAnsi="Times New Roman" w:ascii="Times New Roman"/>
        </w:rPr>
        <w:t xml:space="preserve"> </w:t>
      </w:r>
      <w:r w:rsidR="00DB4C10" w:rsidRPr="004C2F3C">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4C2F3C">
        <w:rPr>
          <w:rFonts w:hAnsi="Times New Roman" w:ascii="Times New Roman"/>
        </w:rPr>
        <w:tab/>
      </w:r>
      <w:r w:rsidR="00DB4C10" w:rsidRPr="004C2F3C">
        <w:rPr>
          <w:rFonts w:hAnsi="Times New Roman" w:ascii="Times New Roman"/>
        </w:rPr>
        <w:t>Prema odredbi čl.</w:t>
      </w:r>
      <w:r w:rsidR="00127008" w:rsidRPr="004C2F3C">
        <w:rPr>
          <w:rFonts w:hAnsi="Times New Roman" w:ascii="Times New Roman"/>
        </w:rPr>
        <w:t>132</w:t>
      </w:r>
      <w:r w:rsidR="00DB4C10" w:rsidRPr="004C2F3C">
        <w:rPr>
          <w:rFonts w:hAnsi="Times New Roman" w:ascii="Times New Roman"/>
        </w:rPr>
        <w:t xml:space="preserve">. st.1. </w:t>
      </w:r>
      <w:r w:rsidR="00531FDB" w:rsidRPr="004C2F3C">
        <w:rPr>
          <w:rFonts w:hAnsi="Times New Roman" w:ascii="Times New Roman"/>
        </w:rPr>
        <w:t>SZ-a</w:t>
      </w:r>
      <w:r w:rsidR="00131669" w:rsidRPr="004C2F3C">
        <w:rPr>
          <w:rFonts w:hAnsi="Times New Roman" w:ascii="Times New Roman"/>
        </w:rPr>
        <w:t xml:space="preserve"> ako prije otvaranja stečajnog postupka sud utvrdi da imovina dužnika koja bi ušla u stečajnu masu nije dovoljna ni za namirenje troškova</w:t>
      </w:r>
      <w:r w:rsidR="00131669" w:rsidRPr="00723992">
        <w:rPr>
          <w:rFonts w:hAnsi="Times New Roman" w:ascii="Times New Roman"/>
        </w:rPr>
        <w:t xml:space="preserve">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723992">
      <w:pPr>
        <w:jc w:val="both"/>
        <w:rPr>
          <w:rFonts w:hAnsi="Times New Roman" w:ascii="Times New Roman"/>
        </w:rPr>
      </w:pPr>
      <w:r w:rsidRPr="00723992">
        <w:rPr>
          <w:rFonts w:hAnsi="Times New Roman" w:ascii="Times New Roman"/>
        </w:rPr>
        <w:tab/>
        <w:t>Slijedom navedenog, temeljem čl.132. st.1. SZ</w:t>
      </w:r>
      <w:r w:rsidR="00E9412C">
        <w:rPr>
          <w:rFonts w:hAnsi="Times New Roman" w:ascii="Times New Roman"/>
        </w:rPr>
        <w:t>-a</w:t>
      </w:r>
      <w:r w:rsidRPr="00723992">
        <w:rPr>
          <w:rFonts w:hAnsi="Times New Roman" w:ascii="Times New Roman"/>
        </w:rPr>
        <w:t>, valjalo je pozvati sve osobe koje imaju pravni interes za provedbom stečajnog postupka da predujme navedeni iznos.</w:t>
      </w:r>
    </w:p>
    <w:p w:rsidRDefault="0040172E" w:rsidP="00883541" w:rsidR="0040172E" w:rsidRPr="00883541">
      <w:pPr>
        <w:pStyle w:val="Bezproreda"/>
        <w:jc w:val="both"/>
        <w:rPr>
          <w:rFonts w:hAnsi="Times New Roman" w:ascii="Times New Roman"/>
          <w:sz w:val="24"/>
        </w:rPr>
      </w:pPr>
      <w:r w:rsidRPr="00883541">
        <w:rPr>
          <w:rFonts w:hAnsi="Times New Roman" w:ascii="Times New Roman"/>
          <w:sz w:val="24"/>
        </w:rPr>
        <w:tab/>
        <w:t>Na posljedice nepostupanja po t</w:t>
      </w:r>
      <w:r w:rsidR="002354F0" w:rsidRPr="00883541">
        <w:rPr>
          <w:rFonts w:hAnsi="Times New Roman" w:ascii="Times New Roman"/>
          <w:sz w:val="24"/>
        </w:rPr>
        <w:t>očki</w:t>
      </w:r>
      <w:r w:rsidRPr="00883541">
        <w:rPr>
          <w:rFonts w:hAnsi="Times New Roman" w:ascii="Times New Roman"/>
          <w:sz w:val="24"/>
        </w:rPr>
        <w:t xml:space="preserve"> I. izreke rješenja temeljem čl.132. st.2. SZ</w:t>
      </w:r>
      <w:r w:rsidR="00E9412C">
        <w:rPr>
          <w:rFonts w:hAnsi="Times New Roman" w:ascii="Times New Roman"/>
          <w:sz w:val="24"/>
        </w:rPr>
        <w:t>-a</w:t>
      </w:r>
      <w:r w:rsidRPr="00883541">
        <w:rPr>
          <w:rFonts w:hAnsi="Times New Roman" w:ascii="Times New Roman"/>
          <w:sz w:val="24"/>
        </w:rPr>
        <w:t xml:space="preserve"> upozoreno je u t. II. izreke ovog rješenja.</w:t>
      </w:r>
      <w:r w:rsidR="00DB4C10" w:rsidRPr="00883541">
        <w:rPr>
          <w:rFonts w:hAnsi="Times New Roman" w:ascii="Times New Roman"/>
          <w:sz w:val="24"/>
        </w:rPr>
        <w:tab/>
      </w:r>
    </w:p>
    <w:tbl>
      <w:tblPr>
        <w:tblW w:type="dxa" w:w="6802"/>
        <w:tblLayout w:type="fixed"/>
        <w:tblCellMar>
          <w:left w:type="dxa" w:w="0"/>
          <w:right w:type="dxa" w:w="0"/>
        </w:tblCellMar>
        <w:tblLook w:val="0000" w:noVBand="0" w:noHBand="0" w:lastColumn="0" w:firstColumn="0" w:lastRow="0" w:firstRow="0"/>
      </w:tblPr>
      <w:tblGrid>
        <w:gridCol w:w="6109"/>
        <w:gridCol w:w="693"/>
      </w:tblGrid>
      <w:tr w:rsidTr="00D67111" w:rsidR="00C95D7D" w:rsidRPr="0096091E">
        <w:trPr>
          <w:trHeight w:val="121"/>
        </w:trPr>
        <w:tc>
          <w:tcPr>
            <w:tcW w:type="dxa" w:w="6802"/>
            <w:gridSpan w:val="2"/>
            <w:shd w:fill="auto" w:color="auto" w:val="clear"/>
            <w:vAlign w:val="center"/>
          </w:tcPr>
          <w:p w:rsidRDefault="00C95D7D" w:rsidP="0096091E" w:rsidR="00C95D7D" w:rsidRPr="0096091E">
            <w:pPr>
              <w:pStyle w:val="Bezproreda"/>
              <w:jc w:val="both"/>
              <w:rPr>
                <w:sz w:val="24"/>
                <w:szCs w:val="24"/>
              </w:rPr>
            </w:pPr>
          </w:p>
        </w:tc>
      </w:tr>
      <w:tr w:rsidTr="00D67111" w:rsidR="000E25EC" w:rsidRPr="0096091E">
        <w:trPr>
          <w:gridAfter w:val="1"/>
          <w:wAfter w:type="dxa" w:w="693"/>
          <w:trHeight w:val="237"/>
        </w:trPr>
        <w:tc>
          <w:tcPr>
            <w:tcW w:type="dxa" w:w="6109"/>
            <w:shd w:fill="auto" w:color="auto" w:val="clear"/>
            <w:vAlign w:val="center"/>
          </w:tcPr>
          <w:p w:rsidRDefault="00883541" w:rsidP="0096091E" w:rsidR="004C2F3C" w:rsidRPr="0096091E">
            <w:pPr>
              <w:pStyle w:val="Bezproreda"/>
              <w:jc w:val="both"/>
              <w:rPr>
                <w:rFonts w:hAnsi="Times New Roman" w:ascii="Times New Roman"/>
                <w:sz w:val="24"/>
                <w:szCs w:val="24"/>
              </w:rPr>
            </w:pPr>
            <w:r w:rsidRPr="0096091E">
              <w:rPr>
                <w:rFonts w:hAnsi="Times New Roman" w:ascii="Times New Roman"/>
                <w:sz w:val="24"/>
                <w:szCs w:val="24"/>
              </w:rPr>
              <w:t xml:space="preserve">                                </w:t>
            </w:r>
            <w:r w:rsidR="00253FBA" w:rsidRPr="0096091E">
              <w:rPr>
                <w:rFonts w:hAnsi="Times New Roman" w:ascii="Times New Roman"/>
                <w:sz w:val="24"/>
                <w:szCs w:val="24"/>
              </w:rPr>
              <w:t xml:space="preserve">U Rijeci, </w:t>
            </w:r>
            <w:r w:rsidR="00C91BE9">
              <w:rPr>
                <w:rFonts w:hAnsi="Times New Roman" w:ascii="Times New Roman"/>
                <w:sz w:val="24"/>
                <w:szCs w:val="24"/>
              </w:rPr>
              <w:t>28</w:t>
            </w:r>
            <w:r w:rsidR="004C2F3C" w:rsidRPr="0096091E">
              <w:rPr>
                <w:rFonts w:hAnsi="Times New Roman" w:ascii="Times New Roman"/>
                <w:sz w:val="24"/>
                <w:szCs w:val="24"/>
              </w:rPr>
              <w:t>. svibnja</w:t>
            </w:r>
            <w:r w:rsidR="00A71713" w:rsidRPr="0096091E">
              <w:rPr>
                <w:rFonts w:hAnsi="Times New Roman" w:ascii="Times New Roman"/>
                <w:sz w:val="24"/>
                <w:szCs w:val="24"/>
              </w:rPr>
              <w:t xml:space="preserve"> 2018</w:t>
            </w:r>
            <w:r w:rsidR="00253FBA" w:rsidRPr="0096091E">
              <w:rPr>
                <w:rFonts w:hAnsi="Times New Roman" w:ascii="Times New Roman"/>
                <w:sz w:val="24"/>
                <w:szCs w:val="24"/>
              </w:rPr>
              <w:t>.</w:t>
            </w:r>
            <w:r w:rsidR="004C2F3C" w:rsidRPr="0096091E">
              <w:rPr>
                <w:rFonts w:hAnsi="Times New Roman" w:ascii="Times New Roman"/>
                <w:sz w:val="24"/>
                <w:szCs w:val="24"/>
              </w:rPr>
              <w:t xml:space="preserve"> godine</w:t>
            </w:r>
          </w:p>
          <w:p w:rsidRDefault="00253FBA" w:rsidP="0096091E" w:rsidR="0023712B" w:rsidRPr="0096091E">
            <w:pPr>
              <w:pStyle w:val="Bezproreda"/>
              <w:jc w:val="both"/>
              <w:rPr>
                <w:rFonts w:hAnsi="Times New Roman" w:ascii="Times New Roman"/>
                <w:sz w:val="24"/>
                <w:szCs w:val="24"/>
              </w:rPr>
            </w:pPr>
            <w:r w:rsidRPr="0096091E">
              <w:rPr>
                <w:rFonts w:hAnsi="Times New Roman" w:ascii="Times New Roman"/>
                <w:sz w:val="24"/>
                <w:szCs w:val="24"/>
              </w:rPr>
              <w:t xml:space="preserve"> </w:t>
            </w:r>
          </w:p>
        </w:tc>
      </w:tr>
    </w:tbl>
    <w:p w:rsidRDefault="00954737" w:rsidP="00857F3A" w:rsidR="008F6703" w:rsidRPr="00857F3A">
      <w:pPr>
        <w:pStyle w:val="Bezproreda"/>
        <w:jc w:val="right"/>
        <w:rPr>
          <w:rFonts w:hAnsi="Times New Roman" w:ascii="Times New Roman"/>
        </w:rPr>
      </w:pPr>
      <w:r w:rsidRPr="0096091E">
        <w:tab/>
      </w:r>
      <w:r w:rsidRPr="0096091E">
        <w:tab/>
      </w:r>
      <w:r w:rsidRPr="0096091E">
        <w:tab/>
      </w:r>
      <w:r w:rsidRPr="0096091E">
        <w:tab/>
      </w:r>
      <w:r w:rsidRPr="0096091E">
        <w:tab/>
      </w:r>
      <w:r w:rsidRPr="0096091E">
        <w:tab/>
      </w:r>
      <w:r w:rsidR="008F6703" w:rsidRPr="00857F3A">
        <w:rPr>
          <w:rFonts w:hAnsi="Times New Roman" w:ascii="Times New Roman"/>
          <w:sz w:val="24"/>
        </w:rPr>
        <w:t>Sudac</w:t>
      </w:r>
    </w:p>
    <w:p w:rsidRDefault="00971C9C" w:rsidP="00E17220" w:rsidR="00AE58A2" w:rsidRPr="003D3D35">
      <w:pPr>
        <w:ind w:firstLine="708" w:left="1416"/>
        <w:jc w:val="right"/>
        <w:rPr>
          <w:rFonts w:hAnsi="Times New Roman" w:ascii="Times New Roman"/>
        </w:rPr>
      </w:pPr>
      <w:r w:rsidRPr="0096091E">
        <w:rPr>
          <w:rFonts w:hAnsi="Times New Roman" w:ascii="Times New Roman"/>
        </w:rPr>
        <w:tab/>
      </w:r>
      <w:r w:rsidRPr="0096091E">
        <w:rPr>
          <w:rFonts w:hAnsi="Times New Roman" w:ascii="Times New Roman"/>
        </w:rPr>
        <w:tab/>
      </w:r>
      <w:r w:rsidRPr="0096091E">
        <w:rPr>
          <w:rFonts w:hAnsi="Times New Roman" w:ascii="Times New Roman"/>
        </w:rPr>
        <w:tab/>
      </w:r>
      <w:r w:rsidRPr="0096091E">
        <w:rPr>
          <w:rFonts w:hAnsi="Times New Roman" w:ascii="Times New Roman"/>
        </w:rPr>
        <w:tab/>
      </w:r>
      <w:r w:rsidR="00C1379E" w:rsidRPr="0096091E">
        <w:rPr>
          <w:rFonts w:hAnsi="Times New Roman" w:ascii="Times New Roman"/>
        </w:rPr>
        <w:t>Daniela Korlević</w:t>
      </w:r>
      <w:r w:rsidR="00AD37E7" w:rsidRPr="0096091E">
        <w:rPr>
          <w:rFonts w:hAnsi="Times New Roman" w:ascii="Times New Roman"/>
        </w:rPr>
        <w:t xml:space="preserve"> </w:t>
      </w:r>
      <w:r w:rsidR="00FD57A2">
        <w:rPr>
          <w:rFonts w:hAnsi="Times New Roman" w:ascii="Times New Roman"/>
        </w:rPr>
        <w:t xml:space="preserve"> </w:t>
      </w:r>
      <w:r w:rsidR="00E17220">
        <w:rPr>
          <w:rFonts w:hAnsi="Times New Roman" w:ascii="Times New Roman"/>
        </w:rPr>
        <w:t xml:space="preserve"> </w:t>
      </w:r>
    </w:p>
    <w:p w:rsidRDefault="00CA4873" w:rsidP="00CA4873" w:rsidR="00CA4873" w:rsidRPr="00575753">
      <w:pPr>
        <w:ind w:firstLine="708" w:left="1416"/>
        <w:jc w:val="right"/>
        <w:rPr>
          <w:rFonts w:hAnsi="Times New Roman" w:ascii="Times New Roman"/>
          <w:sz w:val="32"/>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E17220">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737" w:rsidP="00954737" w:rsidR="002E721B" w:rsidRPr="000C2F90">
    <w:pPr>
      <w:tabs>
        <w:tab w:pos="5865" w:val="left"/>
        <w:tab w:pos="8640" w:val="right"/>
      </w:tabs>
      <w:jc w:val="right"/>
      <w:rPr>
        <w:rFonts w:hAnsi="Times New Roman" w:ascii="Times New Roman"/>
      </w:rPr>
    </w:pPr>
    <w:r>
      <w:rPr>
        <w:rFonts w:hAnsi="Times New Roman" w:ascii="Times New Roman"/>
      </w:rPr>
      <w:t>Poslovni broj 15 St-</w:t>
    </w:r>
    <w:r w:rsidR="00F13893">
      <w:rPr>
        <w:rFonts w:hAnsi="Times New Roman" w:ascii="Times New Roman"/>
      </w:rPr>
      <w:t>64/18-13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588F"/>
    <w:rsid w:val="000302B9"/>
    <w:rsid w:val="00033BCD"/>
    <w:rsid w:val="00034D49"/>
    <w:rsid w:val="00037404"/>
    <w:rsid w:val="00037B24"/>
    <w:rsid w:val="0004002A"/>
    <w:rsid w:val="00040693"/>
    <w:rsid w:val="00052963"/>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6E30"/>
    <w:rsid w:val="000C0B5D"/>
    <w:rsid w:val="000C2F90"/>
    <w:rsid w:val="000C7A79"/>
    <w:rsid w:val="000D478D"/>
    <w:rsid w:val="000D76AD"/>
    <w:rsid w:val="000E25EC"/>
    <w:rsid w:val="000E435E"/>
    <w:rsid w:val="000E634C"/>
    <w:rsid w:val="000F0165"/>
    <w:rsid w:val="000F164D"/>
    <w:rsid w:val="000F4531"/>
    <w:rsid w:val="00103EB3"/>
    <w:rsid w:val="00106B9C"/>
    <w:rsid w:val="00115D3D"/>
    <w:rsid w:val="0012310F"/>
    <w:rsid w:val="0012334E"/>
    <w:rsid w:val="00127008"/>
    <w:rsid w:val="00131290"/>
    <w:rsid w:val="00131669"/>
    <w:rsid w:val="001351C4"/>
    <w:rsid w:val="00137C2F"/>
    <w:rsid w:val="00142C99"/>
    <w:rsid w:val="00144669"/>
    <w:rsid w:val="00144B21"/>
    <w:rsid w:val="001463E6"/>
    <w:rsid w:val="001505D8"/>
    <w:rsid w:val="0015495D"/>
    <w:rsid w:val="001572E1"/>
    <w:rsid w:val="00161291"/>
    <w:rsid w:val="0016571A"/>
    <w:rsid w:val="001666BB"/>
    <w:rsid w:val="00175029"/>
    <w:rsid w:val="00176648"/>
    <w:rsid w:val="00177974"/>
    <w:rsid w:val="001942DB"/>
    <w:rsid w:val="001A1083"/>
    <w:rsid w:val="001A1D72"/>
    <w:rsid w:val="001A38B4"/>
    <w:rsid w:val="001A55E6"/>
    <w:rsid w:val="001B656D"/>
    <w:rsid w:val="001B65EA"/>
    <w:rsid w:val="001C5510"/>
    <w:rsid w:val="001D1ECE"/>
    <w:rsid w:val="001E2638"/>
    <w:rsid w:val="001E7AE7"/>
    <w:rsid w:val="001F2646"/>
    <w:rsid w:val="001F5A0A"/>
    <w:rsid w:val="001F69F2"/>
    <w:rsid w:val="001F7F40"/>
    <w:rsid w:val="0020054E"/>
    <w:rsid w:val="00201A01"/>
    <w:rsid w:val="002023AD"/>
    <w:rsid w:val="00202E32"/>
    <w:rsid w:val="00207C0D"/>
    <w:rsid w:val="00214C3F"/>
    <w:rsid w:val="00215B50"/>
    <w:rsid w:val="00216FA4"/>
    <w:rsid w:val="00222C7C"/>
    <w:rsid w:val="00225F52"/>
    <w:rsid w:val="00226544"/>
    <w:rsid w:val="0022775F"/>
    <w:rsid w:val="0023250E"/>
    <w:rsid w:val="00233861"/>
    <w:rsid w:val="00235015"/>
    <w:rsid w:val="002354F0"/>
    <w:rsid w:val="002362DF"/>
    <w:rsid w:val="0023712B"/>
    <w:rsid w:val="002452E0"/>
    <w:rsid w:val="00253FBA"/>
    <w:rsid w:val="002671CC"/>
    <w:rsid w:val="0027267B"/>
    <w:rsid w:val="0027305C"/>
    <w:rsid w:val="00276880"/>
    <w:rsid w:val="00290521"/>
    <w:rsid w:val="002905D3"/>
    <w:rsid w:val="0029312D"/>
    <w:rsid w:val="00296014"/>
    <w:rsid w:val="002963ED"/>
    <w:rsid w:val="002A3A70"/>
    <w:rsid w:val="002A6200"/>
    <w:rsid w:val="002A7125"/>
    <w:rsid w:val="002B3FB0"/>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6779"/>
    <w:rsid w:val="00380BCC"/>
    <w:rsid w:val="00387E71"/>
    <w:rsid w:val="00390284"/>
    <w:rsid w:val="00390287"/>
    <w:rsid w:val="00397DA8"/>
    <w:rsid w:val="003A7C17"/>
    <w:rsid w:val="003B376F"/>
    <w:rsid w:val="003C1E2F"/>
    <w:rsid w:val="003C4242"/>
    <w:rsid w:val="003C53E9"/>
    <w:rsid w:val="003D3D35"/>
    <w:rsid w:val="003D4368"/>
    <w:rsid w:val="003E1625"/>
    <w:rsid w:val="003E6962"/>
    <w:rsid w:val="003E6E8B"/>
    <w:rsid w:val="003E7863"/>
    <w:rsid w:val="0040172E"/>
    <w:rsid w:val="00403B68"/>
    <w:rsid w:val="00405C8F"/>
    <w:rsid w:val="004149D8"/>
    <w:rsid w:val="004224A1"/>
    <w:rsid w:val="00422A3C"/>
    <w:rsid w:val="00423734"/>
    <w:rsid w:val="0043205F"/>
    <w:rsid w:val="00440F27"/>
    <w:rsid w:val="00442F7C"/>
    <w:rsid w:val="004458C6"/>
    <w:rsid w:val="00452DB5"/>
    <w:rsid w:val="004546FD"/>
    <w:rsid w:val="0046024E"/>
    <w:rsid w:val="00466EB4"/>
    <w:rsid w:val="00472D35"/>
    <w:rsid w:val="00475A13"/>
    <w:rsid w:val="00480DCF"/>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3736"/>
    <w:rsid w:val="005045CE"/>
    <w:rsid w:val="00511F2A"/>
    <w:rsid w:val="00511F31"/>
    <w:rsid w:val="005123D7"/>
    <w:rsid w:val="00512EFB"/>
    <w:rsid w:val="0052020D"/>
    <w:rsid w:val="00525463"/>
    <w:rsid w:val="005307CC"/>
    <w:rsid w:val="005315F2"/>
    <w:rsid w:val="00531FDB"/>
    <w:rsid w:val="005373EF"/>
    <w:rsid w:val="00544270"/>
    <w:rsid w:val="00546E6F"/>
    <w:rsid w:val="00550939"/>
    <w:rsid w:val="005624F3"/>
    <w:rsid w:val="0056280E"/>
    <w:rsid w:val="00567B03"/>
    <w:rsid w:val="005705D3"/>
    <w:rsid w:val="0057395F"/>
    <w:rsid w:val="0057466D"/>
    <w:rsid w:val="00575753"/>
    <w:rsid w:val="00575BC3"/>
    <w:rsid w:val="00585A3A"/>
    <w:rsid w:val="005862BF"/>
    <w:rsid w:val="00595D25"/>
    <w:rsid w:val="005A07E9"/>
    <w:rsid w:val="005A2989"/>
    <w:rsid w:val="005A3995"/>
    <w:rsid w:val="005A3E62"/>
    <w:rsid w:val="005A4452"/>
    <w:rsid w:val="005A6B6E"/>
    <w:rsid w:val="005B03B6"/>
    <w:rsid w:val="005B57CD"/>
    <w:rsid w:val="005C296E"/>
    <w:rsid w:val="005D1C21"/>
    <w:rsid w:val="005D3118"/>
    <w:rsid w:val="005D495A"/>
    <w:rsid w:val="005D5CBD"/>
    <w:rsid w:val="005F6EDC"/>
    <w:rsid w:val="006016BC"/>
    <w:rsid w:val="0060453C"/>
    <w:rsid w:val="00604EE2"/>
    <w:rsid w:val="0060647B"/>
    <w:rsid w:val="0060730F"/>
    <w:rsid w:val="006100E1"/>
    <w:rsid w:val="00616765"/>
    <w:rsid w:val="006245B1"/>
    <w:rsid w:val="00627842"/>
    <w:rsid w:val="00634CF1"/>
    <w:rsid w:val="0064143D"/>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13395"/>
    <w:rsid w:val="007150FA"/>
    <w:rsid w:val="00716A25"/>
    <w:rsid w:val="00722FDC"/>
    <w:rsid w:val="00723992"/>
    <w:rsid w:val="00723F51"/>
    <w:rsid w:val="007332D6"/>
    <w:rsid w:val="007416AD"/>
    <w:rsid w:val="007432C5"/>
    <w:rsid w:val="007566DF"/>
    <w:rsid w:val="00763AA0"/>
    <w:rsid w:val="007845F5"/>
    <w:rsid w:val="00784A2E"/>
    <w:rsid w:val="007878E7"/>
    <w:rsid w:val="00791D59"/>
    <w:rsid w:val="007A070F"/>
    <w:rsid w:val="007A23CD"/>
    <w:rsid w:val="007A6305"/>
    <w:rsid w:val="007B0FDC"/>
    <w:rsid w:val="007B4733"/>
    <w:rsid w:val="007C063F"/>
    <w:rsid w:val="007D0035"/>
    <w:rsid w:val="007D4BF6"/>
    <w:rsid w:val="007D635A"/>
    <w:rsid w:val="007D764A"/>
    <w:rsid w:val="007E0C1B"/>
    <w:rsid w:val="007E1313"/>
    <w:rsid w:val="007E5AB9"/>
    <w:rsid w:val="007F4F8B"/>
    <w:rsid w:val="007F57A8"/>
    <w:rsid w:val="00813876"/>
    <w:rsid w:val="008209E5"/>
    <w:rsid w:val="00824CDD"/>
    <w:rsid w:val="00825790"/>
    <w:rsid w:val="00825C11"/>
    <w:rsid w:val="008272FA"/>
    <w:rsid w:val="0082733C"/>
    <w:rsid w:val="00836928"/>
    <w:rsid w:val="00843182"/>
    <w:rsid w:val="008523CB"/>
    <w:rsid w:val="00855C3C"/>
    <w:rsid w:val="0085747B"/>
    <w:rsid w:val="00857F3A"/>
    <w:rsid w:val="008666E3"/>
    <w:rsid w:val="00871630"/>
    <w:rsid w:val="00877659"/>
    <w:rsid w:val="00882309"/>
    <w:rsid w:val="00882E2A"/>
    <w:rsid w:val="00883541"/>
    <w:rsid w:val="00883ABB"/>
    <w:rsid w:val="008872B1"/>
    <w:rsid w:val="008979F8"/>
    <w:rsid w:val="008A0E15"/>
    <w:rsid w:val="008A3747"/>
    <w:rsid w:val="008A3D8F"/>
    <w:rsid w:val="008B0711"/>
    <w:rsid w:val="008B3A73"/>
    <w:rsid w:val="008B5FA4"/>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070E6"/>
    <w:rsid w:val="00913077"/>
    <w:rsid w:val="0091310C"/>
    <w:rsid w:val="009136EE"/>
    <w:rsid w:val="0091416F"/>
    <w:rsid w:val="0091493B"/>
    <w:rsid w:val="00925C74"/>
    <w:rsid w:val="009338F4"/>
    <w:rsid w:val="00936647"/>
    <w:rsid w:val="00946CF7"/>
    <w:rsid w:val="009513BE"/>
    <w:rsid w:val="00952E2E"/>
    <w:rsid w:val="00954737"/>
    <w:rsid w:val="00956D07"/>
    <w:rsid w:val="0096091E"/>
    <w:rsid w:val="0096215B"/>
    <w:rsid w:val="00965447"/>
    <w:rsid w:val="00971C9C"/>
    <w:rsid w:val="00971F12"/>
    <w:rsid w:val="009762C0"/>
    <w:rsid w:val="00984714"/>
    <w:rsid w:val="00987AEA"/>
    <w:rsid w:val="00996592"/>
    <w:rsid w:val="009A0E9A"/>
    <w:rsid w:val="009A7EE6"/>
    <w:rsid w:val="009B14C8"/>
    <w:rsid w:val="009B7911"/>
    <w:rsid w:val="009C0344"/>
    <w:rsid w:val="009C11CB"/>
    <w:rsid w:val="009D152D"/>
    <w:rsid w:val="009D683C"/>
    <w:rsid w:val="009D7D36"/>
    <w:rsid w:val="009E1E0C"/>
    <w:rsid w:val="009E64C2"/>
    <w:rsid w:val="009F6B5A"/>
    <w:rsid w:val="00A04285"/>
    <w:rsid w:val="00A064A7"/>
    <w:rsid w:val="00A202C0"/>
    <w:rsid w:val="00A23961"/>
    <w:rsid w:val="00A26399"/>
    <w:rsid w:val="00A31CB9"/>
    <w:rsid w:val="00A33844"/>
    <w:rsid w:val="00A357C5"/>
    <w:rsid w:val="00A36FCD"/>
    <w:rsid w:val="00A4264D"/>
    <w:rsid w:val="00A50178"/>
    <w:rsid w:val="00A502AE"/>
    <w:rsid w:val="00A506C6"/>
    <w:rsid w:val="00A513D4"/>
    <w:rsid w:val="00A523DB"/>
    <w:rsid w:val="00A55519"/>
    <w:rsid w:val="00A56755"/>
    <w:rsid w:val="00A60B3D"/>
    <w:rsid w:val="00A62B54"/>
    <w:rsid w:val="00A6348A"/>
    <w:rsid w:val="00A6405B"/>
    <w:rsid w:val="00A71713"/>
    <w:rsid w:val="00A73A70"/>
    <w:rsid w:val="00A95371"/>
    <w:rsid w:val="00AA43EB"/>
    <w:rsid w:val="00AA71D8"/>
    <w:rsid w:val="00AB42B1"/>
    <w:rsid w:val="00AC3281"/>
    <w:rsid w:val="00AC5A01"/>
    <w:rsid w:val="00AC6A2D"/>
    <w:rsid w:val="00AD3611"/>
    <w:rsid w:val="00AD37E7"/>
    <w:rsid w:val="00AE0E75"/>
    <w:rsid w:val="00AE58A2"/>
    <w:rsid w:val="00AF3BAB"/>
    <w:rsid w:val="00AF4090"/>
    <w:rsid w:val="00AF572B"/>
    <w:rsid w:val="00B0223F"/>
    <w:rsid w:val="00B0225F"/>
    <w:rsid w:val="00B11F4B"/>
    <w:rsid w:val="00B21A87"/>
    <w:rsid w:val="00B30AEE"/>
    <w:rsid w:val="00B328D7"/>
    <w:rsid w:val="00B370BC"/>
    <w:rsid w:val="00B376FF"/>
    <w:rsid w:val="00B458EA"/>
    <w:rsid w:val="00B4709B"/>
    <w:rsid w:val="00B47F63"/>
    <w:rsid w:val="00B512B4"/>
    <w:rsid w:val="00B5210B"/>
    <w:rsid w:val="00B57743"/>
    <w:rsid w:val="00B638D1"/>
    <w:rsid w:val="00B802E4"/>
    <w:rsid w:val="00B8629D"/>
    <w:rsid w:val="00B86348"/>
    <w:rsid w:val="00B86538"/>
    <w:rsid w:val="00BA39C8"/>
    <w:rsid w:val="00BA3C6A"/>
    <w:rsid w:val="00BA3DB8"/>
    <w:rsid w:val="00BA733B"/>
    <w:rsid w:val="00BB50FC"/>
    <w:rsid w:val="00BC4BCF"/>
    <w:rsid w:val="00BD1BE2"/>
    <w:rsid w:val="00BD2688"/>
    <w:rsid w:val="00BE3E12"/>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532A"/>
    <w:rsid w:val="00C36650"/>
    <w:rsid w:val="00C5009A"/>
    <w:rsid w:val="00C53CC1"/>
    <w:rsid w:val="00C574F8"/>
    <w:rsid w:val="00C6635A"/>
    <w:rsid w:val="00C743AB"/>
    <w:rsid w:val="00C77365"/>
    <w:rsid w:val="00C837E1"/>
    <w:rsid w:val="00C84246"/>
    <w:rsid w:val="00C91BE9"/>
    <w:rsid w:val="00C92CF1"/>
    <w:rsid w:val="00C936C6"/>
    <w:rsid w:val="00C95D7D"/>
    <w:rsid w:val="00C95E36"/>
    <w:rsid w:val="00CA4873"/>
    <w:rsid w:val="00CA756A"/>
    <w:rsid w:val="00CB38BD"/>
    <w:rsid w:val="00CB6663"/>
    <w:rsid w:val="00CC2D6F"/>
    <w:rsid w:val="00CC6C3F"/>
    <w:rsid w:val="00CC7AF9"/>
    <w:rsid w:val="00CE599F"/>
    <w:rsid w:val="00CF14F3"/>
    <w:rsid w:val="00CF35EA"/>
    <w:rsid w:val="00CF3DDF"/>
    <w:rsid w:val="00CF7D45"/>
    <w:rsid w:val="00D03C1D"/>
    <w:rsid w:val="00D06AC3"/>
    <w:rsid w:val="00D07D18"/>
    <w:rsid w:val="00D127C4"/>
    <w:rsid w:val="00D1550C"/>
    <w:rsid w:val="00D1738E"/>
    <w:rsid w:val="00D2100B"/>
    <w:rsid w:val="00D342CD"/>
    <w:rsid w:val="00D4242B"/>
    <w:rsid w:val="00D448A3"/>
    <w:rsid w:val="00D455F5"/>
    <w:rsid w:val="00D467FD"/>
    <w:rsid w:val="00D55E75"/>
    <w:rsid w:val="00D56DA7"/>
    <w:rsid w:val="00D6402A"/>
    <w:rsid w:val="00D66DA6"/>
    <w:rsid w:val="00D67111"/>
    <w:rsid w:val="00D8022C"/>
    <w:rsid w:val="00D879F1"/>
    <w:rsid w:val="00DA1234"/>
    <w:rsid w:val="00DA695D"/>
    <w:rsid w:val="00DA729E"/>
    <w:rsid w:val="00DB4C10"/>
    <w:rsid w:val="00DC371F"/>
    <w:rsid w:val="00DD002B"/>
    <w:rsid w:val="00DD429D"/>
    <w:rsid w:val="00DE2E3E"/>
    <w:rsid w:val="00DE3197"/>
    <w:rsid w:val="00DE537A"/>
    <w:rsid w:val="00DF7F98"/>
    <w:rsid w:val="00E144BE"/>
    <w:rsid w:val="00E17220"/>
    <w:rsid w:val="00E17BFB"/>
    <w:rsid w:val="00E24ACF"/>
    <w:rsid w:val="00E304E3"/>
    <w:rsid w:val="00E3097D"/>
    <w:rsid w:val="00E35594"/>
    <w:rsid w:val="00E439A5"/>
    <w:rsid w:val="00E44A41"/>
    <w:rsid w:val="00E5550E"/>
    <w:rsid w:val="00E57CDA"/>
    <w:rsid w:val="00E711A7"/>
    <w:rsid w:val="00E73C7E"/>
    <w:rsid w:val="00E755B2"/>
    <w:rsid w:val="00E769A3"/>
    <w:rsid w:val="00E80C26"/>
    <w:rsid w:val="00E819DB"/>
    <w:rsid w:val="00E82632"/>
    <w:rsid w:val="00E83D4A"/>
    <w:rsid w:val="00E85402"/>
    <w:rsid w:val="00E91BAA"/>
    <w:rsid w:val="00E92C65"/>
    <w:rsid w:val="00E92DBB"/>
    <w:rsid w:val="00E9412C"/>
    <w:rsid w:val="00E94529"/>
    <w:rsid w:val="00E950BE"/>
    <w:rsid w:val="00E95412"/>
    <w:rsid w:val="00EA2B8D"/>
    <w:rsid w:val="00EA3EBA"/>
    <w:rsid w:val="00EA53E6"/>
    <w:rsid w:val="00EB4938"/>
    <w:rsid w:val="00EC098D"/>
    <w:rsid w:val="00EC0CD6"/>
    <w:rsid w:val="00EC1D71"/>
    <w:rsid w:val="00EC5C88"/>
    <w:rsid w:val="00EE5BE1"/>
    <w:rsid w:val="00EE5FB1"/>
    <w:rsid w:val="00EE64C5"/>
    <w:rsid w:val="00EE700B"/>
    <w:rsid w:val="00EF2314"/>
    <w:rsid w:val="00EF6274"/>
    <w:rsid w:val="00EF636F"/>
    <w:rsid w:val="00EF76EB"/>
    <w:rsid w:val="00F002D4"/>
    <w:rsid w:val="00F0128D"/>
    <w:rsid w:val="00F02101"/>
    <w:rsid w:val="00F033CB"/>
    <w:rsid w:val="00F073CB"/>
    <w:rsid w:val="00F0756D"/>
    <w:rsid w:val="00F13893"/>
    <w:rsid w:val="00F20404"/>
    <w:rsid w:val="00F46899"/>
    <w:rsid w:val="00F53886"/>
    <w:rsid w:val="00F61836"/>
    <w:rsid w:val="00F63C76"/>
    <w:rsid w:val="00F642A6"/>
    <w:rsid w:val="00F65C4A"/>
    <w:rsid w:val="00F70484"/>
    <w:rsid w:val="00F731C0"/>
    <w:rsid w:val="00F75C79"/>
    <w:rsid w:val="00F8372D"/>
    <w:rsid w:val="00F93E9F"/>
    <w:rsid w:val="00FA688C"/>
    <w:rsid w:val="00FC3C4F"/>
    <w:rsid w:val="00FD57A2"/>
    <w:rsid w:val="00FD5F3D"/>
    <w:rsid w:val="00FD6E24"/>
    <w:rsid w:val="00FE1F3A"/>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Tekstrezerviranogmjesta" w:type="character">
    <w:name w:val="Placeholder Text"/>
    <w:basedOn w:val="Zadanifontodlomka"/>
    <w:uiPriority w:val="99"/>
    <w:semiHidden/>
    <w:rsid w:val="00E17220"/>
    <w:rPr>
      <w:color w:val="808080"/>
      <w:bdr w:space="0" w:sz="0" w:color="auto" w:val="none"/>
      <w:shd w:fill="auto" w:color="auto" w:val="clear"/>
    </w:rPr>
  </w:style>
  <w:style w:customStyle="true" w:styleId="eSPISCCParagraphDefaultFont" w:type="character">
    <w:name w:val="eSPIS_CC_Paragraph Default Font"/>
    <w:basedOn w:val="Zadanifontodlomka"/>
    <w:rsid w:val="00E172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722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172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722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Tekstrezerviranogmjesta" w:type="character">
    <w:name w:val="Placeholder Text"/>
    <w:basedOn w:val="Zadanifontodlomka"/>
    <w:uiPriority w:val="99"/>
    <w:semiHidden/>
    <w:rsid w:val="00E17220"/>
    <w:rPr>
      <w:color w:val="808080"/>
      <w:bdr w:color="auto" w:space="0" w:sz="0" w:val="none"/>
      <w:shd w:color="auto" w:fill="auto" w:val="clear"/>
    </w:rPr>
  </w:style>
  <w:style w:customStyle="1" w:styleId="eSPISCCParagraphDefaultFont" w:type="character">
    <w:name w:val="eSPIS_CC_Paragraph Default Font"/>
    <w:basedOn w:val="Zadanifontodlomka"/>
    <w:rsid w:val="00E172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722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172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722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izvorni_sadrzaj>
    <derivirana_varijabla naziv="DomainObject.Predmet.Broj_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2018.</izvorni_sadrzaj>
    <derivirana_varijabla naziv="DomainObject.Predmet.DatumOsnivanja_1">30.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St-64/2018</izvorni_sadrzaj>
    <derivirana_varijabla naziv="DomainObject.Predmet.OznakaBroj_1">St-64/2018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KALADA 2 j.d.o.o.</izvorni_sadrzaj>
    <derivirana_varijabla naziv="DomainObject.Predmet.ProtustrankaFormated_1">  KALADA 2 j.d.o.o.</derivirana_varijabla>
  </DomainObject.Predmet.ProtustrankaFormated>
  <DomainObject.Predmet.ProtustrankaFormatedOIB>
    <izvorni_sadrzaj>  KALADA 2 j.d.o.o., OIB 58145923660</izvorni_sadrzaj>
    <derivirana_varijabla naziv="DomainObject.Predmet.ProtustrankaFormatedOIB_1">  KALADA 2 j.d.o.o., OIB 58145923660</derivirana_varijabla>
  </DomainObject.Predmet.ProtustrankaFormatedOIB>
  <DomainObject.Predmet.ProtustrankaFormatedWithAdress>
    <izvorni_sadrzaj> KALADA 2 j.d.o.o., Štrosmajerovo šetalište 53, 51260 Crikvenica</izvorni_sadrzaj>
    <derivirana_varijabla naziv="DomainObject.Predmet.ProtustrankaFormatedWithAdress_1"> KALADA 2 j.d.o.o., Štrosmajerovo šetalište 53, 51260 Crikvenica</derivirana_varijabla>
  </DomainObject.Predmet.ProtustrankaFormatedWithAdress>
  <DomainObject.Predmet.ProtustrankaFormatedWithAdressOIB>
    <izvorni_sadrzaj> KALADA 2 j.d.o.o., OIB 58145923660, Štrosmajerovo šetalište 53, 51260 Crikvenica</izvorni_sadrzaj>
    <derivirana_varijabla naziv="DomainObject.Predmet.ProtustrankaFormatedWithAdressOIB_1"> KALADA 2 j.d.o.o., OIB 58145923660, Štrosmajerovo šetalište 53, 51260 Crikvenica</derivirana_varijabla>
  </DomainObject.Predmet.ProtustrankaFormatedWithAdressOIB>
  <DomainObject.Predmet.ProtustrankaWithAdress>
    <izvorni_sadrzaj>KALADA 2 j.d.o.o. Štrosmajerovo šetalište 53, 51260 Crikvenica</izvorni_sadrzaj>
    <derivirana_varijabla naziv="DomainObject.Predmet.ProtustrankaWithAdress_1">KALADA 2 j.d.o.o. Štrosmajerovo šetalište 53, 51260 Crikvenica</derivirana_varijabla>
  </DomainObject.Predmet.ProtustrankaWithAdress>
  <DomainObject.Predmet.ProtustrankaWithAdressOIB>
    <izvorni_sadrzaj>KALADA 2 j.d.o.o., OIB 58145923660, Štrosmajerovo šetalište 53, 51260 Crikvenica</izvorni_sadrzaj>
    <derivirana_varijabla naziv="DomainObject.Predmet.ProtustrankaWithAdressOIB_1">KALADA 2 j.d.o.o., OIB 58145923660, Štrosmajerovo šetalište 53, 51260 Crikvenica</derivirana_varijabla>
  </DomainObject.Predmet.ProtustrankaWithAdressOIB>
  <DomainObject.Predmet.ProtustrankaNazivFormated>
    <izvorni_sadrzaj>KALADA 2 j.d.o.o.</izvorni_sadrzaj>
    <derivirana_varijabla naziv="DomainObject.Predmet.ProtustrankaNazivFormated_1">KALADA 2 j.d.o.o.</derivirana_varijabla>
  </DomainObject.Predmet.ProtustrankaNazivFormated>
  <DomainObject.Predmet.ProtustrankaNazivFormatedOIB>
    <izvorni_sadrzaj>KALADA 2 j.d.o.o., OIB 58145923660</izvorni_sadrzaj>
    <derivirana_varijabla naziv="DomainObject.Predmet.ProtustrankaNazivFormatedOIB_1">KALADA 2 j.d.o.o., OIB 58145923660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KALADA 2 j.d.o.o.</item>
    </izvorni_sadrzaj>
    <derivirana_varijabla naziv="DomainObject.Predmet.ProtuStrankaListFormated_1">
      <item>KALADA 2 j.d.o.o.</item>
    </derivirana_varijabla>
  </DomainObject.Predmet.ProtuStrankaListFormated>
  <DomainObject.Predmet.ProtuStrankaListFormatedOIB>
    <izvorni_sadrzaj>
      <item>KALADA 2 j.d.o.o., OIB 58145923660</item>
    </izvorni_sadrzaj>
    <derivirana_varijabla naziv="DomainObject.Predmet.ProtuStrankaListFormatedOIB_1">
      <item>KALADA 2 j.d.o.o., OIB 58145923660</item>
    </derivirana_varijabla>
  </DomainObject.Predmet.ProtuStrankaListFormatedOIB>
  <DomainObject.Predmet.ProtuStrankaListFormatedWithAdress>
    <izvorni_sadrzaj>
      <item>KALADA 2 j.d.o.o., Štrosmajerovo šetalište 53, 51260 Crikvenica</item>
    </izvorni_sadrzaj>
    <derivirana_varijabla naziv="DomainObject.Predmet.ProtuStrankaListFormatedWithAdress_1">
      <item>KALADA 2 j.d.o.o., Štrosmajerovo šetalište 53, 51260 Crikvenica</item>
    </derivirana_varijabla>
  </DomainObject.Predmet.ProtuStrankaListFormatedWithAdress>
  <DomainObject.Predmet.ProtuStrankaListFormatedWithAdressOIB>
    <izvorni_sadrzaj>
      <item>KALADA 2 j.d.o.o., OIB 58145923660, Štrosmajerovo šetalište 53, 51260 Crikvenica</item>
    </izvorni_sadrzaj>
    <derivirana_varijabla naziv="DomainObject.Predmet.ProtuStrankaListFormatedWithAdressOIB_1">
      <item>KALADA 2 j.d.o.o., OIB 58145923660, Štrosmajerovo šetalište 53, 51260 Crikvenica</item>
    </derivirana_varijabla>
  </DomainObject.Predmet.ProtuStrankaListFormatedWithAdressOIB>
  <DomainObject.Predmet.ProtuStrankaListNazivFormated>
    <izvorni_sadrzaj>
      <item>KALADA 2 j.d.o.o.</item>
    </izvorni_sadrzaj>
    <derivirana_varijabla naziv="DomainObject.Predmet.ProtuStrankaListNazivFormated_1">
      <item>KALADA 2 j.d.o.o.</item>
    </derivirana_varijabla>
  </DomainObject.Predmet.ProtuStrankaListNazivFormated>
  <DomainObject.Predmet.ProtuStrankaListNazivFormatedOIB>
    <izvorni_sadrzaj>
      <item>KALADA 2 j.d.o.o., OIB 58145923660</item>
    </izvorni_sadrzaj>
    <derivirana_varijabla naziv="DomainObject.Predmet.ProtuStrankaListNazivFormatedOIB_1">
      <item>KALADA 2 j.d.o.o., OIB 58145923660</item>
    </derivirana_varijabla>
  </DomainObject.Predmet.ProtuStrankaListNazivFormatedOIB>
  <DomainObject.Predmet.OstaliListFormated>
    <izvorni_sadrzaj>
      <item>BORIS ZADKOVIĆ</item>
    </izvorni_sadrzaj>
    <derivirana_varijabla naziv="DomainObject.Predmet.OstaliListFormated_1">
      <item>BORIS ZADKOVIĆ</item>
    </derivirana_varijabla>
  </DomainObject.Predmet.OstaliListFormated>
  <DomainObject.Predmet.OstaliListFormatedOIB>
    <izvorni_sadrzaj>
      <item>BORIS ZADKOVIĆ</item>
    </izvorni_sadrzaj>
    <derivirana_varijabla naziv="DomainObject.Predmet.OstaliListFormatedOIB_1">
      <item>BORIS ZADKOVIĆ</item>
    </derivirana_varijabla>
  </DomainObject.Predmet.OstaliListFormatedOIB>
  <DomainObject.Predmet.OstaliListFormatedWithAdress>
    <izvorni_sadrzaj>
      <item>BORIS ZADKOVIĆ</item>
    </izvorni_sadrzaj>
    <derivirana_varijabla naziv="DomainObject.Predmet.OstaliListFormatedWithAdress_1">
      <item>BORIS ZADKOVIĆ</item>
    </derivirana_varijabla>
  </DomainObject.Predmet.OstaliListFormatedWithAdress>
  <DomainObject.Predmet.OstaliListFormatedWithAdressOIB>
    <izvorni_sadrzaj>
      <item>BORIS ZADKOVIĆ</item>
    </izvorni_sadrzaj>
    <derivirana_varijabla naziv="DomainObject.Predmet.OstaliListFormatedWithAdressOIB_1">
      <item>BORIS ZADKOVIĆ</item>
    </derivirana_varijabla>
  </DomainObject.Predmet.OstaliListFormatedWithAdressOIB>
  <DomainObject.Predmet.OstaliListNazivFormated>
    <izvorni_sadrzaj>
      <item>BORIS ZADKOVIĆ</item>
    </izvorni_sadrzaj>
    <derivirana_varijabla naziv="DomainObject.Predmet.OstaliListNazivFormated_1">
      <item>BORIS ZADKOVIĆ</item>
    </derivirana_varijabla>
  </DomainObject.Predmet.OstaliListNazivFormated>
  <DomainObject.Predmet.OstaliListNazivFormatedOIB>
    <izvorni_sadrzaj>
      <item>BORIS ZADKOVIĆ</item>
    </izvorni_sadrzaj>
    <derivirana_varijabla naziv="DomainObject.Predmet.OstaliListNazivFormatedOIB_1">
      <item>BORIS ZADKOVIĆ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KALADA 2 j.d.o.o.</izvorni_sadrzaj>
    <derivirana_varijabla naziv="DomainObject.Predmet.ProtustrankaIDrugi_1">KALADA 2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KALADA 2 j.d.o.o., OIB 58145923660, Štrosmajerovo šetalište 53, 51260 Crikvenica</izvorni_sadrzaj>
    <derivirana_varijabla naziv="DomainObject.Predmet.ProtustrankaIDrugiAdressOIB_1">KALADA 2 j.d.o.o., OIB 58145923660, Štrosmajerovo šetalište 53,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KALADA 2 j.d.o.o.</item>
      <item>BORIS ZADKOVIĆ</item>
    </izvorni_sadrzaj>
    <derivirana_varijabla naziv="DomainObject.Predmet.SudioniciListNaziv_1">
      <item>FINA  Rijeka</item>
      <item>KALADA 2 j.d.o.o.</item>
      <item>BORIS ZADKOVIĆ</item>
    </derivirana_varijabla>
  </DomainObject.Predmet.SudioniciListNaziv>
  <DomainObject.Predmet.SudioniciListAdressOIB>
    <izvorni_sadrzaj>
      <item>FINA  Rijeka, OIB 85821130368, Frana Kurelca 8,51000 Rijeka</item>
      <item>KALADA 2 j.d.o.o., OIB 58145923660, Štrosmajerovo šetalište 53,51260 Crikvenica</item>
      <item>BORIS ZADKOVIĆ</item>
    </izvorni_sadrzaj>
    <derivirana_varijabla naziv="DomainObject.Predmet.SudioniciListAdressOIB_1">
      <item>FINA  Rijeka, OIB 85821130368, Frana Kurelca 8,51000 Rijeka</item>
      <item>KALADA 2 j.d.o.o., OIB 58145923660, Štrosmajerovo šetalište 53,51260 Crikvenica</item>
      <item>BORIS ZADKOVIĆ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58145923660</item>
      <item>, OIB null</item>
    </izvorni_sadrzaj>
    <derivirana_varijabla naziv="DomainObject.Predmet.SudioniciListNazivOIB_1">
      <item>, OIB 85821130368</item>
      <item>, OIB 58145923660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Zadković, OIB 90786626685, Sportska 2 Buzet</item>
    </izvorni_sadrzaj>
    <derivirana_varijabla naziv="DomainObject.Predmet.StecajniUpraviteljiListAddressOIB_1">
      <item>Boris Zadković, OIB 90786626685, Sportska 2 Buzet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5362EC-FC67-4962-B104-06DD149A0C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1266</properties:Words>
  <properties:Characters>7271</properties:Characters>
  <properties:Lines>136</properties:Lines>
  <properties:Paragraphs>43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8912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2018-05-28T07:49:00Z</dcterms:created>
  <dc:creator>dcmelik</dc:creator>
  <cp:lastModifiedBy>Jasna Radulović</cp:lastModifiedBy>
  <cp:lastPrinted>2018-05-28T07:52:00Z</cp:lastPrinted>
  <dcterms:modified xmlns:xsi="http://www.w3.org/2001/XMLSchema-instance" xsi:type="dcterms:W3CDTF">2018-05-28T07:54:00Z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(64-18 poziv vjerovnicima.docx)</vt:lpwstr>
  </prop:property>
  <prop:property name="CC_coloring" pid="4" fmtid="{D5CDD505-2E9C-101B-9397-08002B2CF9AE}">
    <vt:bool>false</vt:bool>
  </prop:property>
  <prop:property name="BrojStranica" pid="5" fmtid="{D5CDD505-2E9C-101B-9397-08002B2CF9AE}">
    <vt:i4>3</vt:i4>
  </prop:property>
</prop:Properties>
</file>