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50dc" w14:paraId="b6050d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EB475A">
        <w:t>7</w:t>
      </w:r>
      <w:r w:rsidR="005E47D6">
        <w:t>221</w:t>
      </w:r>
      <w:r w:rsidR="0077391F">
        <w:t>/2015</w:t>
      </w:r>
    </w:p>
    <w:p w:rsidRDefault="00325398" w:rsidP="00325398" w:rsidR="00325398" w:rsidRPr="00701B7A">
      <w:r w:rsidRPr="00701B7A">
        <w:t>Zagreb, Amruševa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EB475A">
        <w:t>7</w:t>
      </w:r>
      <w:r w:rsidR="005E47D6">
        <w:t>221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 xml:space="preserve">(N.N.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C02941" w:rsidR="00C02941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FF72EF">
        <w:t xml:space="preserve"> </w:t>
      </w:r>
      <w:r w:rsidR="005E47D6">
        <w:t>OPTIMUS PRODUKCIJA d.o.o.</w:t>
      </w:r>
      <w:r w:rsidR="005E47D6" w:rsidRPr="00EF6988">
        <w:t>, OIB:</w:t>
      </w:r>
      <w:r w:rsidR="005E47D6">
        <w:t xml:space="preserve"> 46112915070, Zagreb, Staglišće 1</w:t>
      </w:r>
    </w:p>
    <w:p w:rsidRDefault="005E47D6" w:rsidP="005E47D6" w:rsidR="005E47D6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5E47D6">
        <w:t xml:space="preserve"> 2.477.540,30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>Božena Zajec</w:t>
      </w:r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9BA" w:rsidR="006939BA">
      <w:r>
        <w:separator/>
      </w:r>
    </w:p>
  </w:endnote>
  <w:endnote w:id="0" w:type="continuationSeparator">
    <w:p w:rsidRDefault="006939BA" w:rsidR="00693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9BA" w:rsidR="006939BA">
      <w:r>
        <w:separator/>
      </w:r>
    </w:p>
  </w:footnote>
  <w:footnote w:id="0" w:type="continuationSeparator">
    <w:p w:rsidRDefault="006939BA" w:rsidR="006939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D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246E"/>
    <w:rsid w:val="003B3D20"/>
    <w:rsid w:val="003D35F9"/>
    <w:rsid w:val="003E3A15"/>
    <w:rsid w:val="00413F4C"/>
    <w:rsid w:val="004A1D16"/>
    <w:rsid w:val="004B337A"/>
    <w:rsid w:val="004F3962"/>
    <w:rsid w:val="0053446F"/>
    <w:rsid w:val="00554861"/>
    <w:rsid w:val="00572798"/>
    <w:rsid w:val="00590AEF"/>
    <w:rsid w:val="00591994"/>
    <w:rsid w:val="005A0039"/>
    <w:rsid w:val="005D476D"/>
    <w:rsid w:val="005E47D6"/>
    <w:rsid w:val="005E4AB8"/>
    <w:rsid w:val="005F0073"/>
    <w:rsid w:val="005F3450"/>
    <w:rsid w:val="005F4627"/>
    <w:rsid w:val="00627F6A"/>
    <w:rsid w:val="0063064C"/>
    <w:rsid w:val="0064402E"/>
    <w:rsid w:val="00657B8E"/>
    <w:rsid w:val="006939BA"/>
    <w:rsid w:val="00701B7A"/>
    <w:rsid w:val="0077391F"/>
    <w:rsid w:val="007B5AFD"/>
    <w:rsid w:val="007D5A5D"/>
    <w:rsid w:val="008155EE"/>
    <w:rsid w:val="00835D21"/>
    <w:rsid w:val="00853FE2"/>
    <w:rsid w:val="008613BD"/>
    <w:rsid w:val="00862B47"/>
    <w:rsid w:val="00863025"/>
    <w:rsid w:val="00871F01"/>
    <w:rsid w:val="008C7703"/>
    <w:rsid w:val="00920CA0"/>
    <w:rsid w:val="009419D8"/>
    <w:rsid w:val="00990534"/>
    <w:rsid w:val="00992675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C02941"/>
    <w:rsid w:val="00C44D71"/>
    <w:rsid w:val="00C836B9"/>
    <w:rsid w:val="00C958E9"/>
    <w:rsid w:val="00CC2C03"/>
    <w:rsid w:val="00CE7362"/>
    <w:rsid w:val="00D01B78"/>
    <w:rsid w:val="00D33F5D"/>
    <w:rsid w:val="00D66226"/>
    <w:rsid w:val="00E0602A"/>
    <w:rsid w:val="00E73688"/>
    <w:rsid w:val="00EB475A"/>
    <w:rsid w:val="00EC3302"/>
    <w:rsid w:val="00ED6AA8"/>
    <w:rsid w:val="00F034D3"/>
    <w:rsid w:val="00F25D92"/>
    <w:rsid w:val="00F559C5"/>
    <w:rsid w:val="00F67CFD"/>
    <w:rsid w:val="00F72344"/>
    <w:rsid w:val="00F8310C"/>
    <w:rsid w:val="00FD78CF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5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9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9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9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9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5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9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9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9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9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7221</izvorni_sadrzaj>
    <derivirana_varijabla naziv="DomainObject.Predmet.Broj_1">7221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St-7221/2015</izvorni_sadrzaj>
    <derivirana_varijabla naziv="DomainObject.Predmet.OznakaBroj_1">St-7221/2015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PRODUKCIJA d.o.o. zastupanog po punomoćniku Mario Kozić</izvorni_sadrzaj>
    <derivirana_varijabla naziv="DomainObject.Predmet.ProtustrankaFormated_1">  OPTIMUS PRODUKCIJA d.o.o. zastupanog po punomoćniku Mario Kozić</derivirana_varijabla>
  </DomainObject.Predmet.ProtustrankaFormated>
  <DomainObject.Predmet.ProtustrankaFormatedOIB>
    <izvorni_sadrzaj>  OPTIMUS PRODUKCIJA d.o.o., OIB 46112915070 zastupanog po punomoćniku Mario Kozić</izvorni_sadrzaj>
    <derivirana_varijabla naziv="DomainObject.Predmet.ProtustrankaFormatedOIB_1">  OPTIMUS PRODUKCIJA d.o.o., OIB 46112915070 zastupanog po punomoćniku Mario Kozić</derivirana_varijabla>
  </DomainObject.Predmet.ProtustrankaFormatedOIB>
  <DomainObject.Predmet.ProtustrankaFormatedWithAdress>
    <izvorni_sadrzaj> OPTIMUS PRODUKCIJA d.o.o., Staglišće 1, 10000 Zagreb zastupanog po punomoćniku Mario Kozić</izvorni_sadrzaj>
    <derivirana_varijabla naziv="DomainObject.Predmet.ProtustrankaFormatedWithAdress_1"> OPTIMUS PRODUKCIJA d.o.o., Staglišće 1, 10000 Zagreb zastupanog po punomoćniku Mario Kozić</derivirana_varijabla>
  </DomainObject.Predmet.ProtustrankaFormatedWithAdress>
  <DomainObject.Predmet.ProtustrankaFormatedWithAdressOIB>
    <izvorni_sadrzaj> OPTIMUS PRODUKCIJA d.o.o., OIB 46112915070, Staglišće 1, 10000 Zagreb zastupanog po punomoćniku Mario Kozić</izvorni_sadrzaj>
    <derivirana_varijabla naziv="DomainObject.Predmet.ProtustrankaFormatedWithAdressOIB_1"> OPTIMUS PRODUKCIJA d.o.o., OIB 46112915070, Staglišće 1, 10000 Zagreb zastupanog po punomoćniku Mario Kozić</derivirana_varijabla>
  </DomainObject.Predmet.ProtustrankaFormatedWithAdressOIB>
  <DomainObject.Predmet.ProtustrankaWithAdress>
    <izvorni_sadrzaj>OPTIMUS PRODUKCIJA d.o.o. Staglišće 1, 10000 Zagreb</izvorni_sadrzaj>
    <derivirana_varijabla naziv="DomainObject.Predmet.ProtustrankaWithAdress_1">OPTIMUS PRODUKCIJA d.o.o. Staglišće 1, 10000 Zagreb</derivirana_varijabla>
  </DomainObject.Predmet.ProtustrankaWithAdress>
  <DomainObject.Predmet.ProtustrankaWithAdressOIB>
    <izvorni_sadrzaj>OPTIMUS PRODUKCIJA d.o.o., OIB 46112915070, Staglišće 1, 10000 Zagreb</izvorni_sadrzaj>
    <derivirana_varijabla naziv="DomainObject.Predmet.ProtustrankaWithAdressOIB_1">OPTIMUS PRODUKCIJA d.o.o., OIB 46112915070, Staglišće 1, 10000 Zagreb</derivirana_varijabla>
  </DomainObject.Predmet.ProtustrankaWithAdressOIB>
  <DomainObject.Predmet.ProtustrankaNazivFormated>
    <izvorni_sadrzaj>OPTIMUS PRODUKCIJA d.o.o.</izvorni_sadrzaj>
    <derivirana_varijabla naziv="DomainObject.Predmet.ProtustrankaNazivFormated_1">OPTIMUS PRODUKCIJA d.o.o.</derivirana_varijabla>
  </DomainObject.Predmet.ProtustrankaNazivFormated>
  <DomainObject.Predmet.ProtustrankaNazivFormatedOIB>
    <izvorni_sadrzaj>OPTIMUS PRODUKCIJA d.o.o., OIB 46112915070</izvorni_sadrzaj>
    <derivirana_varijabla naziv="DomainObject.Predmet.ProtustrankaNazivFormatedOIB_1">OPTIMUS PRODUKCIJA d.o.o., OIB 46112915070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OPTIMUS PRODUKCIJA d.o.o. zastupanog po punomoćniku Mario Kozić</item>
    </izvorni_sadrzaj>
    <derivirana_varijabla naziv="DomainObject.Predmet.ProtuStrankaListFormated_1">
      <item>OPTIMUS PRODUKCIJA d.o.o. zastupanog po punomoćniku Mario Kozić</item>
    </derivirana_varijabla>
  </DomainObject.Predmet.ProtuStrankaListFormated>
  <DomainObject.Predmet.ProtuStrankaListFormatedOIB>
    <izvorni_sadrzaj>
      <item>OPTIMUS PRODUKCIJA d.o.o., OIB 46112915070 zastupanog po punomoćniku Mario Kozić</item>
    </izvorni_sadrzaj>
    <derivirana_varijabla naziv="DomainObject.Predmet.ProtuStrankaListFormatedOIB_1">
      <item>OPTIMUS PRODUKCIJA d.o.o., OIB 46112915070 zastupanog po punomoćniku Mario Kozić</item>
    </derivirana_varijabla>
  </DomainObject.Predmet.ProtuStrankaListFormatedOIB>
  <DomainObject.Predmet.ProtuStrankaListFormatedWithAdress>
    <izvorni_sadrzaj>
      <item>OPTIMUS PRODUKCIJA d.o.o., Staglišće 1, 10000 Zagreb zastupanog po punomoćniku Mario Kozić</item>
    </izvorni_sadrzaj>
    <derivirana_varijabla naziv="DomainObject.Predmet.ProtuStrankaListFormatedWithAdress_1">
      <item>OPTIMUS PRODUKCIJA d.o.o., Staglišće 1, 10000 Zagreb zastupanog po punomoćniku Mario Kozić</item>
    </derivirana_varijabla>
  </DomainObject.Predmet.ProtuStrankaListFormatedWithAdress>
  <DomainObject.Predmet.ProtuStrankaListFormatedWithAdressOIB>
    <izvorni_sadrzaj>
      <item>OPTIMUS PRODUKCIJA d.o.o., OIB 46112915070, Staglišće 1, 10000 Zagreb zastupanog po punomoćniku Mario Kozić</item>
    </izvorni_sadrzaj>
    <derivirana_varijabla naziv="DomainObject.Predmet.ProtuStrankaListFormatedWithAdressOIB_1">
      <item>OPTIMUS PRODUKCIJA d.o.o., OIB 46112915070, Staglišće 1, 10000 Zagreb zastupanog po punomoćniku Mario Kozić</item>
    </derivirana_varijabla>
  </DomainObject.Predmet.ProtuStrankaListFormatedWithAdressOIB>
  <DomainObject.Predmet.ProtuStrankaListNazivFormated>
    <izvorni_sadrzaj>
      <item>OPTIMUS PRODUKCIJA d.o.o.</item>
    </izvorni_sadrzaj>
    <derivirana_varijabla naziv="DomainObject.Predmet.ProtuStrankaListNazivFormated_1">
      <item>OPTIMUS PRODUKCIJA d.o.o.</item>
    </derivirana_varijabla>
  </DomainObject.Predmet.ProtuStrankaListNazivFormated>
  <DomainObject.Predmet.ProtuStrankaListNazivFormatedOIB>
    <izvorni_sadrzaj>
      <item>OPTIMUS PRODUKCIJA d.o.o., OIB 46112915070</item>
    </izvorni_sadrzaj>
    <derivirana_varijabla naziv="DomainObject.Predmet.ProtuStrankaListNazivFormatedOIB_1">
      <item>OPTIMUS PRODUKCIJA d.o.o., OIB 46112915070</item>
    </derivirana_varijabla>
  </DomainObject.Predmet.ProtuStrankaListNazivFormatedOIB>
  <DomainObject.Predmet.OstaliListFormated>
    <izvorni_sadrzaj>
      <item>Mario Kozić punomoćnik sudionika u postupku OPTIMUS PRODUKCIJA d.o.o.</item>
    </izvorni_sadrzaj>
    <derivirana_varijabla naziv="DomainObject.Predmet.OstaliListFormated_1">
      <item>Mario Kozić punomoćnik sudionika u postupku OPTIMUS PRODUKCIJA d.o.o.</item>
    </derivirana_varijabla>
  </DomainObject.Predmet.OstaliListFormated>
  <DomainObject.Predmet.OstaliListFormatedOIB>
    <izvorni_sadrzaj>
      <item>Mario Kozić, OIB 07981631373 punomoćnik sudionika u postupku OPTIMUS PRODUKCIJA d.o.o.</item>
    </izvorni_sadrzaj>
    <derivirana_varijabla naziv="DomainObject.Predmet.OstaliListFormatedOIB_1">
      <item>Mario Kozić, OIB 07981631373 punomoćnik sudionika u postupku OPTIMUS PRODUKCIJA d.o.o.</item>
    </derivirana_varijabla>
  </DomainObject.Predmet.OstaliListFormatedOIB>
  <DomainObject.Predmet.OstaliListFormatedWithAdress>
    <izvorni_sadrzaj>
      <item>Mario Kozić, Puska 29, 44324 Puska punomoćnik sudionika u postupku OPTIMUS PRODUKCIJA d.o.o.</item>
    </izvorni_sadrzaj>
    <derivirana_varijabla naziv="DomainObject.Predmet.OstaliListFormatedWithAdress_1">
      <item>Mario Kozić, Puska 29, 44324 Puska punomoćnik sudionika u postupku OPTIMUS PRODUKCIJA d.o.o.</item>
    </derivirana_varijabla>
  </DomainObject.Predmet.OstaliListFormatedWithAdress>
  <DomainObject.Predmet.OstaliListFormatedWithAdressOIB>
    <izvorni_sadrzaj>
      <item>Mario Kozić, OIB 07981631373, Puska 29, 44324 Puska punomoćnik sudionika u postupku OPTIMUS PRODUKCIJA d.o.o.</item>
    </izvorni_sadrzaj>
    <derivirana_varijabla naziv="DomainObject.Predmet.OstaliListFormatedWithAdressOIB_1">
      <item>Mario Kozić, OIB 07981631373, Puska 29, 44324 Puska punomoćnik sudionika u postupku OPTIMUS PRODUKCIJA d.o.o.</item>
    </derivirana_varijabla>
  </DomainObject.Predmet.OstaliListFormatedWithAdressOIB>
  <DomainObject.Predmet.OstaliListNazivFormated>
    <izvorni_sadrzaj>
      <item>Mario Kozić</item>
    </izvorni_sadrzaj>
    <derivirana_varijabla naziv="DomainObject.Predmet.OstaliListNazivFormated_1">
      <item>Mario Kozić</item>
    </derivirana_varijabla>
  </DomainObject.Predmet.OstaliListNazivFormated>
  <DomainObject.Predmet.OstaliListNazivFormatedOIB>
    <izvorni_sadrzaj>
      <item>Mario Kozić, OIB 07981631373</item>
    </izvorni_sadrzaj>
    <derivirana_varijabla naziv="DomainObject.Predmet.OstaliListNazivFormatedOIB_1">
      <item>Mario Kozić, OIB 07981631373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OPTIMUS PRODUKCIJA d.o.o.</izvorni_sadrzaj>
    <derivirana_varijabla naziv="DomainObject.Predmet.ProtustrankaIDrugi_1">OPTIMUS PRODUKCIJA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OPTIMUS PRODUKCIJA d.o.o., OIB 46112915070, Staglišće 1, 10000 Zagreb</izvorni_sadrzaj>
    <derivirana_varijabla naziv="DomainObject.Predmet.ProtustrankaIDrugiAdressOIB_1">OPTIMUS PRODUKCIJA d.o.o., OIB 46112915070, Staglišće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OPTIMUS PRODUKCIJA d.o.o.</item>
      <item>Mario Kozić</item>
    </izvorni_sadrzaj>
    <derivirana_varijabla naziv="DomainObject.Predmet.SudioniciListNaziv_1">
      <item>FINA Regionalni centar Zagreb</item>
      <item>OPTIMUS PRODUKCIJA d.o.o.</item>
      <item>Mario Kozić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OPTIMUS PRODUKCIJA d.o.o., OIB 46112915070, Staglišće 1,10000 Zagreb</item>
      <item>Mario Kozić, OIB 07981631373, Puska 29,44324 Puska</item>
    </izvorni_sadrzaj>
    <derivirana_varijabla naziv="DomainObject.Predmet.SudioniciListAdressOIB_1">
      <item>FINA Regionalni centar Zagreb, OIB 85821130368, Trg svibanjskih žrtava 1995. br. 1,10000 Zagreb</item>
      <item>OPTIMUS PRODUKCIJA d.o.o., OIB 46112915070, Staglišće 1,10000 Zagreb</item>
      <item>Mario Kozić, OIB 07981631373, Puska 29,44324 Puska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46112915070</item>
      <item>, OIB 07981631373</item>
    </izvorni_sadrzaj>
    <derivirana_varijabla naziv="DomainObject.Predmet.SudioniciListNazivOIB_1">
      <item>, OIB 85821130368</item>
      <item>, OIB 46112915070</item>
      <item>, OIB 07981631373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1284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2016-01-18T12:42:00Z</dcterms:created>
  <dc:creator>ilukac</dc:creator>
  <cp:lastModifiedBy>dvorana100</cp:lastModifiedBy>
  <cp:lastPrinted>2016-01-11T14:16:00Z</cp:lastPrinted>
  <dcterms:modified xmlns:xsi="http://www.w3.org/2001/XMLSchema-instance" xsi:type="dcterms:W3CDTF">2016-02-08T14:31:00Z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