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7b7a" w14:paraId="43f7b7a" w:rsidRDefault="00CE0D8A" w:rsidP="00CE0D8A" w:rsidR="00CE0D8A" w:rsidRPr="00CE0D8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CE0D8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CE0D8A">
        <w:tc>
          <w:tcPr>
            <w:tcW w:type="dxa" w:w="3060"/>
          </w:tcPr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CE0D8A">
      <w:pPr>
        <w:rPr>
          <w:b/>
          <w:color w:val="000000"/>
          <w:sz w:val="24"/>
          <w:szCs w:val="24"/>
        </w:rPr>
      </w:pPr>
    </w:p>
    <w:p w:rsidRDefault="00CE0D8A" w:rsidP="00CE0D8A" w:rsidR="00CE0D8A" w:rsidRPr="00CE0D8A">
      <w:pPr>
        <w:jc w:val="center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>
      <w:pPr>
        <w:ind w:left="2880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       R J E Š E NJ E </w:t>
      </w:r>
      <w:r w:rsidRPr="00CE0D8A">
        <w:rPr>
          <w:color w:val="000000"/>
          <w:sz w:val="24"/>
          <w:szCs w:val="24"/>
        </w:rPr>
        <w:tab/>
      </w:r>
    </w:p>
    <w:p w:rsidRDefault="00A01565" w:rsidP="00CE0D8A" w:rsidR="00A01565" w:rsidRPr="00CE0D8A">
      <w:pPr>
        <w:ind w:left="2880"/>
        <w:rPr>
          <w:color w:val="000000"/>
          <w:sz w:val="24"/>
          <w:szCs w:val="24"/>
        </w:rPr>
      </w:pPr>
    </w:p>
    <w:p w:rsidRDefault="00FA0F5C" w:rsidP="00FA0F5C" w:rsidR="00FA0F5C" w:rsidRPr="00FA0F5C">
      <w:pPr>
        <w:jc w:val="both"/>
        <w:rPr>
          <w:color w:val="000000"/>
          <w:sz w:val="24"/>
          <w:szCs w:val="24"/>
        </w:rPr>
      </w:pPr>
      <w:r w:rsidRPr="00FA0F5C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FA0F5C" w:rsidP="00FA0F5C" w:rsidR="00CE0D8A" w:rsidRPr="00CE0D8A">
      <w:pPr>
        <w:jc w:val="both"/>
        <w:rPr>
          <w:color w:val="FF0000"/>
          <w:sz w:val="24"/>
          <w:szCs w:val="24"/>
        </w:rPr>
      </w:pPr>
      <w:r w:rsidRPr="00FA0F5C">
        <w:rPr>
          <w:color w:val="000000"/>
          <w:sz w:val="24"/>
          <w:szCs w:val="24"/>
        </w:rPr>
        <w:t>HIŽA KAPITAN jednostavno društvo s ograničenom odgovornošću za trgovinu i usluge, OIB: 92842008079, Kozinščak (Grad Dugo Selo), Josipa i Andre Pintara 12</w:t>
      </w:r>
      <w:r w:rsidR="00CE0D8A" w:rsidRPr="009C2CDC">
        <w:rPr>
          <w:color w:val="FF0000"/>
          <w:sz w:val="24"/>
          <w:szCs w:val="24"/>
        </w:rPr>
        <w:t>,</w:t>
      </w:r>
      <w:r w:rsidR="00CE0D8A" w:rsidRPr="00CE0D8A">
        <w:rPr>
          <w:color w:val="FF0000"/>
          <w:sz w:val="24"/>
          <w:szCs w:val="24"/>
        </w:rPr>
        <w:t xml:space="preserve"> dana 2</w:t>
      </w:r>
      <w:r w:rsidR="00511AA6"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</w:t>
      </w:r>
      <w:r w:rsidR="00CE0D8A">
        <w:rPr>
          <w:color w:val="FF0000"/>
          <w:sz w:val="24"/>
          <w:szCs w:val="24"/>
        </w:rPr>
        <w:t xml:space="preserve"> kolovoza</w:t>
      </w:r>
      <w:r w:rsidR="00CE0D8A" w:rsidRPr="00CE0D8A">
        <w:rPr>
          <w:color w:val="FF0000"/>
          <w:sz w:val="24"/>
          <w:szCs w:val="24"/>
        </w:rPr>
        <w:t xml:space="preserve"> 201</w:t>
      </w:r>
      <w:r w:rsidR="00CE0D8A"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FA0F5C" w:rsidRPr="00FA0F5C">
        <w:rPr>
          <w:color w:val="000000"/>
          <w:sz w:val="24"/>
          <w:szCs w:val="24"/>
        </w:rPr>
        <w:t>HIŽA KAPITAN jednostavno društvo s ograničenom odgovornošću za trgovinu i usluge, OIB: 92842008079, Kozinščak (Grad Dugo Selo), Josipa i Andre Pintara 12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8B1FF5">
        <w:rPr>
          <w:sz w:val="24"/>
          <w:szCs w:val="24"/>
        </w:rPr>
        <w:t>8</w:t>
      </w:r>
      <w:r w:rsidRPr="00927F7D">
        <w:rPr>
          <w:sz w:val="24"/>
          <w:szCs w:val="24"/>
        </w:rPr>
        <w:t>.</w:t>
      </w:r>
      <w:r w:rsidR="00CE0D8A">
        <w:rPr>
          <w:sz w:val="24"/>
          <w:szCs w:val="24"/>
        </w:rPr>
        <w:t xml:space="preserve"> kolovoza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B53926" w:rsidR="00D768A5" w:rsidRPr="00CE0D8A">
      <w:pPr>
        <w:jc w:val="both"/>
        <w:rPr>
          <w:color w:val="FF0000"/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B53926" w:rsidRPr="00B53926">
        <w:rPr>
          <w:sz w:val="24"/>
          <w:szCs w:val="24"/>
        </w:rPr>
        <w:t>Jukić Ante</w:t>
      </w:r>
      <w:r w:rsidR="00B53926">
        <w:rPr>
          <w:sz w:val="24"/>
          <w:szCs w:val="24"/>
        </w:rPr>
        <w:t>, OIB:</w:t>
      </w:r>
      <w:r w:rsidR="00B53926" w:rsidRPr="00B53926">
        <w:rPr>
          <w:sz w:val="24"/>
          <w:szCs w:val="24"/>
        </w:rPr>
        <w:t xml:space="preserve"> 74320689175</w:t>
      </w:r>
      <w:r w:rsidR="00B53926">
        <w:rPr>
          <w:sz w:val="24"/>
          <w:szCs w:val="24"/>
        </w:rPr>
        <w:t>,</w:t>
      </w:r>
      <w:r w:rsidR="00B53926" w:rsidRPr="00B53926">
        <w:rPr>
          <w:sz w:val="24"/>
          <w:szCs w:val="24"/>
        </w:rPr>
        <w:t xml:space="preserve"> Majstora</w:t>
      </w:r>
      <w:r w:rsidR="00B53926">
        <w:rPr>
          <w:sz w:val="24"/>
          <w:szCs w:val="24"/>
        </w:rPr>
        <w:t xml:space="preserve"> Radonje 12, Zagreb</w:t>
      </w:r>
      <w:r w:rsidR="00394C11">
        <w:rPr>
          <w:sz w:val="24"/>
          <w:szCs w:val="24"/>
        </w:rPr>
        <w:t>.</w:t>
      </w:r>
    </w:p>
    <w:p w:rsidRDefault="001C364D" w:rsidP="00743790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FA0F5C" w:rsidRPr="00FA0F5C">
        <w:rPr>
          <w:color w:val="000000"/>
          <w:sz w:val="24"/>
          <w:szCs w:val="24"/>
        </w:rPr>
        <w:t>HIŽA KAPITAN jednostavno društvo s ograničenom odgovornošću za trgovinu i usluge, OIB: 92842008079, Kozinščak (Grad Dugo Selo), Josipa i Andre Pintara 12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  <w:r w:rsidRPr="00FA0F5C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  <w:r w:rsidRPr="00FA0F5C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  <w:r w:rsidRPr="00FA0F5C">
        <w:rPr>
          <w:sz w:val="24"/>
          <w:szCs w:val="24"/>
        </w:rPr>
        <w:lastRenderedPageBreak/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1.897,80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  <w:r w:rsidRPr="00FA0F5C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  <w:r w:rsidRPr="00FA0F5C">
        <w:rPr>
          <w:sz w:val="24"/>
          <w:szCs w:val="24"/>
        </w:rPr>
        <w:t>Rješenjem od 24. srpnja 2017. pokrenut je prethodni postupak, te je određeno ročište radi izjašnjenja o prijedlogu za otvaranje stečajnog postupka.</w:t>
      </w: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  <w:r w:rsidRPr="00FA0F5C">
        <w:rPr>
          <w:sz w:val="24"/>
          <w:szCs w:val="24"/>
        </w:rPr>
        <w:t>Na ročište radi očitovanja o prijedlogu za otvaranjem stečajnog postupka dana 25. rujna 2017. godine nije pristupio zastupnik po zakonu dužnika, koji je ispričao nedolazak na ročište objektivnom spriječenošću. Predlagatelj je ustrajao kod prijedloga.</w:t>
      </w: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  <w:r w:rsidRPr="00FA0F5C">
        <w:rPr>
          <w:sz w:val="24"/>
          <w:szCs w:val="24"/>
        </w:rPr>
        <w:t>Ročište radi rasprave o pretpostavkama za otvaranje stečajnog postupka održano je 25. rujna 2017. godine. Sud je na ročištu pročitao i Potvrdu MUP-a RH od 4.8.2017. iz koje je vidljivo kako dužnik nema u vlsništvu motornih vozila,  te je izvrđen uvid u podatak o vlasništvu nekretnina iz kojeg je vidljivo kako predloženi stečajni dužnik nije evidentiran kao vlasnik nekretnina (list 39 spisa).</w:t>
      </w: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  <w:r w:rsidRPr="00FA0F5C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  <w:r w:rsidRPr="00FA0F5C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FA0F5C" w:rsidP="00FA0F5C" w:rsidR="00FA0F5C" w:rsidRPr="00FA0F5C">
      <w:pPr>
        <w:overflowPunct w:val="false"/>
        <w:ind w:firstLine="708"/>
        <w:jc w:val="both"/>
        <w:rPr>
          <w:sz w:val="24"/>
          <w:szCs w:val="24"/>
        </w:rPr>
      </w:pPr>
    </w:p>
    <w:p w:rsidRDefault="00FA0F5C" w:rsidP="00FA0F5C" w:rsidR="00B53926" w:rsidRPr="00FA0F5C">
      <w:pPr>
        <w:overflowPunct w:val="false"/>
        <w:ind w:firstLine="708"/>
        <w:jc w:val="both"/>
        <w:rPr>
          <w:sz w:val="24"/>
          <w:szCs w:val="24"/>
        </w:rPr>
      </w:pPr>
      <w:r w:rsidRPr="00FA0F5C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FA0F5C" w:rsidP="00A01565" w:rsidR="00FA0F5C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A01565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511AA6">
        <w:t>8</w:t>
      </w:r>
      <w:r w:rsidR="006D0780" w:rsidRPr="00927F7D">
        <w:t>.</w:t>
      </w:r>
      <w:r w:rsidR="006955CD" w:rsidRPr="00927F7D">
        <w:t xml:space="preserve"> </w:t>
      </w:r>
      <w:r w:rsidR="00CE0D8A">
        <w:t>kolovoza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8807B6" w:rsidP="00E91121" w:rsidR="00880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807B6" w:rsidP="00E91121" w:rsidR="00880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807B6" w:rsidP="00E91121" w:rsidR="008807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807B6" w:rsidP="00E91121" w:rsidR="008807B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807B6" w:rsidP="00E91121" w:rsidR="008807B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034D0" w:rsidP="008807B6" w:rsidR="00E034D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7FA7" w:rsidP="00E034D0" w:rsidR="006B7F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8807B6" w:rsidP="00743790" w:rsidR="008807B6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872637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B53926">
      <w:t>3</w:t>
    </w:r>
    <w:r w:rsidR="00FA0F5C">
      <w:t>884</w:t>
    </w:r>
    <w:r w:rsidR="00A01565">
      <w:t>/</w:t>
    </w:r>
    <w:r w:rsidR="006955CD">
      <w:t>2016</w:t>
    </w:r>
    <w:r w:rsidR="008807B6">
      <w:t>-12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761F2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307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94C11"/>
    <w:rsid w:val="003D3469"/>
    <w:rsid w:val="00400237"/>
    <w:rsid w:val="004728DE"/>
    <w:rsid w:val="004A5219"/>
    <w:rsid w:val="004C71AC"/>
    <w:rsid w:val="004D793C"/>
    <w:rsid w:val="004E5EB4"/>
    <w:rsid w:val="004E72AF"/>
    <w:rsid w:val="00511AA6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2637"/>
    <w:rsid w:val="008732E3"/>
    <w:rsid w:val="008807B6"/>
    <w:rsid w:val="008B1FF5"/>
    <w:rsid w:val="008D1D84"/>
    <w:rsid w:val="008F5381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649B"/>
    <w:rsid w:val="00A8631F"/>
    <w:rsid w:val="00AA5A0F"/>
    <w:rsid w:val="00B13ECE"/>
    <w:rsid w:val="00B37EE7"/>
    <w:rsid w:val="00B53926"/>
    <w:rsid w:val="00B9135A"/>
    <w:rsid w:val="00BC743F"/>
    <w:rsid w:val="00BD1828"/>
    <w:rsid w:val="00BD2402"/>
    <w:rsid w:val="00BE3C60"/>
    <w:rsid w:val="00BE45DB"/>
    <w:rsid w:val="00C0020E"/>
    <w:rsid w:val="00C36879"/>
    <w:rsid w:val="00C63CAC"/>
    <w:rsid w:val="00C93568"/>
    <w:rsid w:val="00CC1FE2"/>
    <w:rsid w:val="00CE0D8A"/>
    <w:rsid w:val="00CF1D6C"/>
    <w:rsid w:val="00D04186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9313A"/>
    <w:rsid w:val="00E965BE"/>
    <w:rsid w:val="00EA161B"/>
    <w:rsid w:val="00EC4F6C"/>
    <w:rsid w:val="00ED0766"/>
    <w:rsid w:val="00ED3552"/>
    <w:rsid w:val="00F51030"/>
    <w:rsid w:val="00FA0480"/>
    <w:rsid w:val="00FA0F5C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637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637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637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637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637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637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637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637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3884</izvorni_sadrzaj>
    <derivirana_varijabla naziv="DomainObject.Predmet.Broj_1">3884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St-3884/2016</izvorni_sadrzaj>
    <derivirana_varijabla naziv="DomainObject.Predmet.OznakaBroj_1">St-3884/2016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HIŽA KAPITAN jednostavno društvo s ograničenom odgovornošću za trgovinu i usluge</izvorni_sadrzaj>
    <derivirana_varijabla naziv="DomainObject.Predmet.ProtustrankaFormated_1">  HIŽA KAPITAN jednostavno društvo s ograničenom odgovornošću za trgovinu i usluge</derivirana_varijabla>
  </DomainObject.Predmet.ProtustrankaFormated>
  <DomainObject.Predmet.ProtustrankaFormatedOIB>
    <izvorni_sadrzaj>  HIŽA KAPITAN jednostavno društvo s ograničenom odgovornošću za trgovinu i usluge, OIB 92842008079</izvorni_sadrzaj>
    <derivirana_varijabla naziv="DomainObject.Predmet.ProtustrankaFormatedOIB_1">  HIŽA KAPITAN jednostavno društvo s ograničenom odgovornošću za trgovinu i usluge, OIB 92842008079</derivirana_varijabla>
  </DomainObject.Predmet.ProtustrankaFormatedOIB>
  <DomainObject.Predmet.ProtustrankaFormatedWithAdress>
    <izvorni_sadrzaj> HIŽA KAPITAN jednostavno društvo s ograničenom odgovornošću za trgovinu i usluge, Josipa i Andre Pintara 12, 10370 Kozinščak</izvorni_sadrzaj>
    <derivirana_varijabla naziv="DomainObject.Predmet.ProtustrankaFormatedWithAdress_1"> HIŽA KAPITAN jednostavno društvo s ograničenom odgovornošću za trgovinu i usluge, Josipa i Andre Pintara 12, 10370 Kozinščak</derivirana_varijabla>
  </DomainObject.Predmet.ProtustrankaFormatedWithAdress>
  <DomainObject.Predmet.ProtustrankaFormatedWithAdressOIB>
    <izvorni_sadrzaj> HIŽA KAPITAN jednostavno društvo s ograničenom odgovornošću za trgovinu i usluge, OIB 92842008079, Josipa i Andre Pintara 12, 10370 Kozinščak</izvorni_sadrzaj>
    <derivirana_varijabla naziv="DomainObject.Predmet.ProtustrankaFormatedWithAdressOIB_1"> HIŽA KAPITAN jednostavno društvo s ograničenom odgovornošću za trgovinu i usluge, OIB 92842008079, Josipa i Andre Pintara 12, 10370 Kozinščak</derivirana_varijabla>
  </DomainObject.Predmet.ProtustrankaFormatedWithAdressOIB>
  <DomainObject.Predmet.ProtustrankaWithAdress>
    <izvorni_sadrzaj>HIŽA KAPITAN jednostavno društvo s ograničenom odgovornošću za trgovinu i usluge Josipa i Andre Pintara 12, 10370 Kozinščak</izvorni_sadrzaj>
    <derivirana_varijabla naziv="DomainObject.Predmet.ProtustrankaWithAdress_1">HIŽA KAPITAN jednostavno društvo s ograničenom odgovornošću za trgovinu i usluge Josipa i Andre Pintara 12, 10370 Kozinščak</derivirana_varijabla>
  </DomainObject.Predmet.ProtustrankaWithAdress>
  <DomainObject.Predmet.ProtustrankaWithAdressOIB>
    <izvorni_sadrzaj>HIŽA KAPITAN jednostavno društvo s ograničenom odgovornošću za trgovinu i usluge, OIB 92842008079, Josipa i Andre Pintara 12, 10370 Kozinščak</izvorni_sadrzaj>
    <derivirana_varijabla naziv="DomainObject.Predmet.ProtustrankaWithAdressOIB_1">HIŽA KAPITAN jednostavno društvo s ograničenom odgovornošću za trgovinu i usluge, OIB 92842008079, Josipa i Andre Pintara 12, 10370 Kozinščak</derivirana_varijabla>
  </DomainObject.Predmet.ProtustrankaWithAdressOIB>
  <DomainObject.Predmet.ProtustrankaNazivFormated>
    <izvorni_sadrzaj>HIŽA KAPITAN jednostavno društvo s ograničenom odgovornošću za trgovinu i usluge</izvorni_sadrzaj>
    <derivirana_varijabla naziv="DomainObject.Predmet.ProtustrankaNazivFormated_1">HIŽA KAPITAN jednostavno društvo s ograničenom odgovornošću za trgovinu i usluge</derivirana_varijabla>
  </DomainObject.Predmet.ProtustrankaNazivFormated>
  <DomainObject.Predmet.ProtustrankaNazivFormatedOIB>
    <izvorni_sadrzaj>HIŽA KAPITAN jednostavno društvo s ograničenom odgovornošću za trgovinu i usluge, OIB 92842008079</izvorni_sadrzaj>
    <derivirana_varijabla naziv="DomainObject.Predmet.ProtustrankaNazivFormatedOIB_1">HIŽA KAPITAN jednostavno društvo s ograničenom odgovornošću za trgovinu i usluge, OIB 92842008079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Krejči</izvorni_sadrzaj>
    <derivirana_varijabla naziv="DomainObject.Predmet.StrankaFormated_1">  FINA Regionalni centar Zagreb; Nevenka Krejči</derivirana_varijabla>
  </DomainObject.Predmet.StrankaFormated>
  <DomainObject.Predmet.StrankaFormatedOIB>
    <izvorni_sadrzaj>  FINA Regionalni centar Zagreb, OIB 85821130368; Nevenka Krejči, OIB 64583656440</izvorni_sadrzaj>
    <derivirana_varijabla naziv="DomainObject.Predmet.StrankaFormatedOIB_1">  FINA Regionalni centar Zagreb, OIB 85821130368; Nevenka Krejči, OIB 64583656440</derivirana_varijabla>
  </DomainObject.Predmet.StrankaFormatedOIB>
  <DomainObject.Predmet.StrankaFormatedWithAdress>
    <izvorni_sadrzaj> FINA Regionalni centar Zagreb, Trg svibanjskih žrtava 1995. br. 1, 10000 Zagreb; Nevenka Krejči, Josipa I Andre Pintara 12, 10370 Kozinščak</izvorni_sadrzaj>
    <derivirana_varijabla naziv="DomainObject.Predmet.StrankaFormatedWithAdress_1"> FINA Regionalni centar Zagreb, Trg svibanjskih žrtava 1995. br. 1, 10000 Zagreb; Nevenka Krejči, Josipa I Andre Pintara 12, 10370 Kozinščak</derivirana_varijabla>
  </DomainObject.Predmet.StrankaFormatedWithAdress>
  <DomainObject.Predmet.StrankaFormatedWithAdressOIB>
    <izvorni_sadrzaj> FINA Regionalni centar Zagreb, OIB 85821130368, Trg svibanjskih žrtava 1995. br. 1, 10000 Zagreb; Nevenka Krejči, OIB 64583656440, Josipa I Andre Pintara 12, 10370 Kozinščak</izvorni_sadrzaj>
    <derivirana_varijabla naziv="DomainObject.Predmet.StrankaFormatedWithAdressOIB_1"> FINA Regionalni centar Zagreb, OIB 85821130368, Trg svibanjskih žrtava 1995. br. 1, 10000 Zagreb; Nevenka Krejči, OIB 64583656440, Josipa I Andre Pintara 12, 10370 Kozinščak</derivirana_varijabla>
  </DomainObject.Predmet.StrankaFormatedWithAdressOIB>
  <DomainObject.Predmet.StrankaWithAdress>
    <izvorni_sadrzaj>FINA Regionalni centar Zagreb Trg svibanjskih žrtava 1995. br. 1,10000 Zagreb,Nevenka Krejči Josipa I Andre Pintara 12,10370 Kozinščak</izvorni_sadrzaj>
    <derivirana_varijabla naziv="DomainObject.Predmet.StrankaWithAdress_1">FINA Regionalni centar Zagreb Trg svibanjskih žrtava 1995. br. 1,10000 Zagreb,Nevenka Krejči Josipa I Andre Pintara 12,10370 Kozinščak</derivirana_varijabla>
  </DomainObject.Predmet.StrankaWithAdress>
  <DomainObject.Predmet.StrankaWithAdressOIB>
    <izvorni_sadrzaj>FINA Regionalni centar Zagreb, OIB 85821130368, Trg svibanjskih žrtava 1995. br. 1,10000 Zagreb,Nevenka Krejči, OIB 64583656440, Josipa I Andre Pintara 12,10370 Kozinščak</izvorni_sadrzaj>
    <derivirana_varijabla naziv="DomainObject.Predmet.StrankaWithAdressOIB_1">FINA Regionalni centar Zagreb, OIB 85821130368, Trg svibanjskih žrtava 1995. br. 1,10000 Zagreb,Nevenka Krejči, OIB 64583656440, Josipa I Andre Pintara 12,10370 Kozinščak</derivirana_varijabla>
  </DomainObject.Predmet.StrankaWithAdressOIB>
  <DomainObject.Predmet.StrankaNazivFormated>
    <izvorni_sadrzaj>FINA Regionalni centar Zagreb,Nevenka Krejči</izvorni_sadrzaj>
    <derivirana_varijabla naziv="DomainObject.Predmet.StrankaNazivFormated_1">FINA Regionalni centar Zagreb,Nevenka Krejči</derivirana_varijabla>
  </DomainObject.Predmet.StrankaNazivFormated>
  <DomainObject.Predmet.StrankaNazivFormatedOIB>
    <izvorni_sadrzaj>FINA Regionalni centar Zagreb, OIB 85821130368,Nevenka Krejči, OIB 64583656440</izvorni_sadrzaj>
    <derivirana_varijabla naziv="DomainObject.Predmet.StrankaNazivFormatedOIB_1">FINA Regionalni centar Zagreb, OIB 85821130368,Nevenka Krejči, OIB 64583656440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Nevenka Krejči</item>
    </izvorni_sadrzaj>
    <derivirana_varijabla naziv="DomainObject.Predmet.StrankaListFormated_1">
      <item>FINA Regionalni centar Zagreb</item>
      <item>Nevenka Krejči</item>
    </derivirana_varijabla>
  </DomainObject.Predmet.StrankaListFormated>
  <DomainObject.Predmet.StrankaListFormatedOIB>
    <izvorni_sadrzaj>
      <item>FINA Regionalni centar Zagreb, OIB 85821130368</item>
      <item>Nevenka Krejči, OIB 64583656440</item>
    </izvorni_sadrzaj>
    <derivirana_varijabla naziv="DomainObject.Predmet.StrankaListFormatedOIB_1">
      <item>FINA Regionalni centar Zagreb, OIB 85821130368</item>
      <item>Nevenka Krejči, OIB 64583656440</item>
    </derivirana_varijabla>
  </DomainObject.Predmet.StrankaListFormatedOIB>
  <DomainObject.Predmet.StrankaListFormatedWithAdress>
    <izvorni_sadrzaj>
      <item>FINA Regionalni centar Zagreb, Trg svibanjskih žrtava 1995. br. 1, 10000 Zagreb</item>
      <item>Nevenka Krejči, Josipa I Andre Pintara 12, 10370 Kozinščak</item>
    </izvorni_sadrzaj>
    <derivirana_varijabla naziv="DomainObject.Predmet.StrankaListFormatedWithAdress_1">
      <item>FINA Regionalni centar Zagreb, Trg svibanjskih žrtava 1995. br. 1, 10000 Zagreb</item>
      <item>Nevenka Krejči, Josipa I Andre Pintara 12, 10370 Kozinščak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Nevenka Krejči, OIB 64583656440, Josipa I Andre Pintara 12, 10370 Kozinščak</item>
    </izvorni_sadrzaj>
    <derivirana_varijabla naziv="DomainObject.Predmet.StrankaListFormatedWithAdressOIB_1">
      <item>FINA Regionalni centar Zagreb, OIB 85821130368, Trg svibanjskih žrtava 1995. br. 1, 10000 Zagreb</item>
      <item>Nevenka Krejči, OIB 64583656440, Josipa I Andre Pintara 12, 10370 Kozinščak</item>
    </derivirana_varijabla>
  </DomainObject.Predmet.StrankaListFormatedWithAdressOIB>
  <DomainObject.Predmet.StrankaListNazivFormated>
    <izvorni_sadrzaj>
      <item>FINA Regionalni centar Zagreb</item>
      <item>Nevenka Krejči</item>
    </izvorni_sadrzaj>
    <derivirana_varijabla naziv="DomainObject.Predmet.StrankaListNazivFormated_1">
      <item>FINA Regionalni centar Zagreb</item>
      <item>Nevenka Krejči</item>
    </derivirana_varijabla>
  </DomainObject.Predmet.StrankaListNazivFormated>
  <DomainObject.Predmet.StrankaListNazivFormatedOIB>
    <izvorni_sadrzaj>
      <item>FINA Regionalni centar Zagreb, OIB 85821130368</item>
      <item>Nevenka Krejči, OIB 64583656440</item>
    </izvorni_sadrzaj>
    <derivirana_varijabla naziv="DomainObject.Predmet.StrankaListNazivFormatedOIB_1">
      <item>FINA Regionalni centar Zagreb, OIB 85821130368</item>
      <item>Nevenka Krejči, OIB 64583656440</item>
    </derivirana_varijabla>
  </DomainObject.Predmet.StrankaListNazivFormatedOIB>
  <DomainObject.Predmet.ProtuStrankaListFormated>
    <izvorni_sadrzaj>
      <item>HIŽA KAPITAN jednostavno društvo s ograničenom odgovornošću za trgovinu i usluge</item>
    </izvorni_sadrzaj>
    <derivirana_varijabla naziv="DomainObject.Predmet.ProtuStrankaListFormated_1">
      <item>HIŽA KAPITAN jednostavno društvo s ograničenom odgovornošću za trgovinu i usluge</item>
    </derivirana_varijabla>
  </DomainObject.Predmet.ProtuStrankaListFormated>
  <DomainObject.Predmet.ProtuStrankaListFormatedOIB>
    <izvorni_sadrzaj>
      <item>HIŽA KAPITAN jednostavno društvo s ograničenom odgovornošću za trgovinu i usluge, OIB 92842008079</item>
    </izvorni_sadrzaj>
    <derivirana_varijabla naziv="DomainObject.Predmet.ProtuStrankaListFormatedOIB_1">
      <item>HIŽA KAPITAN jednostavno društvo s ograničenom odgovornošću za trgovinu i usluge, OIB 92842008079</item>
    </derivirana_varijabla>
  </DomainObject.Predmet.ProtuStrankaListFormatedOIB>
  <DomainObject.Predmet.ProtuStrankaListFormatedWithAdress>
    <izvorni_sadrzaj>
      <item>HIŽA KAPITAN jednostavno društvo s ograničenom odgovornošću za trgovinu i usluge, Josipa i Andre Pintara 12, 10370 Kozinščak</item>
    </izvorni_sadrzaj>
    <derivirana_varijabla naziv="DomainObject.Predmet.ProtuStrankaListFormatedWithAdress_1">
      <item>HIŽA KAPITAN jednostavno društvo s ograničenom odgovornošću za trgovinu i usluge, Josipa i Andre Pintara 12, 10370 Kozinščak</item>
    </derivirana_varijabla>
  </DomainObject.Predmet.ProtuStrankaListFormatedWithAdress>
  <DomainObject.Predmet.ProtuStrankaListFormatedWithAdressOIB>
    <izvorni_sadrzaj>
      <item>HIŽA KAPITAN jednostavno društvo s ograničenom odgovornošću za trgovinu i usluge, OIB 92842008079, Josipa i Andre Pintara 12, 10370 Kozinščak</item>
    </izvorni_sadrzaj>
    <derivirana_varijabla naziv="DomainObject.Predmet.ProtuStrankaListFormatedWithAdressOIB_1">
      <item>HIŽA KAPITAN jednostavno društvo s ograničenom odgovornošću za trgovinu i usluge, OIB 92842008079, Josipa i Andre Pintara 12, 10370 Kozinščak</item>
    </derivirana_varijabla>
  </DomainObject.Predmet.ProtuStrankaListFormatedWithAdressOIB>
  <DomainObject.Predmet.ProtuStrankaListNazivFormated>
    <izvorni_sadrzaj>
      <item>HIŽA KAPITAN jednostavno društvo s ograničenom odgovornošću za trgovinu i usluge</item>
    </izvorni_sadrzaj>
    <derivirana_varijabla naziv="DomainObject.Predmet.ProtuStrankaListNazivFormated_1">
      <item>HIŽA KAPITAN jednostavno društvo s ograničenom odgovornošću za trgovinu i usluge</item>
    </derivirana_varijabla>
  </DomainObject.Predmet.ProtuStrankaListNazivFormated>
  <DomainObject.Predmet.ProtuStrankaListNazivFormatedOIB>
    <izvorni_sadrzaj>
      <item>HIŽA KAPITAN jednostavno društvo s ograničenom odgovornošću za trgovinu i usluge, OIB 92842008079</item>
    </izvorni_sadrzaj>
    <derivirana_varijabla naziv="DomainObject.Predmet.ProtuStrankaListNazivFormatedOIB_1">
      <item>HIŽA KAPITAN jednostavno društvo s ograničenom odgovornošću za trgovinu i usluge, OIB 92842008079</item>
    </derivirana_varijabla>
  </DomainObject.Predmet.ProtuStrankaListNazivFormatedOIB>
  <DomainObject.Predmet.OstaliListFormated>
    <izvorni_sadrzaj>
      <item>FINA</item>
      <item>Splitska banka dioničko društvo</item>
      <item>RH MUP</item>
      <item>Nevenka Krejči</item>
    </izvorni_sadrzaj>
    <derivirana_varijabla naziv="DomainObject.Predmet.OstaliListFormated_1">
      <item>FINA</item>
      <item>Splitska banka dioničko društvo</item>
      <item>RH MUP</item>
      <item>Nevenka Krejči</item>
    </derivirana_varijabla>
  </DomainObject.Predmet.OstaliListFormated>
  <DomainObject.Predmet.OstaliListFormatedOIB>
    <izvorni_sadrzaj>
      <item>FINA, OIB 85821130368</item>
      <item>Splitska banka dioničko društvo, OIB 69326397242</item>
      <item>RH MUP</item>
      <item>Nevenka Krejči, OIB 64583656440</item>
    </izvorni_sadrzaj>
    <derivirana_varijabla naziv="DomainObject.Predmet.OstaliListFormatedOIB_1">
      <item>FINA, OIB 85821130368</item>
      <item>Splitska banka dioničko društvo, OIB 69326397242</item>
      <item>RH MUP</item>
      <item>Nevenka Krejči, OIB 64583656440</item>
    </derivirana_varijabla>
  </DomainObject.Predmet.OstaliListFormatedOIB>
  <DomainObject.Predmet.OstaliListFormatedWithAdress>
    <izvorni_sadrzaj>
      <item>FINA, Ul. grada Vukovara 70, 10000 Zagreb</item>
      <item>Splitska banka dioničko društvo, Domovinskog rata 61, 21000 Split</item>
      <item>RH MUP, Heinzelova 98, 10000 Zagreb</item>
      <item>Nevenka Krejči, Josipa I Andre Pintara 12, 10370 Kozinščak</item>
    </izvorni_sadrzaj>
    <derivirana_varijabla naziv="DomainObject.Predmet.OstaliListFormatedWithAdress_1">
      <item>FINA, Ul. grada Vukovara 70, 10000 Zagreb</item>
      <item>Splitska banka dioničko društvo, Domovinskog rata 61, 21000 Split</item>
      <item>RH MUP, Heinzelova 98, 10000 Zagreb</item>
      <item>Nevenka Krejči, Josipa I Andre Pintara 12, 10370 Kozinščak</item>
    </derivirana_varijabla>
  </DomainObject.Predmet.OstaliListFormatedWithAdress>
  <DomainObject.Predmet.OstaliListFormatedWithAdressOIB>
    <izvorni_sadrzaj>
      <item>FINA, OIB 85821130368, Ul. grada Vukovara 70, 10000 Zagreb</item>
      <item>Splitska banka dioničko društvo, OIB 69326397242, Domovinskog rata 61, 21000 Split</item>
      <item>RH MUP, Heinzelova 98, 10000 Zagreb</item>
      <item>Nevenka Krejči, OIB 64583656440, Josipa I Andre Pintara 12, 10370 Kozinščak</item>
    </izvorni_sadrzaj>
    <derivirana_varijabla naziv="DomainObject.Predmet.OstaliListFormatedWithAdressOIB_1">
      <item>FINA, OIB 85821130368, Ul. grada Vukovara 70, 10000 Zagreb</item>
      <item>Splitska banka dioničko društvo, OIB 69326397242, Domovinskog rata 61, 21000 Split</item>
      <item>RH MUP, Heinzelova 98, 10000 Zagreb</item>
      <item>Nevenka Krejči, OIB 64583656440, Josipa I Andre Pintara 12, 10370 Kozinščak</item>
    </derivirana_varijabla>
  </DomainObject.Predmet.OstaliListFormatedWithAdressOIB>
  <DomainObject.Predmet.OstaliListNazivFormated>
    <izvorni_sadrzaj>
      <item>FINA</item>
      <item>Splitska banka dioničko društvo</item>
      <item>RH MUP</item>
      <item>Nevenka Krejči</item>
    </izvorni_sadrzaj>
    <derivirana_varijabla naziv="DomainObject.Predmet.OstaliListNazivFormated_1">
      <item>FINA</item>
      <item>Splitska banka dioničko društvo</item>
      <item>RH MUP</item>
      <item>Nevenka Krejči</item>
    </derivirana_varijabla>
  </DomainObject.Predmet.OstaliListNazivFormated>
  <DomainObject.Predmet.OstaliListNazivFormatedOIB>
    <izvorni_sadrzaj>
      <item>FINA, OIB 85821130368</item>
      <item>Splitska banka dioničko društvo, OIB 69326397242</item>
      <item>RH MUP</item>
      <item>Nevenka Krejči, OIB 64583656440</item>
    </izvorni_sadrzaj>
    <derivirana_varijabla naziv="DomainObject.Predmet.OstaliListNazivFormatedOIB_1">
      <item>FINA, OIB 85821130368</item>
      <item>Splitska banka dioničko društvo, OIB 69326397242</item>
      <item>RH MUP</item>
      <item>Nevenka Krejči, OIB 64583656440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HIŽA KAPITAN jednostavno društvo s ograničenom odgovornošću za trgovinu i usluge</izvorni_sadrzaj>
    <derivirana_varijabla naziv="DomainObject.Predmet.ProtustrankaIDrugi_1">HIŽA KAPITAN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HIŽA KAPITAN jednostavno društvo s ograničenom odgovornošću za trgovinu i usluge, OIB 92842008079, Josipa i Andre Pintara 12, 10370 Kozinščak</izvorni_sadrzaj>
    <derivirana_varijabla naziv="DomainObject.Predmet.ProtustrankaIDrugiAdressOIB_1">HIŽA KAPITAN jednostavno društvo s ograničenom odgovornošću za trgovinu i usluge, OIB 92842008079, Josipa i Andre Pintara 12,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HIŽA KAPITAN jednostavno društvo s ograničenom odgovornošću za trgovinu i usluge</item>
      <item>FINA</item>
      <item>Splitska banka dioničko društvo</item>
      <item>RH MUP</item>
      <item>Nevenka Krejči</item>
      <item>Nevenka Krejči</item>
    </izvorni_sadrzaj>
    <derivirana_varijabla naziv="DomainObject.Predmet.SudioniciListNaziv_1">
      <item>FINA Regionalni centar Zagreb</item>
      <item>HIŽA KAPITAN jednostavno društvo s ograničenom odgovornošću za trgovinu i usluge</item>
      <item>FINA</item>
      <item>Splitska banka dioničko društvo</item>
      <item>RH MUP</item>
      <item>Nevenka Krejči</item>
      <item>Nevenka Krejči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HIŽA KAPITAN jednostavno društvo s ograničenom odgovornošću za trgovinu i usluge, OIB 92842008079, Josipa i Andre Pintara 12,10370 Kozinščak</item>
      <item>FINA, OIB 85821130368, Ul. grada Vukovara 70,10000 Zagreb</item>
      <item>Splitska banka dioničko društvo, OIB 69326397242, Domovinskog rata 61,21000 Split</item>
      <item>RH MUP, Heinzelova 98,10000 Zagreb</item>
      <item>Nevenka Krejči, OIB 64583656440, Josipa I Andre Pintara 12,10370 Kozinščak</item>
      <item>Nevenka Krejči, OIB 64583656440, Josipa I Andre Pintara 12,10370 Kozinščak</item>
    </izvorni_sadrzaj>
    <derivirana_varijabla naziv="DomainObject.Predmet.SudioniciListAdressOIB_1">
      <item>FINA Regionalni centar Zagreb, OIB 85821130368, Trg svibanjskih žrtava 1995. br. 1,10000 Zagreb</item>
      <item>HIŽA KAPITAN jednostavno društvo s ograničenom odgovornošću za trgovinu i usluge, OIB 92842008079, Josipa i Andre Pintara 12,10370 Kozinščak</item>
      <item>FINA, OIB 85821130368, Ul. grada Vukovara 70,10000 Zagreb</item>
      <item>Splitska banka dioničko društvo, OIB 69326397242, Domovinskog rata 61,21000 Split</item>
      <item>RH MUP, Heinzelova 98,10000 Zagreb</item>
      <item>Nevenka Krejči, OIB 64583656440, Josipa I Andre Pintara 12,10370 Kozinščak</item>
      <item>Nevenka Krejči, OIB 64583656440, Josipa I Andre Pintara 12,10370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92842008079</item>
      <item>, OIB 85821130368</item>
      <item>, OIB 69326397242</item>
      <item>, OIB null</item>
      <item>, OIB 64583656440</item>
      <item>, OIB 64583656440</item>
    </izvorni_sadrzaj>
    <derivirana_varijabla naziv="DomainObject.Predmet.SudioniciListNazivOIB_1">
      <item>, OIB 85821130368</item>
      <item>, OIB 92842008079</item>
      <item>, OIB 85821130368</item>
      <item>, OIB 69326397242</item>
      <item>, OIB null</item>
      <item>, OIB 64583656440</item>
      <item>, OIB 64583656440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937</properties:Words>
  <properties:Characters>5225</properties:Characters>
  <properties:Lines>150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2018-08-28T11:09:00Z</dcterms:created>
  <dc:creator>nribaric</dc:creator>
  <cp:lastModifiedBy>Jadranka Zelić</cp:lastModifiedBy>
  <cp:lastPrinted>2018-08-28T11:09:00Z</cp:lastPrinted>
  <dcterms:modified xmlns:xsi="http://www.w3.org/2001/XMLSchema-instance" xsi:type="dcterms:W3CDTF">2018-08-28T11:10:00Z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28.8.2018.  HIŽA KAPITAN.docx)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