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4c3a" w14:paraId="18d4c3a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604CAE" w:rsidR="004011EC">
      <w:pPr>
        <w:jc w:val="both"/>
      </w:pPr>
      <w:r>
        <w:tab/>
      </w:r>
      <w:r w:rsidR="00845CBB">
        <w:t>TRGOVAČKI SUD U OSIJEKU, po sucu Dubravki Kuveždić u stečajnom predmetu predlagatelja FINA RC Zagreb Podružnica Zagreb, Trg svibanjskih žrtava 1995. br. 1 povodom prijedloga za otvaranje stečajnog postupka nad dužnikom</w:t>
      </w:r>
      <w:r w:rsidR="00D83661">
        <w:t xml:space="preserve"> </w:t>
      </w:r>
      <w:r w:rsidR="00604CAE">
        <w:t xml:space="preserve">GRAFOPRESS društvo s ograničenom odgovornošću za proizvodnju, trgovinu i izdavačku djelatnost, Zagreb, Ilica 235, OIB 81112817847, MBS 080243776, dana 3. listopada 2018.,  </w:t>
      </w:r>
      <w:r w:rsidR="004F25AD">
        <w:tab/>
      </w:r>
    </w:p>
    <w:p w:rsidRDefault="005A54CF" w:rsidP="004F25AD" w:rsidR="005A54CF">
      <w:pPr>
        <w:tabs>
          <w:tab w:pos="3705" w:val="left"/>
        </w:tabs>
        <w:jc w:val="both"/>
      </w:pP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 w:rsidRPr="00D576FB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>dužnikom</w:t>
      </w:r>
      <w:r w:rsidR="001B1A0B" w:rsidRPr="001B1A0B">
        <w:t xml:space="preserve"> </w:t>
      </w:r>
      <w:r w:rsidR="00604CAE">
        <w:t>GRAFOPRESS društvo s ograničenom odgovornošću za proizvodnju, trgovinu i izdavačku djelatnost, Zagreb, Ilica 235, OIB 81112817847, MBS 080243776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D576FB" w:rsidP="00D576FB" w:rsidR="00D576FB">
      <w:pPr>
        <w:pStyle w:val="Tijeloteksta"/>
        <w:ind w:left="786"/>
      </w:pP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83661" w:rsidRPr="00D83661">
        <w:rPr>
          <w:b/>
        </w:rPr>
        <w:t>15. studenoga 2018</w:t>
      </w:r>
      <w:r w:rsidR="00A23173">
        <w:rPr>
          <w:b/>
        </w:rPr>
        <w:t xml:space="preserve">. u </w:t>
      </w:r>
      <w:r w:rsidR="00615950">
        <w:rPr>
          <w:b/>
        </w:rPr>
        <w:t>1</w:t>
      </w:r>
      <w:r w:rsidR="00604CAE">
        <w:rPr>
          <w:b/>
        </w:rPr>
        <w:t>1,3</w:t>
      </w:r>
      <w:r w:rsidR="00D576FB">
        <w:rPr>
          <w:b/>
        </w:rPr>
        <w:t>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576FB">
        <w:t>38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2F1377" w:rsidRPr="002F1377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</w:t>
      </w:r>
      <w:r w:rsidR="00D83661">
        <w:t xml:space="preserve">Zoran </w:t>
      </w:r>
      <w:r w:rsidR="00604CAE">
        <w:t>Subotić iz Belog Manastira, Kralja Tomislava 51a, OIB 09071761803.</w:t>
      </w:r>
    </w:p>
    <w:p w:rsidRDefault="00D576FB" w:rsidP="002F1377" w:rsidR="006C2276" w:rsidRPr="0099715B">
      <w:pPr>
        <w:pStyle w:val="Tijeloteksta"/>
        <w:ind w:left="786"/>
        <w:rPr>
          <w:b/>
        </w:rPr>
      </w:pPr>
      <w:r>
        <w:t xml:space="preserve">       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D576FB">
        <w:t>dostaviti</w:t>
      </w:r>
      <w:r w:rsidR="004B741D">
        <w:t xml:space="preserve"> sucu izvješće o financijsko</w:t>
      </w:r>
      <w:r w:rsidR="00660D00">
        <w:t xml:space="preserve"> g</w:t>
      </w:r>
      <w:r w:rsidR="004B741D">
        <w:t>ospodarskom stanju stečajnog dužnika, te mogućnostima provođenja stečajnog postupka nad njegovom imovinom.</w:t>
      </w:r>
    </w:p>
    <w:p w:rsidRDefault="002F1377" w:rsidP="002F1377" w:rsidR="002F1377">
      <w:pPr>
        <w:pStyle w:val="Tijeloteksta"/>
        <w:ind w:left="786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2F1377" w:rsidP="002F1377" w:rsidR="002F1377">
      <w:pPr>
        <w:pStyle w:val="Odlomakpopisa"/>
      </w:pP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28350B" w:rsidP="004B741D" w:rsidR="0028350B">
      <w:pPr>
        <w:pStyle w:val="Tijeloteksta"/>
        <w:rPr>
          <w:b/>
          <w:bCs/>
        </w:rPr>
      </w:pPr>
    </w:p>
    <w:p w:rsidRDefault="002F1377" w:rsidP="004B741D" w:rsidR="002F137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lastRenderedPageBreak/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A0258F">
      <w:pPr>
        <w:pStyle w:val="Tijeloteksta"/>
      </w:pPr>
      <w:r>
        <w:tab/>
        <w:t>Predlagatelj</w:t>
      </w:r>
      <w:r w:rsidR="002F1377">
        <w:t xml:space="preserve"> </w:t>
      </w:r>
      <w:r w:rsidR="00214478">
        <w:t xml:space="preserve">FINA RC </w:t>
      </w:r>
      <w:r w:rsidR="002F1377">
        <w:t>Zagreb</w:t>
      </w:r>
      <w:r w:rsidR="005A54CF">
        <w:t>, Podružnica Zagreb</w:t>
      </w:r>
      <w:r w:rsidR="002F1377">
        <w:t xml:space="preserve"> </w:t>
      </w:r>
      <w:r w:rsidR="00B32D98">
        <w:t>podni</w:t>
      </w:r>
      <w:r w:rsidR="00EF5439">
        <w:t>o je</w:t>
      </w:r>
      <w:r w:rsidR="005A54CF">
        <w:t xml:space="preserve"> Trgovačkom sudu u Zagrebu</w:t>
      </w:r>
      <w:r w:rsidR="00EF5439">
        <w:t xml:space="preserve"> dana</w:t>
      </w:r>
      <w:r w:rsidR="005A54CF">
        <w:t xml:space="preserve"> </w:t>
      </w:r>
      <w:r w:rsidR="00556377">
        <w:t>1</w:t>
      </w:r>
      <w:r w:rsidR="007F0354">
        <w:t xml:space="preserve">6. veljače </w:t>
      </w:r>
      <w:r w:rsidR="00556377">
        <w:t>2018.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D73015">
        <w:t>stečajnog postupka</w:t>
      </w:r>
      <w:r w:rsidR="00C473BD">
        <w:t xml:space="preserve"> </w:t>
      </w:r>
      <w:r>
        <w:t>nad dužnikom</w:t>
      </w:r>
      <w:r w:rsidR="002F1377" w:rsidRPr="002F1377">
        <w:t xml:space="preserve"> </w:t>
      </w:r>
      <w:r w:rsidR="00604CAE">
        <w:t>GRAFOPRESS društvo s ograničenom odgovornošću za proizvodnju, trgovinu i izdavačku djelatnost, Zagreb, Ilica 235, OIB 81112817847, MBS 080243776</w:t>
      </w:r>
      <w:r w:rsidR="00316834">
        <w:rPr>
          <w:b/>
        </w:rPr>
        <w:t>.</w:t>
      </w:r>
      <w:r w:rsidR="00EF5439">
        <w:t xml:space="preserve"> </w:t>
      </w:r>
      <w:r w:rsidR="002D77B4">
        <w:tab/>
      </w: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7F0354">
        <w:t>14. veljače</w:t>
      </w:r>
      <w:r w:rsidR="00556377">
        <w:t xml:space="preserve"> 2018.</w:t>
      </w:r>
      <w:r>
        <w:t xml:space="preserve"> u Očevidniku redoslijed</w:t>
      </w:r>
      <w:r w:rsidR="00C45E7F">
        <w:t>a</w:t>
      </w:r>
      <w:r>
        <w:t xml:space="preserve"> osnova za plaćanje ima evidentirane neizvršene osnove za plaćanje u neprekinutom razdoblju od</w:t>
      </w:r>
      <w:r w:rsidR="00B94A89">
        <w:t xml:space="preserve"> </w:t>
      </w:r>
      <w:r w:rsidR="00C45E7F">
        <w:t>120</w:t>
      </w:r>
      <w:r>
        <w:t xml:space="preserve"> dana u ukupnom iznosu od </w:t>
      </w:r>
      <w:r w:rsidR="007F0354">
        <w:t>20.679,54</w:t>
      </w:r>
      <w:r w:rsidR="00556377">
        <w:t xml:space="preserve"> </w:t>
      </w:r>
      <w:r>
        <w:t>kn u koji iznos je uračunata kamata i naknada FINE za provedbu ovrhe na novčanim sredstvima te da dužnik ima</w:t>
      </w:r>
      <w:r w:rsidR="008F68B8">
        <w:t xml:space="preserve"> </w:t>
      </w:r>
      <w:r w:rsidR="00556377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>Slijedom navedenog</w:t>
      </w:r>
      <w:r w:rsidR="00C45E7F">
        <w:t xml:space="preserve">, a </w:t>
      </w:r>
      <w:r w:rsidR="008F68B8">
        <w:t xml:space="preserve">u skladu s </w:t>
      </w:r>
      <w:r>
        <w:t>čl</w:t>
      </w:r>
      <w:r w:rsidR="00C45E7F">
        <w:t>ank</w:t>
      </w:r>
      <w:r w:rsidR="008F68B8">
        <w:t>om</w:t>
      </w:r>
      <w:r>
        <w:t xml:space="preserve"> 115</w:t>
      </w:r>
      <w:r w:rsidR="008F68B8">
        <w:t>.</w:t>
      </w:r>
      <w:r>
        <w:t xml:space="preserve"> Stečajnog zakona (N</w:t>
      </w:r>
      <w:r w:rsidR="00C45E7F">
        <w:t>arodne novine br.</w:t>
      </w:r>
      <w:r>
        <w:t xml:space="preserve"> 71/15</w:t>
      </w:r>
      <w:r w:rsidR="00C45E7F">
        <w:t>, dalje SZ</w:t>
      </w:r>
      <w:r>
        <w:t xml:space="preserve">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>Također, temeljem čl</w:t>
      </w:r>
      <w:r w:rsidR="00C45E7F">
        <w:t xml:space="preserve">anka </w:t>
      </w:r>
      <w:r>
        <w:t>115. st</w:t>
      </w:r>
      <w:r w:rsidR="00C45E7F">
        <w:t>av</w:t>
      </w:r>
      <w:r>
        <w:t xml:space="preserve"> 2. citiranog </w:t>
      </w:r>
      <w:r w:rsidR="00C45E7F">
        <w:t>Z</w:t>
      </w:r>
      <w:r>
        <w:t>akona imenovan je privremeni stečajni upravitelj</w:t>
      </w:r>
      <w:r w:rsidR="00556377">
        <w:t xml:space="preserve"> Zoran </w:t>
      </w:r>
      <w:r w:rsidR="007F0354">
        <w:t>Subotić iz Belog Manastira, Kralja Tomislava 51a</w:t>
      </w:r>
      <w:r w:rsidR="00935EEC">
        <w:t xml:space="preserve"> (a</w:t>
      </w:r>
      <w:r w:rsidR="00316834">
        <w:t>utomatski odabir)</w:t>
      </w:r>
      <w:r>
        <w:t>, radi utvrđivanja stanja imovine dužnika, nakon čega sudac može donijeti odluku u ovom postupku.</w:t>
      </w: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935EEC">
        <w:t xml:space="preserve"> </w:t>
      </w:r>
      <w:r w:rsidR="00660D00">
        <w:t>3</w:t>
      </w:r>
      <w:r w:rsidR="00556377">
        <w:t>. listopada 2018</w:t>
      </w:r>
      <w:r w:rsidR="00935EEC">
        <w:t xml:space="preserve">.                </w:t>
      </w:r>
    </w:p>
    <w:p w:rsidRDefault="00094230" w:rsidP="001309A4" w:rsidR="00094230">
      <w:pPr>
        <w:pStyle w:val="Tijeloteksta"/>
        <w:jc w:val="center"/>
      </w:pPr>
    </w:p>
    <w:p w:rsidRDefault="00090ED4" w:rsidP="00BA690C" w:rsidR="00090ED4">
      <w:pPr>
        <w:pStyle w:val="Tijeloteksta"/>
        <w:ind w:firstLine="3"/>
        <w:jc w:val="left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31B" w:rsidR="00A7431B">
      <w:r>
        <w:separator/>
      </w:r>
    </w:p>
  </w:endnote>
  <w:endnote w:id="0" w:type="continuationSeparator">
    <w:p w:rsidRDefault="00A7431B" w:rsidR="00A74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31B" w:rsidR="00A7431B">
      <w:r>
        <w:separator/>
      </w:r>
    </w:p>
  </w:footnote>
  <w:footnote w:id="0" w:type="continuationSeparator">
    <w:p w:rsidRDefault="00A7431B" w:rsidR="00A74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C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D83661">
      <w:t>7</w:t>
    </w:r>
    <w:r w:rsidR="00604CAE">
      <w:t>4</w:t>
    </w:r>
    <w:r w:rsidR="00D83661">
      <w:t>7/18-</w:t>
    </w:r>
    <w:r w:rsidR="00604CAE">
      <w:t>9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44F3ED7"/>
    <w:multiLevelType w:val="hybridMultilevel"/>
    <w:tmpl w:val="7C9E26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0ED4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726B9"/>
    <w:rsid w:val="0019752C"/>
    <w:rsid w:val="001A0170"/>
    <w:rsid w:val="001A6201"/>
    <w:rsid w:val="001B1A0B"/>
    <w:rsid w:val="001B5E31"/>
    <w:rsid w:val="001E75FC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56377"/>
    <w:rsid w:val="005601BF"/>
    <w:rsid w:val="00576EA0"/>
    <w:rsid w:val="00597F65"/>
    <w:rsid w:val="005A1D35"/>
    <w:rsid w:val="005A3E5A"/>
    <w:rsid w:val="005A54CF"/>
    <w:rsid w:val="005A7923"/>
    <w:rsid w:val="005B403D"/>
    <w:rsid w:val="005D4764"/>
    <w:rsid w:val="005E5805"/>
    <w:rsid w:val="005E7218"/>
    <w:rsid w:val="00604CAE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7F0354"/>
    <w:rsid w:val="0080666F"/>
    <w:rsid w:val="00821E1D"/>
    <w:rsid w:val="00845777"/>
    <w:rsid w:val="00845CBB"/>
    <w:rsid w:val="00850A85"/>
    <w:rsid w:val="008737C5"/>
    <w:rsid w:val="00891BF4"/>
    <w:rsid w:val="008F68B8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97832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431B"/>
    <w:rsid w:val="00A7617B"/>
    <w:rsid w:val="00A87884"/>
    <w:rsid w:val="00AB56F9"/>
    <w:rsid w:val="00AF0E4E"/>
    <w:rsid w:val="00AF3F85"/>
    <w:rsid w:val="00B00E84"/>
    <w:rsid w:val="00B32D98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3661"/>
    <w:rsid w:val="00D85A5F"/>
    <w:rsid w:val="00D86163"/>
    <w:rsid w:val="00D86D66"/>
    <w:rsid w:val="00DC7BF5"/>
    <w:rsid w:val="00DD68C2"/>
    <w:rsid w:val="00DD6C6E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6C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6C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C6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C6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6C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6C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C6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C6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St-747/2018</izvorni_sadrzaj>
    <derivirana_varijabla naziv="DomainObject.Predmet.OznakaBroj_1">St-747/2018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Zaskona o sudovima</izvorni_sadrzaj>
    <derivirana_varijabla naziv="DomainObject.Predmet.PrimjedbaSuca_1">ustup po čl. 11 Zaskona o sudovima</derivirana_varijabla>
  </DomainObject.Predmet.PrimjedbaSuca>
  <DomainObject.Predmet.ProtustrankaFormated>
    <izvorni_sadrzaj>  GRAFOPRESS d.o.o. zastupanog po punomoćniku Robert Ripli; Dubravko Jurak</izvorni_sadrzaj>
    <derivirana_varijabla naziv="DomainObject.Predmet.ProtustrankaFormated_1">  GRAFOPRESS d.o.o. zastupanog po punomoćniku Robert Ripli; Dubravko Jurak</derivirana_varijabla>
  </DomainObject.Predmet.ProtustrankaFormated>
  <DomainObject.Predmet.ProtustrankaFormatedOIB>
    <izvorni_sadrzaj>  GRAFOPRESS d.o.o., OIB 81112817874 zastupanog po punomoćniku Robert Ripli; Dubravko Jurak</izvorni_sadrzaj>
    <derivirana_varijabla naziv="DomainObject.Predmet.ProtustrankaFormatedOIB_1">  GRAFOPRESS d.o.o., OIB 81112817874 zastupanog po punomoćniku Robert Ripli; Dubravko Jurak</derivirana_varijabla>
  </DomainObject.Predmet.ProtustrankaFormatedOIB>
  <DomainObject.Predmet.ProtustrankaFormatedWithAdress>
    <izvorni_sadrzaj> GRAFOPRESS d.o.o., Ilica 235, 10000 Zagreb zastupanog po punomoćniku Robert Ripli; Dubravko Jurak</izvorni_sadrzaj>
    <derivirana_varijabla naziv="DomainObject.Predmet.ProtustrankaFormatedWithAdress_1"> GRAFOPRESS d.o.o., Ilica 235, 10000 Zagreb zastupanog po punomoćniku Robert Ripli; Dubravko Jurak</derivirana_varijabla>
  </DomainObject.Predmet.ProtustrankaFormatedWithAdress>
  <DomainObject.Predmet.ProtustrankaFormatedWithAdressOIB>
    <izvorni_sadrzaj> GRAFOPRESS d.o.o., OIB 81112817874, Ilica 235, 10000 Zagreb zastupanog po punomoćniku Robert Ripli; Dubravko Jurak</izvorni_sadrzaj>
    <derivirana_varijabla naziv="DomainObject.Predmet.ProtustrankaFormatedWithAdressOIB_1"> GRAFOPRESS d.o.o., OIB 81112817874, Ilica 235, 10000 Zagreb zastupanog po punomoćniku Robert Ripli; Dubravko Jurak</derivirana_varijabla>
  </DomainObject.Predmet.ProtustrankaFormatedWithAdressOIB>
  <DomainObject.Predmet.ProtustrankaWithAdress>
    <izvorni_sadrzaj>GRAFOPRESS d.o.o. Ilica 235, 10000 Zagreb</izvorni_sadrzaj>
    <derivirana_varijabla naziv="DomainObject.Predmet.ProtustrankaWithAdress_1">GRAFOPRESS d.o.o. Ilica 235, 10000 Zagreb</derivirana_varijabla>
  </DomainObject.Predmet.ProtustrankaWithAdress>
  <DomainObject.Predmet.ProtustrankaWithAdressOIB>
    <izvorni_sadrzaj>GRAFOPRESS d.o.o., OIB 81112817874, Ilica 235, 10000 Zagreb</izvorni_sadrzaj>
    <derivirana_varijabla naziv="DomainObject.Predmet.ProtustrankaWithAdressOIB_1">GRAFOPRESS d.o.o., OIB 81112817874, Ilica 235, 10000 Zagreb</derivirana_varijabla>
  </DomainObject.Predmet.ProtustrankaWithAdressOIB>
  <DomainObject.Predmet.ProtustrankaNazivFormated>
    <izvorni_sadrzaj>GRAFOPRESS d.o.o.</izvorni_sadrzaj>
    <derivirana_varijabla naziv="DomainObject.Predmet.ProtustrankaNazivFormated_1">GRAFOPRESS d.o.o.</derivirana_varijabla>
  </DomainObject.Predmet.ProtustrankaNazivFormated>
  <DomainObject.Predmet.ProtustrankaNazivFormatedOIB>
    <izvorni_sadrzaj>GRAFOPRESS d.o.o., OIB 81112817874</izvorni_sadrzaj>
    <derivirana_varijabla naziv="DomainObject.Predmet.ProtustrankaNazivFormatedOIB_1">GRAFOPRESS d.o.o., OIB 81112817874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GRAFOPRESS d.o.o. zastupanog po punomoćniku Robert Ripli; Dubravko Jurak</item>
    </izvorni_sadrzaj>
    <derivirana_varijabla naziv="DomainObject.Predmet.ProtuStrankaListFormated_1">
      <item>GRAFOPRESS d.o.o. zastupanog po punomoćniku Robert Ripli; Dubravko Jurak</item>
    </derivirana_varijabla>
  </DomainObject.Predmet.ProtuStrankaListFormated>
  <DomainObject.Predmet.ProtuStrankaListFormatedOIB>
    <izvorni_sadrzaj>
      <item>GRAFOPRESS d.o.o., OIB 81112817874 zastupanog po punomoćniku Robert Ripli; Dubravko Jurak</item>
    </izvorni_sadrzaj>
    <derivirana_varijabla naziv="DomainObject.Predmet.ProtuStrankaListFormatedOIB_1">
      <item>GRAFOPRESS d.o.o., OIB 81112817874 zastupanog po punomoćniku Robert Ripli; Dubravko Jurak</item>
    </derivirana_varijabla>
  </DomainObject.Predmet.ProtuStrankaListFormatedOIB>
  <DomainObject.Predmet.ProtuStrankaListFormatedWithAdress>
    <izvorni_sadrzaj>
      <item>GRAFOPRESS d.o.o., Ilica 235, 10000 Zagreb zastupanog po punomoćniku Robert Ripli; Dubravko Jurak</item>
    </izvorni_sadrzaj>
    <derivirana_varijabla naziv="DomainObject.Predmet.ProtuStrankaListFormatedWithAdress_1">
      <item>GRAFOPRESS d.o.o., Ilica 235, 10000 Zagreb zastupanog po punomoćniku Robert Ripli; Dubravko Jurak</item>
    </derivirana_varijabla>
  </DomainObject.Predmet.ProtuStrankaListFormatedWithAdress>
  <DomainObject.Predmet.ProtuStrankaListFormatedWithAdressOIB>
    <izvorni_sadrzaj>
      <item>GRAFOPRESS d.o.o., OIB 81112817874, Ilica 235, 10000 Zagreb zastupanog po punomoćniku Robert Ripli; Dubravko Jurak</item>
    </izvorni_sadrzaj>
    <derivirana_varijabla naziv="DomainObject.Predmet.ProtuStrankaListFormatedWithAdressOIB_1">
      <item>GRAFOPRESS d.o.o., OIB 81112817874, Ilica 235, 10000 Zagreb zastupanog po punomoćniku Robert Ripli; Dubravko Jurak</item>
    </derivirana_varijabla>
  </DomainObject.Predmet.ProtuStrankaListFormatedWithAdressOIB>
  <DomainObject.Predmet.ProtuStrankaListNazivFormated>
    <izvorni_sadrzaj>
      <item>GRAFOPRESS d.o.o.</item>
    </izvorni_sadrzaj>
    <derivirana_varijabla naziv="DomainObject.Predmet.ProtuStrankaListNazivFormated_1">
      <item>GRAFOPRESS d.o.o.</item>
    </derivirana_varijabla>
  </DomainObject.Predmet.ProtuStrankaListNazivFormated>
  <DomainObject.Predmet.ProtuStrankaListNazivFormatedOIB>
    <izvorni_sadrzaj>
      <item>GRAFOPRESS d.o.o., OIB 81112817874</item>
    </izvorni_sadrzaj>
    <derivirana_varijabla naziv="DomainObject.Predmet.ProtuStrankaListNazivFormatedOIB_1">
      <item>GRAFOPRESS d.o.o., OIB 81112817874</item>
    </derivirana_varijabla>
  </DomainObject.Predmet.ProtuStrankaListNazivFormatedOIB>
  <DomainObject.Predmet.OstaliListFormated>
    <izvorni_sadrzaj>
      <item>Robert Ripli punomoćnik sudionika u postupku GRAFOPRESS d.o.o.</item>
      <item>Dubravko Jurak punomoćnik sudionika u postupku GRAFOPRESS d.o.o.</item>
    </izvorni_sadrzaj>
    <derivirana_varijabla naziv="DomainObject.Predmet.OstaliListFormated_1">
      <item>Robert Ripli punomoćnik sudionika u postupku GRAFOPRESS d.o.o.</item>
      <item>Dubravko Jurak punomoćnik sudionika u postupku GRAFOPRESS d.o.o.</item>
    </derivirana_varijabla>
  </DomainObject.Predmet.OstaliListFormated>
  <DomainObject.Predmet.OstaliListFormatedOIB>
    <izvorni_sadrzaj>
      <item>Robert Ripli, OIB 67658101436 punomoćnik sudionika u postupku GRAFOPRESS d.o.o.</item>
      <item>Dubravko Jurak, OIB 11171297511 punomoćnik sudionika u postupku GRAFOPRESS d.o.o.</item>
    </izvorni_sadrzaj>
    <derivirana_varijabla naziv="DomainObject.Predmet.OstaliListFormatedOIB_1">
      <item>Robert Ripli, OIB 67658101436 punomoćnik sudionika u postupku GRAFOPRESS d.o.o.</item>
      <item>Dubravko Jurak, OIB 11171297511 punomoćnik sudionika u postupku GRAFOPRESS d.o.o.</item>
    </derivirana_varijabla>
  </DomainObject.Predmet.OstaliListFormatedOIB>
  <DomainObject.Predmet.OstaliListFormatedWithAdress>
    <izvorni_sadrzaj>
      <item>Robert Ripli, Dolovska 1a, 10000 Zagreb punomoćnik sudionika u postupku GRAFOPRESS d.o.o.</item>
      <item>Dubravko Jurak, Šestinska Cesta 7a, 10000 Zagreb punomoćnik sudionika u postupku GRAFOPRESS d.o.o.</item>
    </izvorni_sadrzaj>
    <derivirana_varijabla naziv="DomainObject.Predmet.OstaliListFormatedWithAdress_1">
      <item>Robert Ripli, Dolovska 1a, 10000 Zagreb punomoćnik sudionika u postupku GRAFOPRESS d.o.o.</item>
      <item>Dubravko Jurak, Šestinska Cesta 7a, 10000 Zagreb punomoćnik sudionika u postupku GRAFOPRESS d.o.o.</item>
    </derivirana_varijabla>
  </DomainObject.Predmet.OstaliListFormatedWithAdress>
  <DomainObject.Predmet.OstaliListFormatedWithAdressOIB>
    <izvorni_sadrzaj>
      <item>Robert Ripli, OIB 67658101436, Dolovska 1a, 10000 Zagreb punomoćnik sudionika u postupku GRAFOPRESS d.o.o.</item>
      <item>Dubravko Jurak, OIB 11171297511, Šestinska Cesta 7a, 10000 Zagreb punomoćnik sudionika u postupku GRAFOPRESS d.o.o.</item>
    </izvorni_sadrzaj>
    <derivirana_varijabla naziv="DomainObject.Predmet.OstaliListFormatedWithAdressOIB_1">
      <item>Robert Ripli, OIB 67658101436, Dolovska 1a, 10000 Zagreb punomoćnik sudionika u postupku GRAFOPRESS d.o.o.</item>
      <item>Dubravko Jurak, OIB 11171297511, Šestinska Cesta 7a, 10000 Zagreb punomoćnik sudionika u postupku GRAFOPRESS d.o.o.</item>
    </derivirana_varijabla>
  </DomainObject.Predmet.OstaliListFormatedWithAdressOIB>
  <DomainObject.Predmet.OstaliListNazivFormated>
    <izvorni_sadrzaj>
      <item>Robert Ripli</item>
      <item>Dubravko Jurak</item>
    </izvorni_sadrzaj>
    <derivirana_varijabla naziv="DomainObject.Predmet.OstaliListNazivFormated_1">
      <item>Robert Ripli</item>
      <item>Dubravko Jurak</item>
    </derivirana_varijabla>
  </DomainObject.Predmet.OstaliListNazivFormated>
  <DomainObject.Predmet.OstaliListNazivFormatedOIB>
    <izvorni_sadrzaj>
      <item>Robert Ripli, OIB 67658101436</item>
      <item>Dubravko Jurak, OIB 11171297511</item>
    </izvorni_sadrzaj>
    <derivirana_varijabla naziv="DomainObject.Predmet.OstaliListNazivFormatedOIB_1">
      <item>Robert Ripli, OIB 67658101436</item>
      <item>Dubravko Jurak, OIB 11171297511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GRAFOPRESS d.o.o.</izvorni_sadrzaj>
    <derivirana_varijabla naziv="DomainObject.Predmet.ProtustrankaIDrugi_1">GRAFOPRESS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GRAFOPRESS d.o.o., OIB 81112817874, Ilica 235, 10000 Zagreb</izvorni_sadrzaj>
    <derivirana_varijabla naziv="DomainObject.Predmet.ProtustrankaIDrugiAdressOIB_1">GRAFOPRESS d.o.o., OIB 81112817874, Ilica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GRAFOPRESS d.o.o.</item>
      <item>FINA Regionalni centar Zagreb</item>
      <item>Robert Ripli</item>
      <item>Dubravko Jurak</item>
    </izvorni_sadrzaj>
    <derivirana_varijabla naziv="DomainObject.Predmet.SudioniciListNaziv_1">
      <item>GRAFOPRESS d.o.o.</item>
      <item>FINA Regionalni centar Zagreb</item>
      <item>Robert Ripli</item>
      <item>Dubravko Jurak</item>
    </derivirana_varijabla>
  </DomainObject.Predmet.SudioniciListNaziv>
  <DomainObject.Predmet.SudioniciListAdressOIB>
    <izvorni_sadrzaj>
      <item>GRAFOPRESS d.o.o., OIB 81112817874, Ilica 235,10000 Zagreb</item>
      <item>FINA Regionalni centar Zagreb, OIB 85821130368, Trg svibanjskih žrtava 1995. br. 1,10000 Zagreb</item>
      <item>Robert Ripli, OIB 67658101436, Dolovska 1a,10000 Zagreb</item>
      <item>Dubravko Jurak, OIB 11171297511, Šestinska Cesta 7a,10000 Zagreb</item>
    </izvorni_sadrzaj>
    <derivirana_varijabla naziv="DomainObject.Predmet.SudioniciListAdressOIB_1">
      <item>GRAFOPRESS d.o.o., OIB 81112817874, Ilica 235,10000 Zagreb</item>
      <item>FINA Regionalni centar Zagreb, OIB 85821130368, Trg svibanjskih žrtava 1995. br. 1,10000 Zagreb</item>
      <item>Robert Ripli, OIB 67658101436, Dolovska 1a,10000 Zagreb</item>
      <item>Dubravko Jurak, OIB 11171297511, Šestinska Cesta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81112817874</item>
      <item>, OIB 85821130368</item>
      <item>, OIB 67658101436</item>
      <item>, OIB 11171297511</item>
    </izvorni_sadrzaj>
    <derivirana_varijabla naziv="DomainObject.Predmet.SudioniciListNazivOIB_1">
      <item>, OIB 81112817874</item>
      <item>, OIB 85821130368</item>
      <item>, OIB 67658101436</item>
      <item>, OIB 11171297511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DE48E-050E-4FDD-95EA-D33437A31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2673</properties:Characters>
  <properties:Lines>88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2018-10-03T06:57:00Z</dcterms:created>
  <dc:creator>hermanj</dc:creator>
  <cp:lastModifiedBy>Darija Miličević</cp:lastModifiedBy>
  <cp:lastPrinted>2018-10-03T06:58:00Z</cp:lastPrinted>
  <dcterms:modified xmlns:xsi="http://www.w3.org/2001/XMLSchema-instance" xsi:type="dcterms:W3CDTF">2018-10-03T07:38:00Z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(Subotić 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