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7132" w14:paraId="9e47132" w:rsidRDefault="00AE649C" w:rsidP="00FA5B5E" w:rsidR="00AE649C" w:rsidRPr="00B76F3C">
      <w:pPr>
        <w:pStyle w:val="Naslov3"/>
        <w15:collapsed w:val="false"/>
      </w:pPr>
    </w:p>
    <w:p w:rsidRDefault="006929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929B7" w:rsidR="00CB0EA4">
      <w:pPr>
        <w:pStyle w:val="SudSjedite"/>
      </w:pPr>
      <w:r>
        <w:tab/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5387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  <w:r w:rsidRPr="006929B7">
        <w:rPr>
          <w:rFonts w:cs="Times New Roman" w:eastAsia="Times New Roman"/>
          <w:noProof/>
          <w:szCs w:val="20"/>
          <w:lang w:eastAsia="hr-HR"/>
        </w:rPr>
        <w:t xml:space="preserve">               5 St-298/2016-2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5387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5387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5387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  <w:r w:rsidRPr="006929B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  <w:r w:rsidRPr="006929B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b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6929B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929B7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IGNIS IT jednostavno društvo s ograničenom odgovornošću za računalne djelatnosti i usluge, Ždralovi, Crkvena 13, MBS: 010085260, OIB: 76486352077, d</w:t>
      </w:r>
      <w:r w:rsidRPr="006929B7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r i j e š i o   j e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IGNIS IT jednostavno društvo s ograničenom odgovornošću za računalne djelatnosti i usluge, Ždralovi, Crkvena 13, MBS: 010085260, OIB: 76486352077.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II. Saziva se </w:t>
      </w:r>
      <w:r w:rsidRPr="006929B7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6929B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6929B7">
        <w:rPr>
          <w:rFonts w:cs="Times New Roman" w:eastAsia="Times New Roman"/>
          <w:b/>
          <w:szCs w:val="20"/>
          <w:lang w:eastAsia="hr-HR"/>
        </w:rPr>
        <w:t>8. lipnja 2016. u 10,20 sati</w:t>
      </w:r>
      <w:r w:rsidRPr="006929B7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929B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929B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929B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929B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- zakonski zastupnik dužnika Ante Ćurić.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III. Nalaže se zakonskom zastupniku dužnika Anti </w:t>
      </w:r>
      <w:proofErr w:type="spellStart"/>
      <w:r w:rsidRPr="006929B7">
        <w:rPr>
          <w:rFonts w:cs="Times New Roman" w:eastAsia="Times New Roman"/>
          <w:szCs w:val="20"/>
          <w:lang w:eastAsia="hr-HR"/>
        </w:rPr>
        <w:t>Ćuriću</w:t>
      </w:r>
      <w:proofErr w:type="spellEnd"/>
      <w:r w:rsidRPr="006929B7">
        <w:rPr>
          <w:rFonts w:cs="Times New Roman" w:eastAsia="Times New Roman"/>
          <w:szCs w:val="20"/>
          <w:lang w:eastAsia="hr-HR"/>
        </w:rPr>
        <w:t xml:space="preserve"> da </w:t>
      </w:r>
      <w:r w:rsidRPr="006929B7">
        <w:rPr>
          <w:rFonts w:cs="Times New Roman" w:eastAsia="Times New Roman"/>
          <w:b/>
          <w:szCs w:val="20"/>
          <w:lang w:eastAsia="hr-HR"/>
        </w:rPr>
        <w:t>u roku od 15 dana</w:t>
      </w:r>
      <w:r w:rsidRPr="006929B7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6929B7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6929B7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929B7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6929B7">
        <w:rPr>
          <w:rFonts w:cs="Times New Roman" w:eastAsia="Times New Roman"/>
          <w:szCs w:val="20"/>
          <w:lang w:eastAsia="hr-HR"/>
        </w:rPr>
        <w:t xml:space="preserve"> </w:t>
      </w:r>
      <w:r w:rsidRPr="006929B7">
        <w:rPr>
          <w:rFonts w:cs="Times New Roman" w:eastAsia="Times New Roman"/>
          <w:b/>
          <w:szCs w:val="20"/>
          <w:lang w:eastAsia="hr-HR"/>
        </w:rPr>
        <w:t>sa</w:t>
      </w:r>
      <w:r w:rsidRPr="006929B7">
        <w:rPr>
          <w:rFonts w:cs="Times New Roman" w:eastAsia="Times New Roman"/>
          <w:szCs w:val="20"/>
          <w:lang w:eastAsia="hr-HR"/>
        </w:rPr>
        <w:t xml:space="preserve"> </w:t>
      </w:r>
      <w:r w:rsidRPr="006929B7">
        <w:rPr>
          <w:rFonts w:cs="Times New Roman" w:eastAsia="Times New Roman"/>
          <w:b/>
          <w:szCs w:val="20"/>
          <w:lang w:eastAsia="hr-HR"/>
        </w:rPr>
        <w:t>bilješkama</w:t>
      </w:r>
      <w:r w:rsidRPr="006929B7">
        <w:rPr>
          <w:rFonts w:cs="Times New Roman" w:eastAsia="Times New Roman"/>
          <w:szCs w:val="20"/>
          <w:lang w:eastAsia="hr-HR"/>
        </w:rPr>
        <w:t xml:space="preserve"> </w:t>
      </w:r>
      <w:r w:rsidRPr="006929B7">
        <w:rPr>
          <w:rFonts w:cs="Times New Roman" w:eastAsia="Times New Roman"/>
          <w:b/>
          <w:szCs w:val="20"/>
          <w:lang w:eastAsia="hr-HR"/>
        </w:rPr>
        <w:t>i</w:t>
      </w:r>
      <w:r w:rsidRPr="006929B7">
        <w:rPr>
          <w:rFonts w:cs="Times New Roman" w:eastAsia="Times New Roman"/>
          <w:szCs w:val="20"/>
          <w:lang w:eastAsia="hr-HR"/>
        </w:rPr>
        <w:t xml:space="preserve"> </w:t>
      </w:r>
      <w:r w:rsidRPr="006929B7">
        <w:rPr>
          <w:rFonts w:cs="Times New Roman" w:eastAsia="Times New Roman"/>
          <w:b/>
          <w:szCs w:val="20"/>
          <w:lang w:eastAsia="hr-HR"/>
        </w:rPr>
        <w:t>bruto bilancu za 2015</w:t>
      </w:r>
      <w:r w:rsidRPr="006929B7">
        <w:rPr>
          <w:rFonts w:cs="Times New Roman" w:eastAsia="Times New Roman"/>
          <w:szCs w:val="20"/>
          <w:lang w:eastAsia="hr-HR"/>
        </w:rPr>
        <w:t xml:space="preserve">.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Obrazloženje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6929B7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12. travnja 2016. podnijela prijedlog za otvaranje stečajnog postupka nad dužnikom </w:t>
      </w:r>
      <w:r w:rsidRPr="006929B7">
        <w:rPr>
          <w:rFonts w:cs="Times New Roman" w:eastAsia="Times New Roman"/>
          <w:szCs w:val="20"/>
          <w:lang w:eastAsia="hr-HR"/>
        </w:rPr>
        <w:t xml:space="preserve">IGNIS IT jednostavno društvo s ograničenom odgovornošću za računalne djelatnosti i usluge, Ždralovi. U prijedlogu navodi da na dan 1. rujna 2015. dužnik u Očevidniku redoslijeda osnova za plaćanje ima evidentirane neizvršene osnove za plaćanje u neprekinutom razdoblju od 681 dan, u ukupnom iznosu od 35.568,74 kn, u koji iznos je </w:t>
      </w:r>
      <w:r w:rsidRPr="006929B7">
        <w:rPr>
          <w:rFonts w:cs="Times New Roman" w:eastAsia="Times New Roman"/>
          <w:szCs w:val="20"/>
          <w:lang w:eastAsia="hr-HR"/>
        </w:rPr>
        <w:lastRenderedPageBreak/>
        <w:t xml:space="preserve">uračunata kamata i naknada Financijske agencije za provedbu ovrhe na novčanim sredstvima. Prema podacima koje je FINI dostavio Hrvatski zavod za mirovinsko osiguranje </w:t>
      </w:r>
      <w:r w:rsidRPr="006929B7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681 dan i jednog zaposlenog.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U Bjelovaru, 11. svibnja</w:t>
      </w:r>
      <w:r w:rsidRPr="006929B7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ind w:firstLine="482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STEČAJNI SUDAC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  <w:proofErr w:type="spellStart"/>
      <w:r w:rsidRPr="006929B7">
        <w:rPr>
          <w:rFonts w:cs="Times New Roman" w:eastAsia="Times New Roman"/>
          <w:szCs w:val="20"/>
          <w:lang w:eastAsia="hr-HR"/>
        </w:rPr>
        <w:t>Rj</w:t>
      </w:r>
      <w:proofErr w:type="spellEnd"/>
      <w:r w:rsidRPr="006929B7">
        <w:rPr>
          <w:rFonts w:cs="Times New Roman" w:eastAsia="Times New Roman"/>
          <w:szCs w:val="20"/>
          <w:lang w:eastAsia="hr-HR"/>
        </w:rPr>
        <w:t>.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929B7">
        <w:rPr>
          <w:rFonts w:cs="Times New Roman" w:eastAsia="Times New Roman"/>
          <w:szCs w:val="20"/>
          <w:lang w:eastAsia="hr-HR"/>
        </w:rPr>
        <w:t>Sc</w:t>
      </w:r>
      <w:proofErr w:type="spellEnd"/>
      <w:r w:rsidRPr="006929B7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929B7" w:rsidP="006929B7" w:rsidR="006929B7" w:rsidRPr="006929B7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6929B7">
        <w:rPr>
          <w:rFonts w:cs="Times New Roman" w:eastAsia="Times New Roman"/>
          <w:szCs w:val="20"/>
          <w:lang w:eastAsia="hr-HR"/>
        </w:rPr>
        <w:t>Bj.11.5</w:t>
      </w:r>
      <w:r>
        <w:rPr>
          <w:rFonts w:cs="Times New Roman" w:eastAsia="Times New Roman"/>
          <w:szCs w:val="20"/>
          <w:lang w:eastAsia="hr-HR"/>
        </w:rPr>
        <w:t>.2016.</w:t>
      </w:r>
      <w:bookmarkStart w:name="_GoBack" w:id="0"/>
      <w:bookmarkEnd w:id="0"/>
    </w:p>
    <w:sectPr w:rsidSect="0032366B" w:rsidR="006929B7" w:rsidRPr="006929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9B7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St-298/2016-2</izvorni_sadrzaj>
    <derivirana_varijabla naziv="DomainObject.Oznaka_1">St-298/2016-2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IGNIS IT jednostavno društvo s ograničenom odgovornošću za računalne djelatnosti u usluge, Ždralovi zastupanog po punomoćniku Ante Ćurić</izvorni_sadrzaj>
    <derivirana_varijabla naziv="DomainObject.Predmet.ProtustrankaFormated_1">  IGNIS IT jednostavno društvo s ograničenom odgovornošću za računalne djelatnosti u usluge, Ždralovi zastupanog po punomoćniku Ante Ćurić</derivirana_varijabla>
  </DomainObject.Predmet.ProtustrankaFormated>
  <DomainObject.Predmet.ProtustrankaFormatedOIB>
    <izvorni_sadrzaj>  IGNIS IT jednostavno društvo s ograničenom odgovornošću za računalne djelatnosti u usluge, Ždralovi, OIB 76486352077 zastupanog po punomoćniku Ante Ćurić</izvorni_sadrzaj>
    <derivirana_varijabla naziv="DomainObject.Predmet.ProtustrankaFormatedOIB_1">  IGNIS IT jednostavno društvo s ograničenom odgovornošću za računalne djelatnosti u usluge, Ždralovi, OIB 76486352077 zastupanog po punomoćniku Ante Ćurić</derivirana_varijabla>
  </DomainObject.Predmet.ProtustrankaFormatedOIB>
  <DomainObject.Predmet.ProtustrankaFormatedWithAdress>
    <izvorni_sadrzaj> IGNIS IT jednostavno društvo s ograničenom odgovornošću za računalne djelatnosti u usluge, Ždralovi, Crkvena 13, 43000 Ždralovi zastupanog po punomoćniku Ante Ćurić</izvorni_sadrzaj>
    <derivirana_varijabla naziv="DomainObject.Predmet.ProtustrankaFormatedWithAdress_1"> IGNIS IT jednostavno društvo s ograničenom odgovornošću za računalne djelatnosti u usluge, Ždralovi, Crkvena 13, 43000 Ždralovi zastupanog po punomoćniku Ante Ćurić</derivirana_varijabla>
  </DomainObject.Predmet.ProtustrankaFormatedWithAdress>
  <DomainObject.Predmet.ProtustrankaFormatedWithAdressOIB>
    <izvorni_sadrzaj> IGNIS IT jednostavno društvo s ograničenom odgovornošću za računalne djelatnosti u usluge, Ždralovi, OIB 76486352077, Crkvena 13, 43000 Ždralovi zastupanog po punomoćniku Ante Ćurić</izvorni_sadrzaj>
    <derivirana_varijabla naziv="DomainObject.Predmet.ProtustrankaFormatedWithAdressOIB_1"> IGNIS IT jednostavno društvo s ograničenom odgovornošću za računalne djelatnosti u usluge, Ždralovi, OIB 76486352077, Crkvena 13, 43000 Ždralovi zastupanog po punomoćniku Ante Ćurić</derivirana_varijabla>
  </DomainObject.Predmet.ProtustrankaFormatedWithAdressOIB>
  <DomainObject.Predmet.ProtustrankaWithAdress>
    <izvorni_sadrzaj>IGNIS IT jednostavno društvo s ograničenom odgovornošću za računalne djelatnosti u usluge, Ždralovi Crkvena 13, 43000 Ždralovi</izvorni_sadrzaj>
    <derivirana_varijabla naziv="DomainObject.Predmet.ProtustrankaWithAdress_1">IGNIS IT jednostavno društvo s ograničenom odgovornošću za računalne djelatnosti u usluge, Ždralovi Crkvena 13, 43000 Ždralovi</derivirana_varijabla>
  </DomainObject.Predmet.ProtustrankaWithAdress>
  <DomainObject.Predmet.ProtustrankaWithAdressOIB>
    <izvorni_sadrzaj>IGNIS IT jednostavno društvo s ograničenom odgovornošću za računalne djelatnosti u usluge, Ždralovi, OIB 76486352077, Crkvena 13, 43000 Ždralovi</izvorni_sadrzaj>
    <derivirana_varijabla naziv="DomainObject.Predmet.ProtustrankaWithAdressOIB_1">IGNIS IT jednostavno društvo s ograničenom odgovornošću za računalne djelatnosti u usluge, Ždralovi, OIB 76486352077, Crkvena 13, 43000 Ždralovi</derivirana_varijabla>
  </DomainObject.Predmet.ProtustrankaWithAdressOIB>
  <DomainObject.Predmet.ProtustrankaNazivFormated>
    <izvorni_sadrzaj>IGNIS IT jednostavno društvo s ograničenom odgovornošću za računalne djelatnosti u usluge, Ždralovi</izvorni_sadrzaj>
    <derivirana_varijabla naziv="DomainObject.Predmet.ProtustrankaNazivFormated_1">IGNIS IT jednostavno društvo s ograničenom odgovornošću za računalne djelatnosti u usluge, Ždralovi</derivirana_varijabla>
  </DomainObject.Predmet.ProtustrankaNazivFormated>
  <DomainObject.Predmet.ProtustrankaNazivFormatedOIB>
    <izvorni_sadrzaj>IGNIS IT jednostavno društvo s ograničenom odgovornošću za računalne djelatnosti u usluge, Ždralovi, OIB 76486352077</izvorni_sadrzaj>
    <derivirana_varijabla naziv="DomainObject.Predmet.ProtustrankaNazivFormatedOIB_1">IGNIS IT jednostavno društvo s ograničenom odgovornošću za računalne djelatnosti u usluge, Ždralovi, OIB 76486352077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IGNIS IT jednostavno društvo s ograničenom odgovornošću za računalne djelatnosti u usluge, Ždralovi zastupanog po punomoćniku Ante Ćurić</item>
    </izvorni_sadrzaj>
    <derivirana_varijabla naziv="DomainObject.Predmet.ProtuStrankaListFormated_1">
      <item>IGNIS IT jednostavno društvo s ograničenom odgovornošću za računalne djelatnosti u usluge, Ždralovi zastupanog po punomoćniku Ante Ćurić</item>
    </derivirana_varijabla>
  </DomainObject.Predmet.ProtuStrankaListFormated>
  <DomainObject.Predmet.ProtuStrankaListFormatedOIB>
    <izvorni_sadrzaj>
      <item>IGNIS IT jednostavno društvo s ograničenom odgovornošću za računalne djelatnosti u usluge, Ždralovi, OIB 76486352077 zastupanog po punomoćniku Ante Ćurić</item>
    </izvorni_sadrzaj>
    <derivirana_varijabla naziv="DomainObject.Predmet.ProtuStrankaListFormatedOIB_1">
      <item>IGNIS IT jednostavno društvo s ograničenom odgovornošću za računalne djelatnosti u usluge, Ždralovi, OIB 76486352077 zastupanog po punomoćniku Ante Ćurić</item>
    </derivirana_varijabla>
  </DomainObject.Predmet.ProtuStrankaListFormatedOIB>
  <DomainObject.Predmet.ProtuStrankaListFormatedWithAdress>
    <izvorni_sadrzaj>
      <item>IGNIS IT jednostavno društvo s ograničenom odgovornošću za računalne djelatnosti u usluge, Ždralovi, Crkvena 13, 43000 Ždralovi zastupanog po punomoćniku Ante Ćurić</item>
    </izvorni_sadrzaj>
    <derivirana_varijabla naziv="DomainObject.Predmet.ProtuStrankaListFormatedWithAdress_1">
      <item>IGNIS IT jednostavno društvo s ograničenom odgovornošću za računalne djelatnosti u usluge, Ždralovi, Crkvena 13, 43000 Ždralovi zastupanog po punomoćniku Ante Ćurić</item>
    </derivirana_varijabla>
  </DomainObject.Predmet.ProtuStrankaListFormatedWithAdress>
  <DomainObject.Predmet.ProtuStrankaListFormatedWithAdressOIB>
    <izvorni_sadrzaj>
      <item>IGNIS IT jednostavno društvo s ograničenom odgovornošću za računalne djelatnosti u usluge, Ždralovi, OIB 76486352077, Crkvena 13, 43000 Ždralovi zastupanog po punomoćniku Ante Ćurić</item>
    </izvorni_sadrzaj>
    <derivirana_varijabla naziv="DomainObject.Predmet.ProtuStrankaListFormatedWithAdressOIB_1">
      <item>IGNIS IT jednostavno društvo s ograničenom odgovornošću za računalne djelatnosti u usluge, Ždralovi, OIB 76486352077, Crkvena 13, 43000 Ždralovi zastupanog po punomoćniku Ante Ćurić</item>
    </derivirana_varijabla>
  </DomainObject.Predmet.ProtuStrankaListFormatedWithAdressOIB>
  <DomainObject.Predmet.ProtuStrankaListNazivFormated>
    <izvorni_sadrzaj>
      <item>IGNIS IT jednostavno društvo s ograničenom odgovornošću za računalne djelatnosti u usluge, Ždralovi</item>
    </izvorni_sadrzaj>
    <derivirana_varijabla naziv="DomainObject.Predmet.ProtuStrankaListNazivFormated_1">
      <item>IGNIS IT jednostavno društvo s ograničenom odgovornošću za računalne djelatnosti u usluge, Ždralovi</item>
    </derivirana_varijabla>
  </DomainObject.Predmet.ProtuStrankaListNazivFormated>
  <DomainObject.Predmet.ProtuStrankaListNazivFormatedOIB>
    <izvorni_sadrzaj>
      <item>IGNIS IT jednostavno društvo s ograničenom odgovornošću za računalne djelatnosti u usluge, Ždralovi, OIB 76486352077</item>
    </izvorni_sadrzaj>
    <derivirana_varijabla naziv="DomainObject.Predmet.ProtuStrankaListNazivFormatedOIB_1">
      <item>IGNIS IT jednostavno društvo s ograničenom odgovornošću za računalne djelatnosti u usluge, Ždralovi, OIB 76486352077</item>
    </derivirana_varijabla>
  </DomainObject.Predmet.ProtuStrankaListNazivFormatedOIB>
  <DomainObject.Predmet.OstaliListFormated>
    <izvorni_sadrzaj>
      <item>Ante Ćurić punomoćnik sudionika u postupku IGNIS IT jednostavno društvo s ograničenom odgovornošću za računalne djelatnosti u usluge, Ždralovi</item>
    </izvorni_sadrzaj>
    <derivirana_varijabla naziv="DomainObject.Predmet.OstaliListFormated_1">
      <item>Ante Ćurić punomoćnik sudionika u postupku IGNIS IT jednostavno društvo s ograničenom odgovornošću za računalne djelatnosti u usluge, Ždralovi</item>
    </derivirana_varijabla>
  </DomainObject.Predmet.OstaliListFormated>
  <DomainObject.Predmet.OstaliListFormatedOIB>
    <izvorni_sadrzaj>
      <item>Ante Ćurić, OIB 36264988707 punomoćnik sudionika u postupku IGNIS IT jednostavno društvo s ograničenom odgovornošću za računalne djelatnosti u usluge, Ždralovi</item>
    </izvorni_sadrzaj>
    <derivirana_varijabla naziv="DomainObject.Predmet.OstaliListFormatedOIB_1">
      <item>Ante Ćurić, OIB 36264988707 punomoćnik sudionika u postupku IGNIS IT jednostavno društvo s ograničenom odgovornošću za računalne djelatnosti u usluge, Ždralovi</item>
    </derivirana_varijabla>
  </DomainObject.Predmet.OstaliListFormatedOIB>
  <DomainObject.Predmet.OstaliListFormatedWithAdress>
    <izvorni_sadrzaj>
      <item>Ante Ćurić, Crkvena 13, 43000 Ždralovi punomoćnik sudionika u postupku IGNIS IT jednostavno društvo s ograničenom odgovornošću za računalne djelatnosti u usluge, Ždralovi</item>
    </izvorni_sadrzaj>
    <derivirana_varijabla naziv="DomainObject.Predmet.OstaliListFormatedWithAdress_1">
      <item>Ante Ćurić, Crkvena 13, 43000 Ždralovi punomoćnik sudionika u postupku IGNIS IT jednostavno društvo s ograničenom odgovornošću za računalne djelatnosti u usluge, Ždralovi</item>
    </derivirana_varijabla>
  </DomainObject.Predmet.OstaliListFormatedWithAdress>
  <DomainObject.Predmet.OstaliListFormatedWithAdressOIB>
    <izvorni_sadrzaj>
      <item>Ante Ćurić, OIB 36264988707, Crkvena 13, 43000 Ždralovi punomoćnik sudionika u postupku IGNIS IT jednostavno društvo s ograničenom odgovornošću za računalne djelatnosti u usluge, Ždralovi</item>
    </izvorni_sadrzaj>
    <derivirana_varijabla naziv="DomainObject.Predmet.OstaliListFormatedWithAdressOIB_1">
      <item>Ante Ćurić, OIB 36264988707, Crkvena 13, 43000 Ždralovi punomoćnik sudionika u postupku IGNIS IT jednostavno društvo s ograničenom odgovornošću za računalne djelatnosti u usluge, Ždralovi</item>
    </derivirana_varijabla>
  </DomainObject.Predmet.OstaliListFormatedWithAdressOIB>
  <DomainObject.Predmet.OstaliListNazivFormated>
    <izvorni_sadrzaj>
      <item>Ante Ćurić</item>
    </izvorni_sadrzaj>
    <derivirana_varijabla naziv="DomainObject.Predmet.OstaliListNazivFormated_1">
      <item>Ante Ćurić</item>
    </derivirana_varijabla>
  </DomainObject.Predmet.OstaliListNazivFormated>
  <DomainObject.Predmet.OstaliListNazivFormatedOIB>
    <izvorni_sadrzaj>
      <item>Ante Ćurić, OIB 36264988707</item>
    </izvorni_sadrzaj>
    <derivirana_varijabla naziv="DomainObject.Predmet.OstaliListNazivFormatedOIB_1">
      <item>Ante Ćurić, OIB 36264988707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St-298/2016-2</izvorni_sadrzaj>
    <derivirana_varijabla naziv="DomainObject.PoslovniBrojDokumenta_1">St-298/2016-2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IGNIS IT jednostavno društvo s ograničenom odgovornošću za računalne djelatnosti u usluge, Ždralovi</izvorni_sadrzaj>
    <derivirana_varijabla naziv="DomainObject.Predmet.ProtustrankaIDrugi_1">IGNIS IT jednostavno društvo s ograničenom odgovornošću za računalne djelatnosti u usluge, Ždralovi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IGNIS IT jednostavno društvo s ograničenom odgovornošću za računalne djelatnosti u usluge, Ždralovi, OIB 76486352077, Crkvena 13, 43000 Ždralovi</izvorni_sadrzaj>
    <derivirana_varijabla naziv="DomainObject.Predmet.ProtustrankaIDrugiAdressOIB_1">IGNIS IT jednostavno društvo s ograničenom odgovornošću za računalne djelatnosti u usluge, Ždralovi, OIB 76486352077, Crkvena 13,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IGNIS IT jednostavno društvo s ograničenom odgovornošću za računalne djelatnosti u usluge, Ždralovi</item>
      <item>Ante Ćurić</item>
    </izvorni_sadrzaj>
    <derivirana_varijabla naziv="DomainObject.Predmet.SudioniciListNaziv_1">
      <item>FINA, RC ZAGREB, Podružnica Bjelovar</item>
      <item>IGNIS IT jednostavno društvo s ograničenom odgovornošću za računalne djelatnosti u usluge, Ždralovi</item>
      <item>Ante Ćurić</item>
    </derivirana_varijabla>
  </DomainObject.Predmet.SudioniciListNaziv>
  <DomainObject.Predmet.SudioniciListAdressOIB>
    <izvorni_sadrzaj>
      <item>FINA, RC ZAGREB, Podružnica Bjelovar, OIB 85821130368, F. Supila 4,43000 Bjelovar</item>
      <item>IGNIS IT jednostavno društvo s ograničenom odgovornošću za računalne djelatnosti u usluge, Ždralovi, OIB 76486352077, Crkvena 13,43000 Ždralovi</item>
      <item>Ante Ćurić, OIB 36264988707, Crkvena 13,43000 Ždralovi</item>
    </izvorni_sadrzaj>
    <derivirana_varijabla naziv="DomainObject.Predmet.SudioniciListAdressOIB_1">
      <item>FINA, RC ZAGREB, Podružnica Bjelovar, OIB 85821130368, F. Supila 4,43000 Bjelovar</item>
      <item>IGNIS IT jednostavno društvo s ograničenom odgovornošću za računalne djelatnosti u usluge, Ždralovi, OIB 76486352077, Crkvena 13,43000 Ždralovi</item>
      <item>Ante Ćurić, OIB 36264988707, Crkvena 13,43000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EC933-FBE9-4021-9E2E-E073F9488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3297</properties:Characters>
  <properties:Lines>92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