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fa7f" w14:paraId="ddcfa7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5773DE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5773DE">
        <w:t>J</w:t>
      </w:r>
      <w:r w:rsidR="005773DE" w:rsidRPr="005773DE">
        <w:t>AG</w:t>
      </w:r>
      <w:proofErr w:type="spellEnd"/>
      <w:r w:rsidR="005773DE" w:rsidRPr="005773DE">
        <w:t xml:space="preserve"> </w:t>
      </w:r>
      <w:proofErr w:type="spellStart"/>
      <w:r w:rsidR="005773DE" w:rsidRPr="005773DE">
        <w:t>LIGNUM</w:t>
      </w:r>
      <w:proofErr w:type="spellEnd"/>
      <w:r w:rsidR="005773DE" w:rsidRPr="005773DE">
        <w:t xml:space="preserve"> jednostavno društvo s ograničenom odgovornošću za proizvodnju i usluge</w:t>
      </w:r>
      <w:r w:rsidR="00F12D3A">
        <w:t xml:space="preserve"> </w:t>
      </w:r>
      <w:r w:rsidR="005773DE">
        <w:t>Kloštar Ivanić</w:t>
      </w:r>
      <w:r w:rsidR="006F2C79">
        <w:t xml:space="preserve">, </w:t>
      </w:r>
      <w:r w:rsidR="005773DE">
        <w:t xml:space="preserve">Vukovarska ulica 93 A, </w:t>
      </w:r>
      <w:proofErr w:type="spellStart"/>
      <w:r w:rsidR="006F2C79">
        <w:t>MBS</w:t>
      </w:r>
      <w:proofErr w:type="spellEnd"/>
      <w:r w:rsidR="006F2C79">
        <w:t>: 080</w:t>
      </w:r>
      <w:r w:rsidR="005773DE">
        <w:t xml:space="preserve">986597, </w:t>
      </w:r>
      <w:proofErr w:type="spellStart"/>
      <w:r w:rsidR="005773DE">
        <w:t>OIB</w:t>
      </w:r>
      <w:proofErr w:type="spellEnd"/>
      <w:r w:rsidR="005773DE">
        <w:t>: 10833251611,</w:t>
      </w:r>
      <w:r w:rsidR="006F2C79">
        <w:t xml:space="preserve"> </w:t>
      </w:r>
      <w:r w:rsidR="00043E4D">
        <w:t xml:space="preserve">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5773DE">
        <w:t>J</w:t>
      </w:r>
      <w:r w:rsidR="005773DE" w:rsidRPr="005773DE">
        <w:t>AG</w:t>
      </w:r>
      <w:proofErr w:type="spellEnd"/>
      <w:r w:rsidR="005773DE" w:rsidRPr="005773DE">
        <w:t xml:space="preserve"> </w:t>
      </w:r>
      <w:proofErr w:type="spellStart"/>
      <w:r w:rsidR="005773DE" w:rsidRPr="005773DE">
        <w:t>LIGNUM</w:t>
      </w:r>
      <w:proofErr w:type="spellEnd"/>
      <w:r w:rsidR="005773DE" w:rsidRPr="005773DE">
        <w:t xml:space="preserve"> jednostavno društvo s ograničenom odgovornošću za proizvodnju i usluge</w:t>
      </w:r>
      <w:r w:rsidR="005773DE">
        <w:t xml:space="preserve"> </w:t>
      </w:r>
      <w:r w:rsidR="002D30D3">
        <w:t>Kloštar Ivanić</w:t>
      </w:r>
      <w:r w:rsidR="005773DE">
        <w:t xml:space="preserve">, Vukovarska ulica 93 A, </w:t>
      </w:r>
      <w:proofErr w:type="spellStart"/>
      <w:r w:rsidR="005773DE">
        <w:t>MBS</w:t>
      </w:r>
      <w:proofErr w:type="spellEnd"/>
      <w:r w:rsidR="005773DE">
        <w:t xml:space="preserve">: 080986597, </w:t>
      </w:r>
      <w:proofErr w:type="spellStart"/>
      <w:r w:rsidR="005773DE">
        <w:t>OIB</w:t>
      </w:r>
      <w:proofErr w:type="spellEnd"/>
      <w:r w:rsidR="005773DE">
        <w:t>: 10833251611, iznosi 77.978,05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Gina Božić Mitrović, </w:t>
      </w:r>
      <w:proofErr w:type="spellStart"/>
      <w:r w:rsidR="005773DE">
        <w:t>OIB</w:t>
      </w:r>
      <w:proofErr w:type="spellEnd"/>
      <w:r w:rsidR="005773DE">
        <w:t>: 71588482593, Kloštar Ivani</w:t>
      </w:r>
      <w:r w:rsidR="00B92828">
        <w:t>ć</w:t>
      </w:r>
      <w:r w:rsidR="005773DE">
        <w:t>, Vukovarska ulica 93 A</w:t>
      </w:r>
      <w:r w:rsidR="00043E4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5773DE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D30D3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92828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30D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30D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0D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0D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D30D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30D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0D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0D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St-822/2017-3</izvorni_sadrzaj>
    <derivirana_varijabla naziv="DomainObject.Oznaka_1">St-822/2017-3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St-822/2017</izvorni_sadrzaj>
    <derivirana_varijabla naziv="DomainObject.Predmet.OznakaBroj_1">St-822/2017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JAG LIGNUM jednostavno društvo s ograničenom odgovornošću za proizvodnju i usluge</izvorni_sadrzaj>
    <derivirana_varijabla naziv="DomainObject.Predmet.ProtustrankaFormated_1">  JAG LIGNUM jednostavno društvo s ograničenom odgovornošću za proizvodnju i usluge</derivirana_varijabla>
  </DomainObject.Predmet.ProtustrankaFormated>
  <DomainObject.Predmet.ProtustrankaFormatedOIB>
    <izvorni_sadrzaj>  JAG LIGNUM jednostavno društvo s ograničenom odgovornošću za proizvodnju i usluge, OIB 10833251611</izvorni_sadrzaj>
    <derivirana_varijabla naziv="DomainObject.Predmet.ProtustrankaFormatedOIB_1">  JAG LIGNUM jednostavno društvo s ograničenom odgovornošću za proizvodnju i usluge, OIB 10833251611</derivirana_varijabla>
  </DomainObject.Predmet.ProtustrankaFormatedOIB>
  <DomainObject.Predmet.ProtustrankaFormatedWithAdress>
    <izvorni_sadrzaj> JAG LIGNUM jednostavno društvo s ograničenom odgovornošću za proizvodnju i usluge, Vukovarska ulica 93A, 10310 Kloštar Ivanić</izvorni_sadrzaj>
    <derivirana_varijabla naziv="DomainObject.Predmet.ProtustrankaFormatedWithAdress_1"> JAG LIGNUM jednostavno društvo s ograničenom odgovornošću za proizvodnju i usluge, Vukovarska ulica 93A, 10310 Kloštar Ivanić</derivirana_varijabla>
  </DomainObject.Predmet.ProtustrankaFormatedWithAdress>
  <DomainObject.Predmet.ProtustrankaFormatedWithAdressOIB>
    <izvorni_sadrzaj> JAG LIGNUM jednostavno društvo s ograničenom odgovornošću za proizvodnju i usluge, OIB 10833251611, Vukovarska ulica 93A, 10310 Kloštar Ivanić</izvorni_sadrzaj>
    <derivirana_varijabla naziv="DomainObject.Predmet.ProtustrankaFormatedWithAdressOIB_1"> JAG LIGNUM jednostavno društvo s ograničenom odgovornošću za proizvodnju i usluge, OIB 10833251611, Vukovarska ulica 93A, 10310 Kloštar Ivanić</derivirana_varijabla>
  </DomainObject.Predmet.ProtustrankaFormatedWithAdressOIB>
  <DomainObject.Predmet.ProtustrankaWithAdress>
    <izvorni_sadrzaj>JAG LIGNUM jednostavno društvo s ograničenom odgovornošću za proizvodnju i usluge Vukovarska ulica 93A, 10310 Kloštar Ivanić</izvorni_sadrzaj>
    <derivirana_varijabla naziv="DomainObject.Predmet.ProtustrankaWithAdress_1">JAG LIGNUM jednostavno društvo s ograničenom odgovornošću za proizvodnju i usluge Vukovarska ulica 93A, 10310 Kloštar Ivanić</derivirana_varijabla>
  </DomainObject.Predmet.ProtustrankaWithAdress>
  <DomainObject.Predmet.ProtustrankaWithAdressOIB>
    <izvorni_sadrzaj>JAG LIGNUM jednostavno društvo s ograničenom odgovornošću za proizvodnju i usluge, OIB 10833251611, Vukovarska ulica 93A, 10310 Kloštar Ivanić</izvorni_sadrzaj>
    <derivirana_varijabla naziv="DomainObject.Predmet.ProtustrankaWithAdressOIB_1">JAG LIGNUM jednostavno društvo s ograničenom odgovornošću za proizvodnju i usluge, OIB 10833251611, Vukovarska ulica 93A, 10310 Kloštar Ivanić</derivirana_varijabla>
  </DomainObject.Predmet.ProtustrankaWithAdressOIB>
  <DomainObject.Predmet.ProtustrankaNazivFormated>
    <izvorni_sadrzaj>JAG LIGNUM jednostavno društvo s ograničenom odgovornošću za proizvodnju i usluge</izvorni_sadrzaj>
    <derivirana_varijabla naziv="DomainObject.Predmet.ProtustrankaNazivFormated_1">JAG LIGNUM jednostavno društvo s ograničenom odgovornošću za proizvodnju i usluge</derivirana_varijabla>
  </DomainObject.Predmet.ProtustrankaNazivFormated>
  <DomainObject.Predmet.ProtustrankaNazivFormatedOIB>
    <izvorni_sadrzaj>JAG LIGNUM jednostavno društvo s ograničenom odgovornošću za proizvodnju i usluge, OIB 10833251611</izvorni_sadrzaj>
    <derivirana_varijabla naziv="DomainObject.Predmet.ProtustrankaNazivFormatedOIB_1">JAG LIGNUM jednostavno društvo s ograničenom odgovornošću za proizvodnju i usluge, OIB 10833251611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 LIGNUM jednostavno društvo s ograničenom odgovornošću za proizvodnju i usluge</item>
    </izvorni_sadrzaj>
    <derivirana_varijabla naziv="DomainObject.Predmet.ProtuStrankaListFormated_1">
      <item>JAG LIGNUM jednostavno društvo s ograničenom odgovornošću za proizvodnju i usluge</item>
    </derivirana_varijabla>
  </DomainObject.Predmet.ProtuStrankaListFormated>
  <DomainObject.Predmet.ProtuStrankaListFormatedOIB>
    <izvorni_sadrzaj>
      <item>JAG LIGNUM jednostavno društvo s ograničenom odgovornošću za proizvodnju i usluge, OIB 10833251611</item>
    </izvorni_sadrzaj>
    <derivirana_varijabla naziv="DomainObject.Predmet.ProtuStrankaListFormatedOIB_1">
      <item>JAG LIGNUM jednostavno društvo s ograničenom odgovornošću za proizvodnju i usluge, OIB 10833251611</item>
    </derivirana_varijabla>
  </DomainObject.Predmet.ProtuStrankaListFormatedOIB>
  <DomainObject.Predmet.ProtuStrankaListFormatedWithAdress>
    <izvorni_sadrzaj>
      <item>JAG LIGNUM jednostavno društvo s ograničenom odgovornošću za proizvodnju i usluge, Vukovarska ulica 93A, 10310 Kloštar Ivanić</item>
    </izvorni_sadrzaj>
    <derivirana_varijabla naziv="DomainObject.Predmet.ProtuStrankaListFormatedWithAdress_1">
      <item>JAG LIGNUM jednostavno društvo s ograničenom odgovornošću za proizvodnju i usluge, Vukovarska ulica 93A, 10310 Kloštar Ivanić</item>
    </derivirana_varijabla>
  </DomainObject.Predmet.ProtuStrankaListFormatedWithAdress>
  <DomainObject.Predmet.ProtuStrankaListFormatedWithAdressOIB>
    <izvorni_sadrzaj>
      <item>JAG LIGNUM jednostavno društvo s ograničenom odgovornošću za proizvodnju i usluge, OIB 10833251611, Vukovarska ulica 93A, 10310 Kloštar Ivanić</item>
    </izvorni_sadrzaj>
    <derivirana_varijabla naziv="DomainObject.Predmet.ProtuStrankaListFormatedWithAdressOIB_1">
      <item>JAG LIGNUM jednostavno društvo s ograničenom odgovornošću za proizvodnju i usluge, OIB 10833251611, Vukovarska ulica 93A, 10310 Kloštar Ivanić</item>
    </derivirana_varijabla>
  </DomainObject.Predmet.ProtuStrankaListFormatedWithAdressOIB>
  <DomainObject.Predmet.ProtuStrankaListNazivFormated>
    <izvorni_sadrzaj>
      <item>JAG LIGNUM jednostavno društvo s ograničenom odgovornošću za proizvodnju i usluge</item>
    </izvorni_sadrzaj>
    <derivirana_varijabla naziv="DomainObject.Predmet.ProtuStrankaListNazivFormated_1">
      <item>JAG LIGNUM jednostavno društvo s ograničenom odgovornošću za proizvodnju i usluge</item>
    </derivirana_varijabla>
  </DomainObject.Predmet.ProtuStrankaListNazivFormated>
  <DomainObject.Predmet.ProtuStrankaListNazivFormatedOIB>
    <izvorni_sadrzaj>
      <item>JAG LIGNUM jednostavno društvo s ograničenom odgovornošću za proizvodnju i usluge, OIB 10833251611</item>
    </izvorni_sadrzaj>
    <derivirana_varijabla naziv="DomainObject.Predmet.ProtuStrankaListNazivFormatedOIB_1">
      <item>JAG LIGNUM jednostavno društvo s ograničenom odgovornošću za proizvodnju i usluge, OIB 10833251611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St-822/2017-3</izvorni_sadrzaj>
    <derivirana_varijabla naziv="DomainObject.PoslovniBrojDokumenta_1">St-822/2017-3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 LIGNUM jednostavno društvo s ograničenom odgovornošću za proizvodnju i usluge</izvorni_sadrzaj>
    <derivirana_varijabla naziv="DomainObject.Predmet.ProtustrankaIDrugi_1">JAG LIGNUM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 LIGNUM jednostavno društvo s ograničenom odgovornošću za proizvodnju i usluge, OIB 10833251611, Vukovarska ulica 93A, 10310 Kloštar Ivanić</izvorni_sadrzaj>
    <derivirana_varijabla naziv="DomainObject.Predmet.ProtustrankaIDrugiAdressOIB_1">JAG LIGNUM jednostavno društvo s ograničenom odgovornošću za proizvodnju i usluge, OIB 10833251611, Vukovarska ulica 93A,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 LIGNUM jednostavno društvo s ograničenom odgovornošću za proizvodnju i usluge</item>
      <item>FINA Regionalni centar Zagreb</item>
    </izvorni_sadrzaj>
    <derivirana_varijabla naziv="DomainObject.Predmet.SudioniciListNaziv_1">
      <item>JAG LIGNUM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</izvorni_sadrzaj>
    <derivirana_varijabla naziv="DomainObject.Predmet.SudioniciListAdressOIB_1"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10833251611</item>
      <item>, OIB 85821130368</item>
    </izvorni_sadrzaj>
    <derivirana_varijabla naziv="DomainObject.Predmet.SudioniciListNazivOIB_1">
      <item>, OIB 10833251611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2087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2017-09-13T06:32:00Z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2017-09-13T06:35:00Z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