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120e" w14:paraId="af3120e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CB17AC">
        <w:rPr>
          <w:b/>
        </w:rPr>
        <w:t>796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9F4B79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9F4B79">
        <w:t xml:space="preserve">FMG d.o.o., Omiš, Fošal 19, OIB: 26924157759, </w:t>
      </w:r>
      <w:r w:rsidR="002C102F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2C102F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9F4B79">
        <w:t>FMG d.o.o., Omiš, Fošal 19, OIB: 26924157759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2C102F">
        <w:t>79</w:t>
      </w:r>
      <w:r w:rsidR="009F4B79">
        <w:t>6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9F4B79">
        <w:t>FMG d.o.o., Omiš, Fošal 19, OIB: 26924157759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CB17AC">
        <w:t>4.599.482,26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CB17AC">
        <w:t>1311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2C102F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03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B17AC">
          <w:t>796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C102F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65181B"/>
    <w:rsid w:val="006C4D7E"/>
    <w:rsid w:val="007634B0"/>
    <w:rsid w:val="00772BD0"/>
    <w:rsid w:val="00896A3D"/>
    <w:rsid w:val="008E3CA3"/>
    <w:rsid w:val="00957839"/>
    <w:rsid w:val="009D5071"/>
    <w:rsid w:val="009F4B79"/>
    <w:rsid w:val="00A126EF"/>
    <w:rsid w:val="00A93497"/>
    <w:rsid w:val="00BA3950"/>
    <w:rsid w:val="00C67953"/>
    <w:rsid w:val="00CB17AC"/>
    <w:rsid w:val="00CC5486"/>
    <w:rsid w:val="00CD6654"/>
    <w:rsid w:val="00D2067C"/>
    <w:rsid w:val="00D6056F"/>
    <w:rsid w:val="00D60A6C"/>
    <w:rsid w:val="00D6737D"/>
    <w:rsid w:val="00D965CC"/>
    <w:rsid w:val="00DE5301"/>
    <w:rsid w:val="00E22CBD"/>
    <w:rsid w:val="00E4503F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0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0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0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0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0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0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0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0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FMG društvo s ograničenom odgovornošću za pekarske usluge i prijevoz</izvorni_sadrzaj>
    <derivirana_varijabla naziv="DomainObject.Predmet.ProtustrankaFormated_1">  FMG društvo s ograničenom odgovornošću za pekarske usluge i prijevoz</derivirana_varijabla>
  </DomainObject.Predmet.ProtustrankaFormated>
  <DomainObject.Predmet.ProtustrankaFormatedOIB>
    <izvorni_sadrzaj>  FMG društvo s ograničenom odgovornošću za pekarske usluge i prijevoz, OIB 26924157759</izvorni_sadrzaj>
    <derivirana_varijabla naziv="DomainObject.Predmet.ProtustrankaFormatedOIB_1">  FMG društvo s ograničenom odgovornošću za pekarske usluge i prijevoz, OIB 26924157759</derivirana_varijabla>
  </DomainObject.Predmet.ProtustrankaFormatedOIB>
  <DomainObject.Predmet.ProtustrankaFormatedWithAdress>
    <izvorni_sadrzaj> FMG društvo s ograničenom odgovornošću za pekarske usluge i prijevoz, Fošal 19, 21310 Omiš</izvorni_sadrzaj>
    <derivirana_varijabla naziv="DomainObject.Predmet.ProtustrankaFormatedWithAdress_1"> FMG društvo s ograničenom odgovornošću za pekarske usluge i prijevoz, Fošal 19, 21310 Omiš</derivirana_varijabla>
  </DomainObject.Predmet.ProtustrankaFormatedWithAdress>
  <DomainObject.Predmet.ProtustrankaFormatedWithAdressOIB>
    <izvorni_sadrzaj> FMG društvo s ograničenom odgovornošću za pekarske usluge i prijevoz, OIB 26924157759, Fošal 19, 21310 Omiš</izvorni_sadrzaj>
    <derivirana_varijabla naziv="DomainObject.Predmet.ProtustrankaFormatedWithAdressOIB_1"> FMG društvo s ograničenom odgovornošću za pekarske usluge i prijevoz, OIB 26924157759, Fošal 19, 21310 Omiš</derivirana_varijabla>
  </DomainObject.Predmet.ProtustrankaFormatedWithAdressOIB>
  <DomainObject.Predmet.ProtustrankaWithAdress>
    <izvorni_sadrzaj>FMG društvo s ograničenom odgovornošću za pekarske usluge i prijevoz Fošal 19, 21310 Omiš</izvorni_sadrzaj>
    <derivirana_varijabla naziv="DomainObject.Predmet.ProtustrankaWithAdress_1">FMG društvo s ograničenom odgovornošću za pekarske usluge i prijevoz Fošal 19, 21310 Omiš</derivirana_varijabla>
  </DomainObject.Predmet.ProtustrankaWithAdress>
  <DomainObject.Predmet.ProtustrankaWithAdressOIB>
    <izvorni_sadrzaj>FMG društvo s ograničenom odgovornošću za pekarske usluge i prijevoz, OIB 26924157759, Fošal 19, 21310 Omiš</izvorni_sadrzaj>
    <derivirana_varijabla naziv="DomainObject.Predmet.ProtustrankaWithAdressOIB_1">FMG društvo s ograničenom odgovornošću za pekarske usluge i prijevoz, OIB 26924157759, Fošal 19, 21310 Omiš</derivirana_varijabla>
  </DomainObject.Predmet.ProtustrankaWithAdressOIB>
  <DomainObject.Predmet.ProtustrankaNazivFormated>
    <izvorni_sadrzaj>FMG društvo s ograničenom odgovornošću za pekarske usluge i prijevoz</izvorni_sadrzaj>
    <derivirana_varijabla naziv="DomainObject.Predmet.ProtustrankaNazivFormated_1">FMG društvo s ograničenom odgovornošću za pekarske usluge i prijevoz</derivirana_varijabla>
  </DomainObject.Predmet.ProtustrankaNazivFormated>
  <DomainObject.Predmet.ProtustrankaNazivFormatedOIB>
    <izvorni_sadrzaj>FMG društvo s ograničenom odgovornošću za pekarske usluge i prijevoz, OIB 26924157759</izvorni_sadrzaj>
    <derivirana_varijabla naziv="DomainObject.Predmet.ProtustrankaNazivFormatedOIB_1">FMG društvo s ograničenom odgovornošću za pekarske usluge i prijevoz, OIB 26924157759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4599482.26</izvorni_sadrzaj>
    <derivirana_varijabla naziv="DomainObject.Predmet.TrenutnaVrijednost_1">4599482.26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FMG društvo s ograničenom odgovornošću za pekarske usluge i prijevoz</item>
    </izvorni_sadrzaj>
    <derivirana_varijabla naziv="DomainObject.Predmet.ProtuStrankaListFormated_1">
      <item>FMG društvo s ograničenom odgovornošću za pekarske usluge i prijevoz</item>
    </derivirana_varijabla>
  </DomainObject.Predmet.ProtuStrankaListFormated>
  <DomainObject.Predmet.ProtuStrankaListFormatedOIB>
    <izvorni_sadrzaj>
      <item>FMG društvo s ograničenom odgovornošću za pekarske usluge i prijevoz, OIB 26924157759</item>
    </izvorni_sadrzaj>
    <derivirana_varijabla naziv="DomainObject.Predmet.ProtuStrankaListFormatedOIB_1">
      <item>FMG društvo s ograničenom odgovornošću za pekarske usluge i prijevoz, OIB 26924157759</item>
    </derivirana_varijabla>
  </DomainObject.Predmet.ProtuStrankaListFormatedOIB>
  <DomainObject.Predmet.ProtuStrankaListFormatedWithAdress>
    <izvorni_sadrzaj>
      <item>FMG društvo s ograničenom odgovornošću za pekarske usluge i prijevoz, Fošal 19, 21310 Omiš</item>
    </izvorni_sadrzaj>
    <derivirana_varijabla naziv="DomainObject.Predmet.ProtuStrankaListFormatedWithAdress_1">
      <item>FMG društvo s ograničenom odgovornošću za pekarske usluge i prijevoz, Fošal 19, 21310 Omiš</item>
    </derivirana_varijabla>
  </DomainObject.Predmet.ProtuStrankaListFormatedWithAdress>
  <DomainObject.Predmet.ProtuStrankaListFormatedWithAdressOIB>
    <izvorni_sadrzaj>
      <item>FMG društvo s ograničenom odgovornošću za pekarske usluge i prijevoz, OIB 26924157759, Fošal 19, 21310 Omiš</item>
    </izvorni_sadrzaj>
    <derivirana_varijabla naziv="DomainObject.Predmet.ProtuStrankaListFormatedWithAdressOIB_1">
      <item>FMG društvo s ograničenom odgovornošću za pekarske usluge i prijevoz, OIB 26924157759, Fošal 19, 21310 Omiš</item>
    </derivirana_varijabla>
  </DomainObject.Predmet.ProtuStrankaListFormatedWithAdressOIB>
  <DomainObject.Predmet.ProtuStrankaListNazivFormated>
    <izvorni_sadrzaj>
      <item>FMG društvo s ograničenom odgovornošću za pekarske usluge i prijevoz</item>
    </izvorni_sadrzaj>
    <derivirana_varijabla naziv="DomainObject.Predmet.ProtuStrankaListNazivFormated_1">
      <item>FMG društvo s ograničenom odgovornošću za pekarske usluge i prijevoz</item>
    </derivirana_varijabla>
  </DomainObject.Predmet.ProtuStrankaListNazivFormated>
  <DomainObject.Predmet.ProtuStrankaListNazivFormatedOIB>
    <izvorni_sadrzaj>
      <item>FMG društvo s ograničenom odgovornošću za pekarske usluge i prijevoz, OIB 26924157759</item>
    </izvorni_sadrzaj>
    <derivirana_varijabla naziv="DomainObject.Predmet.ProtuStrankaListNazivFormatedOIB_1">
      <item>FMG društvo s ograničenom odgovornošću za pekarske usluge i prijevoz, OIB 26924157759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FMG društvo s ograničenom odgovornošću za pekarske usluge i prijevoz</izvorni_sadrzaj>
    <derivirana_varijabla naziv="DomainObject.Predmet.ProtustrankaIDrugi_1">FMG društvo s ograničenom odgovornošću za pekarske usluge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FMG društvo s ograničenom odgovornošću za pekarske usluge i prijevoz, OIB 26924157759, Fošal 19, 21310 Omiš</izvorni_sadrzaj>
    <derivirana_varijabla naziv="DomainObject.Predmet.ProtustrankaIDrugiAdressOIB_1">FMG društvo s ograničenom odgovornošću za pekarske usluge i prijevoz, OIB 26924157759, Fošal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FMG društvo s ograničenom odgovornošću za pekarske usluge i prijevoz</item>
      <item>FINANCIJSKA AGENCIJA, RC SPLIT</item>
    </izvorni_sadrzaj>
    <derivirana_varijabla naziv="DomainObject.Predmet.SudioniciListNaziv_1">
      <item>FMG društvo s ograničenom odgovornošću za pekarske usluge i prijevoz</item>
      <item>FINANCIJSKA AGENCIJA, RC SPLIT</item>
    </derivirana_varijabla>
  </DomainObject.Predmet.SudioniciListNaziv>
  <DomainObject.Predmet.SudioniciListAdressOIB>
    <izvorni_sadrzaj>
      <item>FMG društvo s ograničenom odgovornošću za pekarske usluge i prijevoz, OIB 26924157759, Fošal 19,21310 Omiš</item>
      <item>FINANCIJSKA AGENCIJA, RC SPLIT, OIB 85821130368, Mažuranićevo šetalište 24 b,21000 Split</item>
    </izvorni_sadrzaj>
    <derivirana_varijabla naziv="DomainObject.Predmet.SudioniciListAdressOIB_1">
      <item>FMG društvo s ograničenom odgovornošću za pekarske usluge i prijevoz, OIB 26924157759, Fošal 19,21310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26924157759</item>
      <item>, OIB 85821130368</item>
    </izvorni_sadrzaj>
    <derivirana_varijabla naziv="DomainObject.Predmet.SudioniciListNazivOIB_1">
      <item>, OIB 26924157759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3451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2016-08-17T11:28:00Z</dcterms:created>
  <dc:creator>Diana Butigan Granić</dc:creator>
  <cp:lastModifiedBy>Mara Marčinko</cp:lastModifiedBy>
  <cp:lastPrinted>2016-08-17T12:28:00Z</cp:lastPrinted>
  <dcterms:modified xmlns:xsi="http://www.w3.org/2001/XMLSchema-instance" xsi:type="dcterms:W3CDTF">2016-08-17T12:31:00Z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