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1d7442" w14:paraId="b1d7442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A86B69" w:rsidR="00F703C3">
      <w:pPr>
        <w:jc w:val="both"/>
        <w:rPr>
          <w:sz w:val="24"/>
          <w:szCs w:val="24"/>
        </w:rPr>
      </w:pPr>
      <w:r w:rsidRPr="0073490B">
        <w:t>Zagreb, Amruševa 2/II</w:t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F703C3" w:rsidRPr="00F703C3">
        <w:rPr>
          <w:sz w:val="24"/>
          <w:szCs w:val="24"/>
        </w:rPr>
        <w:t>40. St-</w:t>
      </w:r>
      <w:r w:rsidR="00FF293B">
        <w:rPr>
          <w:sz w:val="24"/>
          <w:szCs w:val="24"/>
        </w:rPr>
        <w:t>2353</w:t>
      </w:r>
      <w:r w:rsidR="00F703C3" w:rsidRPr="00F703C3">
        <w:rPr>
          <w:sz w:val="24"/>
          <w:szCs w:val="24"/>
        </w:rPr>
        <w:t>/2017</w:t>
      </w:r>
    </w:p>
    <w:p w:rsidRDefault="0069694E" w:rsidP="00A86B69" w:rsidR="0069694E" w:rsidRPr="00F703C3">
      <w:pPr>
        <w:jc w:val="both"/>
        <w:rPr>
          <w:sz w:val="24"/>
          <w:szCs w:val="24"/>
        </w:rPr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</w:t>
      </w:r>
    </w:p>
    <w:p w:rsidRDefault="002B2DAC" w:rsidP="00A86B69" w:rsidR="00A86B69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A86B69" w:rsidR="000F5B5D" w:rsidRPr="00905C89">
      <w:pPr>
        <w:jc w:val="center"/>
        <w:rPr>
          <w:sz w:val="24"/>
        </w:rPr>
      </w:pPr>
      <w:r w:rsidRPr="00905C89">
        <w:rPr>
          <w:sz w:val="24"/>
        </w:rPr>
        <w:t>R E P U B L I K A  H R V A T S K A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69694E" w:rsidP="000F5B5D" w:rsidR="0069694E" w:rsidRPr="00905C89">
      <w:pPr>
        <w:ind w:left="2880"/>
        <w:rPr>
          <w:sz w:val="24"/>
        </w:rPr>
      </w:pP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</w:t>
      </w:r>
      <w:r w:rsidR="0059682F" w:rsidRPr="00AD2F45">
        <w:rPr>
          <w:sz w:val="24"/>
          <w:szCs w:val="24"/>
        </w:rPr>
        <w:t xml:space="preserve">tog </w:t>
      </w:r>
      <w:r w:rsidR="00417323" w:rsidRPr="00AD2F45">
        <w:rPr>
          <w:sz w:val="24"/>
          <w:szCs w:val="24"/>
        </w:rPr>
        <w:t>suda</w:t>
      </w:r>
      <w:r w:rsidRPr="00AD2F45">
        <w:rPr>
          <w:sz w:val="24"/>
          <w:szCs w:val="24"/>
        </w:rPr>
        <w:t xml:space="preserve"> Anti Galiću, kao </w:t>
      </w:r>
      <w:r w:rsidR="00417323" w:rsidRPr="00AD2F45">
        <w:rPr>
          <w:sz w:val="24"/>
          <w:szCs w:val="24"/>
        </w:rPr>
        <w:t>sucu pojedincu</w:t>
      </w:r>
      <w:r w:rsidRPr="00AD2F45">
        <w:rPr>
          <w:sz w:val="24"/>
          <w:szCs w:val="24"/>
        </w:rPr>
        <w:t xml:space="preserve">, u </w:t>
      </w:r>
      <w:r w:rsidR="003F0AD7" w:rsidRPr="00AD2F45">
        <w:rPr>
          <w:sz w:val="24"/>
          <w:szCs w:val="24"/>
        </w:rPr>
        <w:t>pred</w:t>
      </w:r>
      <w:r w:rsidRPr="00AD2F45">
        <w:rPr>
          <w:sz w:val="24"/>
          <w:szCs w:val="24"/>
        </w:rPr>
        <w:t xml:space="preserve">stečajnom postupku nad dužnikom </w:t>
      </w:r>
      <w:bookmarkStart w:name="_Hlk497406217" w:id="1"/>
      <w:r w:rsidR="00FF293B" w:rsidRPr="00CE17E4">
        <w:rPr>
          <w:sz w:val="24"/>
          <w:szCs w:val="24"/>
        </w:rPr>
        <w:t>PET-PROM d.o.o.</w:t>
      </w:r>
      <w:r w:rsidR="00FF293B" w:rsidRPr="003262DE">
        <w:rPr>
          <w:sz w:val="24"/>
          <w:szCs w:val="24"/>
        </w:rPr>
        <w:t xml:space="preserve">, Zagreb, </w:t>
      </w:r>
      <w:r w:rsidR="00FF293B" w:rsidRPr="00CE17E4">
        <w:rPr>
          <w:sz w:val="24"/>
          <w:szCs w:val="24"/>
        </w:rPr>
        <w:t xml:space="preserve">Vrtni put 5 </w:t>
      </w:r>
      <w:r w:rsidR="00FF293B" w:rsidRPr="003262DE">
        <w:rPr>
          <w:sz w:val="24"/>
          <w:szCs w:val="24"/>
        </w:rPr>
        <w:t xml:space="preserve">(OIB </w:t>
      </w:r>
      <w:r w:rsidR="00FF293B" w:rsidRPr="00CE17E4">
        <w:rPr>
          <w:sz w:val="24"/>
          <w:szCs w:val="24"/>
        </w:rPr>
        <w:t>67247311476</w:t>
      </w:r>
      <w:r w:rsidR="00FF293B" w:rsidRPr="003262DE">
        <w:rPr>
          <w:sz w:val="24"/>
          <w:szCs w:val="24"/>
        </w:rPr>
        <w:t>)</w:t>
      </w:r>
      <w:bookmarkEnd w:id="1"/>
      <w:r w:rsidR="00B40D90" w:rsidRPr="00AD2F45">
        <w:rPr>
          <w:sz w:val="24"/>
          <w:szCs w:val="24"/>
        </w:rPr>
        <w:t xml:space="preserve">, </w:t>
      </w:r>
      <w:r w:rsidR="00894357" w:rsidRPr="00AD2F45">
        <w:rPr>
          <w:sz w:val="24"/>
          <w:szCs w:val="24"/>
        </w:rPr>
        <w:t xml:space="preserve">nakon </w:t>
      </w:r>
      <w:r w:rsidR="00D15472" w:rsidRPr="00AD2F45">
        <w:rPr>
          <w:sz w:val="24"/>
          <w:szCs w:val="24"/>
        </w:rPr>
        <w:t xml:space="preserve">ročišta </w:t>
      </w:r>
      <w:r w:rsidR="00A737DD">
        <w:rPr>
          <w:sz w:val="24"/>
          <w:szCs w:val="24"/>
        </w:rPr>
        <w:t xml:space="preserve">radi </w:t>
      </w:r>
      <w:r w:rsidRPr="00AD2F45">
        <w:rPr>
          <w:sz w:val="24"/>
          <w:szCs w:val="24"/>
        </w:rPr>
        <w:t>ispit</w:t>
      </w:r>
      <w:r w:rsidR="00D15472" w:rsidRPr="00AD2F45">
        <w:rPr>
          <w:sz w:val="24"/>
          <w:szCs w:val="24"/>
        </w:rPr>
        <w:t>ivanj</w:t>
      </w:r>
      <w:r w:rsidR="00A737DD">
        <w:rPr>
          <w:sz w:val="24"/>
          <w:szCs w:val="24"/>
        </w:rPr>
        <w:t>a</w:t>
      </w:r>
      <w:r w:rsidR="00D15472" w:rsidRPr="00AD2F45">
        <w:rPr>
          <w:sz w:val="24"/>
          <w:szCs w:val="24"/>
        </w:rPr>
        <w:t xml:space="preserve"> tražbina </w:t>
      </w:r>
      <w:r w:rsidRPr="00AD2F45">
        <w:rPr>
          <w:sz w:val="24"/>
          <w:szCs w:val="24"/>
        </w:rPr>
        <w:t>od</w:t>
      </w:r>
      <w:r w:rsidR="006C3D33" w:rsidRPr="00AD2F45">
        <w:rPr>
          <w:sz w:val="24"/>
          <w:szCs w:val="24"/>
        </w:rPr>
        <w:t>r</w:t>
      </w:r>
      <w:r w:rsidRPr="00AD2F45">
        <w:rPr>
          <w:sz w:val="24"/>
          <w:szCs w:val="24"/>
        </w:rPr>
        <w:t>žanog dana</w:t>
      </w:r>
      <w:r w:rsidR="00F962EF" w:rsidRPr="00AD2F45">
        <w:rPr>
          <w:sz w:val="24"/>
          <w:szCs w:val="24"/>
        </w:rPr>
        <w:t xml:space="preserve"> </w:t>
      </w:r>
      <w:r w:rsidR="00A737DD">
        <w:rPr>
          <w:sz w:val="24"/>
          <w:szCs w:val="24"/>
        </w:rPr>
        <w:t xml:space="preserve">8.studenog </w:t>
      </w:r>
      <w:r w:rsidR="001E460F" w:rsidRPr="00AD2F45">
        <w:rPr>
          <w:sz w:val="24"/>
          <w:szCs w:val="24"/>
        </w:rPr>
        <w:t>2017.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69694E" w:rsidP="004D45C7" w:rsidR="0069694E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A737DD" w:rsidP="00A737DD" w:rsidR="00A737DD" w:rsidRPr="003262DE">
      <w:pPr>
        <w:jc w:val="both"/>
        <w:rPr>
          <w:b/>
          <w:sz w:val="24"/>
          <w:szCs w:val="24"/>
        </w:rPr>
      </w:pPr>
    </w:p>
    <w:tbl>
      <w:tblPr>
        <w:tblW w:type="pct" w:w="5291"/>
        <w:tblLook w:val="04A0" w:noVBand="1" w:noHBand="0" w:lastColumn="0" w:firstColumn="1" w:lastRow="0" w:firstRow="1"/>
      </w:tblPr>
      <w:tblGrid>
        <w:gridCol w:w="636"/>
        <w:gridCol w:w="2931"/>
        <w:gridCol w:w="1536"/>
        <w:gridCol w:w="3130"/>
        <w:gridCol w:w="1596"/>
      </w:tblGrid>
      <w:tr w:rsidTr="00AF5FEC" w:rsidR="00A737DD" w:rsidRPr="00C620EB">
        <w:trPr>
          <w:trHeight w:val="1380"/>
        </w:trPr>
        <w:tc>
          <w:tcPr>
            <w:tcW w:type="pct" w:w="3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Rbr.</w:t>
            </w:r>
          </w:p>
        </w:tc>
        <w:tc>
          <w:tcPr>
            <w:tcW w:type="pct" w:w="1491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pct" w:w="15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Sjedište / adresa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IZNOS TRAŽBINE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A.C.KOTROMANOVIĆ d.o.o.</w:t>
            </w:r>
          </w:p>
        </w:tc>
        <w:tc>
          <w:tcPr>
            <w:tcW w:type="pct" w:w="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82564933243</w:t>
            </w:r>
          </w:p>
        </w:tc>
        <w:tc>
          <w:tcPr>
            <w:tcW w:type="pct" w:w="15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zona jug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11.047,11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A.T. RUŠENJE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25304381929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Glavna ulica 30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8.625,00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ABAKUS VJEŠTAČENJA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29594838593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NIKOLE TESLE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28.062,50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ABSOLUTE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97586475497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Storžička 21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3.180,00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ACI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17195049659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M.Tita 151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51410 OPATIJA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4.336,67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ACO GRAĐEVINSKI ELEMENTI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25074288719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177,Zagreb,10000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410.308,51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ADDIKO BANK </w:t>
            </w:r>
            <w:r>
              <w:rPr>
                <w:color w:val="000000"/>
                <w:sz w:val="24"/>
                <w:szCs w:val="24"/>
              </w:rPr>
              <w:t>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14036333877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SLAVONSKA AVENIJA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814.070,09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AEDIFICIUM j.d.o.o., Dugo Selo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28801824588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Cvetkovićeva 6,Jalševec Nartski,10370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43.255,50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AGRIA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76958388708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SV. L.B. MANDIĆA 215,Karanac,31000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71.892,41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AGROKOR TRGOVINA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40715974731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Trg Dražena Petrovića 3,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7.852,93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AKMADŽIĆ MARINA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18518985367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josipa Jelačiča 39a, 21400 Supetar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1.899,75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AKMADŽIĆ ZDENKA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21989901919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J.JELAČIĆA 39A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21400 SUPETAR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36.428,74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AKORN DISTRIBUTION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47334251464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273.823,86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AKORN DISTRIBUTION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47334251464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97.115.470,00 </w:t>
            </w:r>
            <w:r>
              <w:rPr>
                <w:color w:val="000000"/>
                <w:sz w:val="24"/>
                <w:szCs w:val="24"/>
              </w:rPr>
              <w:t xml:space="preserve">- tražbina pod odgodnim uvjetom koji nastupa ako glavni dužnik ne namiri dug vjerovniku ili ako dužnik ne izvrši neku činidbu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ALD Automotive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45116797997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BETINSKA 1,VELIKO POLJE,10010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ALFA-MONT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84785689572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PRUDNIČKA CESTA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10291 PRIGORJE BRDOVEČKO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20.000,00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ALING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67349852816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Folnegovićeva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5.251,25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ALLIANZ Zagreb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23759810849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HEINZELOVA 70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13.677,13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ALTERRA GRUPA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33688144353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KUSTOŠIJANSKA ULICA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80.346,22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ALU VITRUM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14325775019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BREZOVEC ZELINSKI 5b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10382 DONJA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192.306,46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AMPLUS PICTUS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14138952609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JANKOMIR 25F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41.250,25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AQUA NAVIS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58411618728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MARDEGANIJEVA 30,PULA,52100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1.500,00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ARDOR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45824021536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AV.DUBROVNIK 15/1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9.152,27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ARFA Services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34030497273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ARIJA NOVA d.o.o., Zadar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83573049849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Put Biliga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21.370,92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ARNEG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Venezia 58,, 35010 Campo San Martino (PD),ITALY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55.755,60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ASSA  ABLOY CROATIA d.o.o.,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13933798090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Pakračka ulica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1.232,00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AUDAX d.o.o., Dugopolje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57716585491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JELAČIĆA 25 B,DUGOPOLJE,21204 DUGOPOLJE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25.066,65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GRIFON d.o.o.,Zagreb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36117467723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Koledovčina 8,Zagreb,10000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19.708,54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KLUB "SIGET",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30716520726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SIGET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52.110,47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LIM-LAK, vl. Vlado Štefanac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48226428116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MOSTANJE 35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7.635,79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PARTNER D.O.O., KOPRIVNICA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88168233460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5, KOPRIVNICA,48000 KOPRIVNICA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4.861,26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 SERVIS P.M.O. LOVRIĆ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43539611332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Matije Vlačića 79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12.485,00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AUTOFLOTA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96788157124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Savska Opatovina 42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2.711,25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AUTOGLASS SERVIS vl. Krunoslav Grivić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82301125166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Lipanjska 11a,Stari grad,21460 STARI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1.756,25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 M D d.o.o. kao upravitelj Stambene zgrade Jakova Gotovca 25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79273112873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Dobrodolska 13,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958,26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BAKANT d.o.o., Stobreć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57926997437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SLANICE 17,ŠINE-STOBREĆ,21000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36.420,53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BALAKOVIĆ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25886151381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Medulinska 20,Osijek,31000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5.150,74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BANJ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88986316674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GRAĐANSKA C. 48,ZAGREB,10000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1.535,16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BART ELEKTRONIKA d.o.o., Sisak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44760951367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DR. ANTE STARČEVIĆA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44000 SISAK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26.505,24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BAUSTOFF+METALL HRVATSKA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02041255260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Gospodarska 9,Gornji Stupnik,10250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119.815,92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BB SERVIS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68782038736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Bračka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BEL-TEL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98292179663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Biljska cesta 37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18.154,13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BERLINERLuft.Tehnika d.o.o.-veza Š-1500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40830860625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Gornjostupnička 126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9.178,41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BID KONTROLA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76516591598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Većeslava Holjevca 40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63.955,99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BIHOR d.o.o., Kunovec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25448831286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Botinovec 483II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48311 KUNOVEC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98.466,31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BILKO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18553299112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Ul.grada Vukovara 246,Zagreb,10000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24.453,75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BKS Bank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61436608168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Mljekarski trg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130.938,36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BMK INFORMATIKA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81747263316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Matije Gupca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10434 STRMEC SAMOBORSKI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25.000,00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BM-KLIVENT vlo.Boris Makar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56473980105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ILICA 325,ZAGREB,10090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1.500,00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BONUS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54101863494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ŠIBLA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6.050,00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BORNA MONT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06082290015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Stara cesta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10297 JAKOVLJE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46.742,70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BOROVAC d.o.o., Metković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90132265617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Splitska bb,Metković,20350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17.610,54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BRAMINI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61883395124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5.820,00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BRAVARIJA GRACIJANO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48621469250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ŠIŠANSKA CESTA 14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8.437,24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BRAVARIJA GRUBIŠIĆ, vl.Dubravka Grubišić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73115172933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Bogoslava Šuleka 19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22.861,94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BS MECH d.o.o.(ZIG-ZAG)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58246803389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DUBRAVA 180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3.052,72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 Automobil Import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55279328758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Bani 75,Buzin,10010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16.122,80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CENTAR BUNDEK d.o.o., Zagreb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33746159577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Ede Murtića 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3.265,00 </w:t>
            </w:r>
            <w:r w:rsidRPr="002754C2">
              <w:rPr>
                <w:color w:val="000000"/>
                <w:sz w:val="24"/>
                <w:szCs w:val="24"/>
              </w:rPr>
              <w:t xml:space="preserve">- tražbina pod odgodnim uvjetom koji nastupa ako glavni dužnik ne namiri dug vjerovniku ili ako dužnik ne izvrši neku činidbu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CENTAR SUHE GRADNJE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08836098303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IVANE LANG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3.077,11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CENTAR ZA VOZILA HRVATSKE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73294314024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ILICA 15,ZAGREB,10000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27.819,70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CETRA srl, Italy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Gilberto Pontecorvo 2/a,, 40051 Altedo (BO),ITALY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62.661,84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CMC EKOCON d.o.o., Buzet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21688419865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Sveti Ivan 3/2,Buzet,52420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1.205,73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CONDITOR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76374675207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PUT PLOKITA 51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19.000,00</w:t>
            </w:r>
            <w:r w:rsidRPr="00C620E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CONTAINEX-HANDELSGELLSCHAFT m.b.H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Strasse 14,, ..,AUSTRIJA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3.072,77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CORONA 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34557796275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Wirgesa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66.922,52</w:t>
            </w:r>
            <w:r w:rsidRPr="00C620E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CRAZY HEART j.d.o.o., vl. Josip Radoš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13497513400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Kroz Smrdečac 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3.000,38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CROM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17145318195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13.618,17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ČAROBNI TIM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17346302043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Princa Eugena Savojskog 49,Osijek,31000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3.950,00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 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72443908267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Kroz Smrdečac 27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10.000,00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D.D. FRIGO GRUPA d.o.o., Višnjevac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35066825133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Svačića 17 c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3.796,34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DALMACIJA KLIMA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42661437820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WASHINGTONOVA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3.699,81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DANFOSS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10993670080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Damira Gavrana Tomljenovića 11,CENTAR BUNDEK,10000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29.691,98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DE RIGO REFRIGERATION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GORJUPOVA ULICA 13,, .,SLOVENIJA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24.741,12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DEROSSI METALI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90670754845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VINEŽ 338/A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52220 LABIN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4.025,00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DIJAMANT-REZ d.o.o., Sesvetski Kraljevec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63932855896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SELSKA ULICA 67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124.323,14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DIMNJAK OSIJEK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93385987809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BILJSKA CESTA 66,OSIJEK,31000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4.735,73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DM-COMMERC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46725741756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V.Klaića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1.350,00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DMK SERVISI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99277549338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BILJSKA CESTA 66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2.048,00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DOMO-TRANS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39572964090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Osječka ulica 5/b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DOMOULAGANJA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28535038033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ĆIRA CARIĆA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27.032,00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DQS ZAGREB društvo s ograničenom odgovornošću za potvrđivanje sukladnosti poslovnih sustava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66002266393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Većeslava Holjevca 23, 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25.322,26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DRIM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96004393355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Kralja Petra Svačića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31511 BELJEVINA ĐURĐENOVAC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1.270,33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DUO STEP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17569225279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JUROVO 10,ŽAKANJE,47276 ŽAKANJE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11.312,49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DURAFLEX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77230090958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Ježdovečka 22 d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23.692,38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DVAKOM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86637426089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Banjavčićeva 22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13.792,07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ECCO ING d.o.o., Hotel Vestibul Palace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28671967175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Iza Vestibula 4a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2.246,00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E-KOLEKTOR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50538578553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SLAVONSKA  AVENIJA 58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21.488,23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 BAKOTA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22856786599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JOSIPA JELAČIĆA 30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7.193,43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ELECTROLUX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66577083673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SLAVONSKA  AVENIJA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2.592.642,15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53086210999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RUDARSKA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52220 LABIN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2.246,40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 CENTAR PETEK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17491977848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ETANSKA CESTA 8,IVANIĆ GRAD,10310 IVANIĆ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7.663,58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 KATANUŠIĆ vl.Zoran Katanušić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58807941535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Blajburška 65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21260 IMOTSKI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13.995,00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 OBRT DADO vl.Alenka Uranić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48596388031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S.S.Kranjčevića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1.486,50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 SERVIS - VUJEVIĆ, Knin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22348411397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TVRTKOVA 1,KNIN,23400 KNIN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1.901,27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ELEKTROKOVINA d.o.o., Hrvatski Leskovac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31397555146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STARA CESTA 32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10251 HRVATSKI LESKOVAC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75.367,61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ELEKTROMEHANIKA PODREKA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60813696263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Brajde 18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52465 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1.771,38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ELEKTROMETAL d.d.,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45669853088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FERDE RUSANA 21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86.103,95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ELEKTROMETAL d.d., BJELOVAR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45669853088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FERDE RUSANA 21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236.315,00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33129193032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Jelačića 166,Vinkovci,32100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26.817,92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ELEKTRO-TEAM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26176974494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RIJEČKA 16/A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34.479,14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EL-GRI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72662515745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Grada Mainza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7.950,00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ELI INŽENJERING d.o.o., Cavtat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75699600129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S.S.Kranjčevića 58,Cavtat,20210 CAVTAT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1.670,78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ELITE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PIAZZA DEGLI AFFARI 6,, IT-20123 MILANO,ITALY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75.577,87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ELIWELL&amp;CONTROLLI SRL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DEL INDUSTRIA 15,, 32010 PIEVE D ALPAGO (BL),ITALY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1.037,91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ELLABO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48062605125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KAMENARKA 24, ZAGREB,10010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2.533,87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ELTERM d.o.o., Komin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62485662067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Radoišće 3,Komin,10383 KOMIN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25.331,12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ELTERM vl. Vjekoslav Markovčić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24218169213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Naselje A.Hebranga 5D/II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12.536,25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EMPOR, HLADILNI 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Leskoškova 9 a,, 1000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52.490,92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ENERGO-TEHNA d.o.o., Sv.Nedjelja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86792286330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5,SVETA NEDELJA,10431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25.615,79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ENERGO-TEHNA d.o.o., Sv.Nedjelja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86792286330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5,SVETA NEDELJA,10431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10.000,00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EPTA INTERNATIONAL Kft., Hungary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Terez krt. 46,, 1066 Budapest,MAĐARSKA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3.275.225,00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ERSTE CARD CLUB D.D.-VISA BUSSINES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85941596441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FRANA FOLNEGOVIĆA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15.909,43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ERSTE FACTORING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10194059689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Lučića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39.811.288,94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 OMEGA GRADNJA društvo s ograničenom odgovornošću za usluge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96996085055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Oriovačka 17,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EUROHERC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22694857747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282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EUROKLIMA d.o.o., Goričan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91538513762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Zrinskih 2 a,GORIČAN,40324 GORIČAN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265.984,76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EUROKLIMA d.o.o., Goričan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91538513762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Zrinskih 2 a,GORIČAN,40324 GORIČAN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400.000,00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EUROLUX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Litostrojska cesta 44 a,, 1000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368.015,29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EUROMONT INTRO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46289034988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Kanalski put 20,Zagreb,10000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46.441,34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EURO-REZ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22928352798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Bjelovarska 94,Lukarišće,10370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4.758,19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EUROSTAKLO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82755591935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Bana Jelačića bb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31421 SATNICA ĐAKOVAČKA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12.125,48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EUROVENT 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79824224893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Zinke Kunc 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66.895,04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EXPLORIA d.o.o., Metković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73944066268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Ante Starčevića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224.145,42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EXTERIM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79596529276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HRVATSKE REPUBLIKE 19D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2.286,35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FARBO INTERIJERI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92990510016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hrvatskih Pavlina 13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11.493,55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FELLER d.o.o., Ivanić 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95917276599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Stjepana Gregorka 5,Ivanić Grad,10310 IVANIĆ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213.569,06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FERRUM FAGO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77885800253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BEDEMA LJUBAVI 54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10.635,00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FINAL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05173943972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PODGORAČKA 17,OSIJEK,31000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5.802,43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70,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961,08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FITTICH CH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35790026325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Ilica 143/I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13.513,94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FIVE TRADING AG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CHAMERSTRASSE 79,, 6303 ZUG,ŠVICARSKA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952.199,80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FM FRIGOTEHNIK vl.Željko Matić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22438977793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KREŠIMIRA IV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21218 SEGET DONJI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2.745,20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FOMA s.p.a., Italia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Caselle 10,, Bedizzole,ITALY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42.036,23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85828625994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80,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484,57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FRANC MONT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53489415621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Koparska 40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100.000,00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FRANKSTAHL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74438812930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CEBINI 43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64.084,64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 2000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VIALE FULVIO TESTI 125,, ..,REPUBLIKA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20.253,96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 DM vl.Josip Korić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72523313729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TRAVIČIĆI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51414 IČIĆI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27.192,63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 PLUS d.o.o., Sesvete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29619031071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Posavskog 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26.727,21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FRIGO-KOR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31190261041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MAJSTORSKA 11,ZAGREB,10000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25.353,49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FRIGO-PENĐAK j.d.o.o., vl. Mario Penđak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56712869294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Dulepska 37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10340 VRBOVEC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40.687,50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FRIŠČIĆ SERVIS j.d.o.o., Ivanec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91311178247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Rudolfa Rajtera 133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42240 IVANEC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7.841,24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FRITZ ELEKTRONIKA vl.Franko Bestulić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90128607311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Brnobići 96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52464 KAŠTELIR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GALLETTI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L. ROMAGNOLI 12/A,, 40010 BENTIVOGLIO , BOLOGNA,ITALY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10.024,91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Galletti S.p.A., Italija - za Five Trading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40010, Betivoglio, Via L.Romagnoli 12/a, Ialija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370.377,45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GE Hungary Kft.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Vaci ut. 77,, 1044 Budapest,MAĐARSKA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1.173.336,94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GEBRUDER WEISS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05216322294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JANKOMIR 25,ZAGREB,10000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15.072,75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GENERALI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10840749604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284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 xml:space="preserve">10000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15.411,17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GENERALIĆ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01298136282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JOKE KNEŽEVIĆA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21310 OMIŠ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120.459,78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GIP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39224329809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 RAVNICE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53.435,56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GORAN i ZORAN d.o.o., Solin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45716968513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Krešimira IV 73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21210 SOLIN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1.875,00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GORENJE ZAGREB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17323115409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Slavonska avenija 26/4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450.000,00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GRABAR D.O.O., VARAŽDIN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64278190908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306,VARAŽDIN,42000 VARAŽDIN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6.932,00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 NOVI VINODOLSKI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40046437733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VINODOLSKOG ZAKONA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51250 NOVI VINODOLSKI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15.308,48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Stjepana Radića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205.414,81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GRADBENA IN MONTAŽNA DELA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 Težki vodi 44 a,, 8000 Novo Mesto,SLOVENIJA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64.785,36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GRADNJA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77971360833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Ribarska 1, 31000 Osijek,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1.034.100,00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GRADSKA PLINARA KRAPINA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25884640941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FRANA GALOVIĆA 7B/II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49000 KRAPINA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128.799,58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GRADSKA PLINARA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20985255037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10.446,12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GRADSKA PLINARA ZAGREB-OPSKRBA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74364571096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3.255,57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GRAĐEVINSKI OBRT DOMUS, vl.Andrej Krijan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86237993803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V.Klaića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18.261,41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GRAFIKA GRAFOPRINT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57236264858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PODREBER 3A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4.675,00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GRAMONT DRENOVA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92608541689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SLAVKA KOVAČIĆA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GRANDIS d.o.o.,Velika Gorica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41396589417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Juraja Habdelića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6.611,21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GRUBEŠA Consultum  j.d.o.o., Sv.I.Zelina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17016303979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Vatrogasna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10380 SVETI IVAN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1.518,99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03365973101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Tuškanac 14,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999,40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GUBERAC SERVIS uslužni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32570298020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VRTNA 92,BRIJEŠĆE,31000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54.063,25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GUŠTIN d.o.o., Ozalj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15549655602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VRŠKOVAC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47280 OZALJ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5.077,72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H&amp;B INSTALACIJE POŽEGA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82888691356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HRVATSKIH BRANITELJA 73,POŽEGA,34000 POŽEGA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8.650,00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HAURDIĆ TAPETARIJA vl. Jasmin Haurdić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96988818617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A.ŠTAMPARA 49, 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13.125,00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HELP TRADE - DUBROVNIK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31971630496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STJEPANA CVIJIĆA 14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7.538,50</w:t>
            </w:r>
            <w:r w:rsidRPr="00C620E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HEP - OPSKRBA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63073332379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37,ZGAREB,10020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7.855,41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HEP ELEKTRA d.o.o.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32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123,80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46830600751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37,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4.529,19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HERMI d.o.o., Sv.Ivan Zelina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43729691578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Obrež Zelinski 51,Sv.Ivan Zelina,10380 SVETI IVAN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3.408,25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HIDROCOM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70713219811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A.Mihanovića bb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33405 PITOMAČA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28.379,44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HL Distribution Center Europe sp.z.o.o.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AL.JANA NOWAKA-JEZIORANSKIEGO 1,, 44-164 KLESZEZOW, POLJSKA,POLJSKA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2.471,55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HOK OSIGURANJE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00432869176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Capraška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762.056,69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HOKKAIDO 1000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60227027406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ZAVRTNICA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6.784,00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HOTEL OSIJEK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58839546584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Šamačka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3.560,00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HP - Hrvatska pošta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Jurišićeva 13,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3.233,33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HRVATSKA BANKA ZA OBNOVU I RAZVITAK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26702280390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Strossmayerov trg 9, 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29.301.767,95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Prisavlje 3,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13.216,40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HRVATSKA STRUČNA UDRUGA ZA PLIN,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07359925707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ŠUBIĆEVA 29,ZAGREB,10000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1.375,00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45.081,37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HRVATSKI TELEKOM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Roberta Frangeša Mihanovića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2.084,92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91547293790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Kopernikova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HYGIA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20362328606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Kopernikova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4.093,75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I.F. INTERFRIGO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Liminjanska 96,, 6320 Portorož,SLOVENIJA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270.888,20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i4next leasing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05273526923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Metalčeva 5/VII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IDE KLIMA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38588522971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VITOMIRA ŠIROLE PAJE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52.454,22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IDEALAN STIL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16883820557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Marinci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49.387,04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IDM-GRADNJA d.o.o., Našice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80649357684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V.Nazora 39,Našice,34500 NAŠICE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7.176,71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IMC INŽENJERING-SERVIS I MONTAŽA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71785710948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Rubeši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51215 KASTAV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15.370,00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196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IMP CRPKE-ZAGREB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32695935393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JOSIPA SEISSELA 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44.868,75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IMP TERMOTEHNIKA REGULACIJA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77802735473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Sajmišna cesta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121.821,18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INA INDUSTRIJA NAFTE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27759560625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VEĆESLAVA HOLJEVCA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114.420,61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INA INDUSTRIJA NAFTE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27759560625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VEĆESLAVA HOLJEVCA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291.446,00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INCOLD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VIALE A. GRANDI 7,  </w:t>
            </w:r>
            <w:r w:rsidRPr="00C620EB">
              <w:rPr>
                <w:color w:val="000000"/>
                <w:sz w:val="24"/>
                <w:szCs w:val="24"/>
              </w:rPr>
              <w:t>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200.639,31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ING ATEST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21777333810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Hrvatske mornarice 1A,Split,21000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18.168,75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INSPEKT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24609583524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Dubrovnik 15,Zagrebački velesajam, paviljon 34 a,10020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45.215,33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INSPEKT-ING 1 d.o.o.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68998842172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54.177,01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INSTALACIJSKI SUSTAVI FIŠTREK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45913546403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JEZERSKI PUT 28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42240 IVANEC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6.687,50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INSTALACIJSKI SUSTAVI ŠURKALOVIĆ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24041552431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MIROSLAVA KRLEŽE 34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33000 VIROVITICA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108.483,42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INSTRUKTAŽNI CENTAR, Križevci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24632315791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Franje Račkog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48260 KRIŽEVCI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2.267,50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INTERFRIGO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Delle industrie 3,, 33074 Fontanafredda (PN),ITALY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169.591,77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INTERSPORT H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87301734795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Posavskog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217.510,00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INTERUTILIS d.o.o., Šibenik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97752068672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Meštrovića 9A,Šibenik,22000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5.661,81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IPC d.o.o., Čakovec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96029153234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MIHOVLJANSKA 72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54.085,31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ISKRAEMECO Sarajevo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Hifzi Bjelevca 13,, 71000 SARAJEVO,BOSNA I HERCEGOVINA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38.122,31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ISTRABENZ PLINI d.o.o., Bakar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98426608580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Pristanište Podbok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51222 BAKAR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7.488,56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ITALSERRANDE ROLOVRATA PROIZV.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12974080059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cesta 30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65.035,25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ITRON Ganz Meter Company Ltd.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Tancsics Mihaly u. 11,, H-2101 Godollo, p.o.b. 396,MAĐARSKA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526.367,94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IZO-ING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61842729505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Vulišinec 2 E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42250 LEPOGLAVA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JADRANSKI LUKSUZNI HOTELI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22797775374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Masarykov put 20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62.387,50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JADROLINIJA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38453148181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RIVA 16, P.P. 123 ,RIJEKA,51000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3.088,46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JAVNI BILJEŽNIK - ANICA HUKELJ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57556630385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Ul.Matije Mrazovića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6.083,00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JAVNI BILJEŽNIK - JOŽICA RUŽDJAK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23556614682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KNEZA VIŠESLAVA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3.588,10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VINJE 109,, ..,SLOVENIJA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162.236,81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JOLLY AUTO LINE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17898328148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ANTE ŠUPUKA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3.418,88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JUREN GAMMA d.o.o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10093201268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Jelengradska 4,IVANIĆ GARD,10310 IVANIĆ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18.188,75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JVC PROFESSIONAL EUROPE LTD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GRUENER WEG 10,, ..,REPUBLIKA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20.694,43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KAMENIČKI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21295124407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ČAVIĆA 1A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9.311,82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KAMGRAD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89931241548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JOSIPA LONČARA 1H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609.340,77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KA-MONT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75117249017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JONKEA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KARIĆ AUTOMOBILI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76458124064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ŠARENGRADSKA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1.323,01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KARIKA KLIMATIZACIJA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29858360199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Pojišanska 4,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32.555,06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KAR-MAT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52650063331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Dravska 59,Strahoninec,40000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6.153,00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KELAVA I SINOVI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39247891091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Glogovečka 5/d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1.487,50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KentBank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73656725926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1,.ZAGREB,10000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731.097,05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KentBank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73656725926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GUNDULIĆEVA 1,.ZAGREB,10000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1.050.354,04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KIN.SI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Naselje heroja Maroka 17,, 8290 Sevnica,REPUBLIKA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8.933,59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KLEMM SIGURNOST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35596498125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Drage Gervaisa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99.037,42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KLIMAOPREMA d.d., Samobor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34383404032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GRADNA 78A,SAMOBOR,10430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265.447,47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KLIMATIZACIJA ŠMELCER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Zgornje Pirniče 124,, 1215 MEDVODE,SLOVENIJA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15.981,39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KOMUNALNO TRGOVAČKO DRUŠTVO IVANJ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97741129364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VINODOLSKOG ZAKONA 5,P.P.88,51250 NOVI VINODOLSKI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1.057,68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KONE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15526597734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cesta 145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109.291,06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KONOS CONSTRUCTION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55858475794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Ventilatorska 24, 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806.951,74 </w:t>
            </w:r>
            <w:r>
              <w:rPr>
                <w:color w:val="000000"/>
                <w:sz w:val="24"/>
                <w:szCs w:val="24"/>
              </w:rPr>
              <w:t xml:space="preserve">- tražbina pod odgodnim uvjetom koji nastupa ako glavni dužnik ne namiri dug vjerovniku ili ako dužnik ne </w:t>
            </w:r>
            <w:r>
              <w:rPr>
                <w:color w:val="000000"/>
                <w:sz w:val="24"/>
                <w:szCs w:val="24"/>
              </w:rPr>
              <w:lastRenderedPageBreak/>
              <w:t>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KONT d.o.o., Dubrovnik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78248864531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GORNJA ČIBAČA 14A,MLINI 3,20207 MLINI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2.261,20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KONZUM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ČAVIĆA 1A,ZAGREB,10000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157.647,51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KORONA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47284877201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GIUSEPPEA VERDIA 23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51410 OPATIJA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20.387,50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KO-SA uslužni obrt, vl.Ivica Sarić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74003330104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Sv.L.B.Mandića 48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69.204,03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KOUDAI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10019959430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Matije Gupca 120,Pojatno,10294 DONJA PUŠĆA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KREDITNA BANKA ZAGREB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70663193635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UL.GRADA VUKOVARA 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557,82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KROLID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77061493317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Prigorska 68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48260 KRIŽEVCI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318.560,00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KUĆA ZA ODMOR KNEŽEVIĆ,VL.IVAN KNEŽEVIĆ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48126916380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GORAVA 34,DONJE OBULJENO,20236 MOKOŠICA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3.240,00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KUEHNE &amp; NAGEL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81210206592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J. LONČARA 9,ZAGREB,10090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6.726,43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KVB, vl. Dominik Guliš, Sv.Nedjelja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58222781442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Dekanići 58,Kerestinec,10431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511.415,10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LEDO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87955947581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Čavića 1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360.139,91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LEGURA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56561000993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J.Kozarca 42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24.522,44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LIBERTAS RIXOS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17023134211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Liechtensteinov put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15.365,88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LIBERTAS RIXOS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17023134211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Liechtensteinov put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15.500,00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LIMARIJA VOLDIN - OBRT, vl. JOSIP VOLDIN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92833399132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Dore Pejačević 17,Petrijevci,31208 PETRIJEVCI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20.603,68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LIPAPROMET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27060811148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220 a,Zagreb,10000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25.543,49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LIQUIDUS PROJEKTI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75859615701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Banjavčićeva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144.048,68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L-KOP d.o.o., vl.Ante Latković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16228701072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Kneza Mitimira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21311 STOBREĆ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2.835,81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LOUD &amp; LOUDER d.o.o. Beograd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SIMINA 10 a,, 11000 BEOGRAD,SRBIJA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21.212,88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L-PROFIL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84879092676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BARANJSKE BRIGADE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31326 DARDA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2.118,06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LUX OBRT vl.Luka Šibalić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21326542885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Josipa Runjanina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10.116,25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M.K.KLIMA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29374354423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SV.KLARE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11.250,00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MAČEK TVORNICA VIJAKA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48633701387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OGRIZOVIĆEVA 41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81.314,44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MAGURO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75560023090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Savska cesta 182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6.779,90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MAJDAK PROJEKTI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56540517575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Sveta Marija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53291 NOVALJA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28.502,92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MANTIS d.o.o., Kemij.čišć.parnih i t.p.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41274793973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Varaždinska 51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6.500,00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MANU - kreativna radionica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42147938288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Bauerova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1.125,00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MARJAN AUTO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73749851633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Matice Hrvatske 15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1.658,50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MARK-OBRT, vl.Marko Škorić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11501717692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Gundulića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12.376,70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MARPA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82194466172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I.B.MAŽURANIĆ 70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10.201,25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MASSA d.o.o. za građevinarstvo, trgovinu i usluge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22830417662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MATEL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11899215110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Magazinska 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11.477,41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MB-USLUGE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25694208916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Selčinska 22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8.951,47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MD PROFIL d.o.o., Đakovo-veza Š-7176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55786870275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ZONA BB, Đakovo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1.178,01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Mens korman Grupa d.o.o., Bapska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04436522142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A.Šenoe 6,Bapska,32235 BAPSKA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1.184,17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MERC &amp; DUJMOVIĆ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99856125569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KARLOVAČKA ULICA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8.548,13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MERCATOR - H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10045107278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Posavskog 5, 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226.348,00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MERCATOR-Poslovni sistem MERCATOR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Dunajska cesta 107,, 1001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87.478,85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MERCATOR-Poslovni sistem MERCATOR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Dunajska cesta 107,, 1001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7.156.016,41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MERCEDES-BENZ Leasing Hrvatska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17080997510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Kovinska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9.318,59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MESSER Croatia Plin d.o.o., Zaprešić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32179081874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100.117,93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 BENETON d.o.o., Sv.Križ Začretje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95559473876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Kukuljevića Sakcinskog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49223 SVETI KRIŽ ZAČRETJE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9.295,23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METALAC-SEVER vl.Stjepan Sever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76337815204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Cerik 39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10340 VRBOVEC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4.135,00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METALOPLAST vl.Stjepan Pejak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80520708489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KAČIĆEVA 19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2.057,93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METALPROM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76147579166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SVETONEDELJSKA 19A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80.182,26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METAL-TRGOVINA-FILKO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24235944240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MARŠALA TITA 121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25.401,75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METRONET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23269006802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269 D,ZAGREB,10020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4.276,04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METRONIK  SUSTAVI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07734962300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Škorpikova 14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40.430,00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MIJAKS-M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Mokrška ulica 16c,,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270.892,87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MILOC d.o.o.,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78512182254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ANTUNA MIHANOVIĆA 13B,BJELOVAR,43000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 xml:space="preserve">9.273,74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291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MI-MONT d.o.o., Čakovec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71092544125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P. PRERADOVIĆA 6,ČAKOVEC,40000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3.077,93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MINISTARSTVO FINANCIJA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Katančićeva 5,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803.611,19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MITSUBISHI ELECTRIC (CLIMAVENETA)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L.SEITZ 47,, TREVISO,ITALY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184.613,97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MITSUBISHI ELECTRIC (CLIMAVENETA)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L.SEITZ 47,, TREVISO,ITALY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1.165.241,38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MONDEL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Viale dell Artigianato 381,, 35047 Solesino, Padova,ITALY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150.317,06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MONOMEDIA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18296411226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STINICE 12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44.848,23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MONTIZO j.d.o.o., A.Šangulin,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99468912550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Kostanjevec 36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6.024,21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MONTMONTAŽA-MKG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01940725059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Šestića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221.994,04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MORULA d.o.o., Podstrana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88833097372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SV.FLORIJANA 46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21204 DUGOPOLJE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1.991,25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MPR Obrt, vl.Željko Mališ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24206274466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Preseka Petrovka 35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49234 PETROVSKO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3.076,25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M-PROFIL d.o.o. u stečaju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02586214731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PRILAZ DR. FRANJE TUĐMANA 11,ZABOK,49210 ZABOK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760.000,00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M-S.V.A. INŽENJERING d.o.o., Karlovac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41252430234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Banija 99,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27.933,82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NAJAM RIWAL d.o.o., Dugo Selo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97446189704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Bjelovarska 51,LUKARIŠĆE,10370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12.331,99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NENO INSTALACIJE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45717704785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Ljudevita Gaja 45,Donje Ladanje,42243 MARUŠEVEC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3.279,76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NOBL TRUCKS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43754347093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OD FONTANE 3,DUBROVNIK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12.200,00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NOVO-SYSTEMS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97213196638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Josipa Lončara bb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14.480,00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NUOVA IMAS s.r.l., Italy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Roma 163,, 31020 San Zenone Ezz.,ITALY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22.668,79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PLAMENKO vl.Zlatko Alerić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15499646450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Šandora Petefija 147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32.137,50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SPAS vl.Saša Lančić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15161124464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Dobrilina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7.470,00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TINA vl.Valentina Šimunić-Premerl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39134800330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Stella Maris 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52470 UMAG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114.549,07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ZA PRIJEVOZ vl. NEDJELJKO TEŠIJA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63318738680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Sestara Karmelićanki 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3.250,00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za prod., ugrad.i održ.-KLARIĆ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00317161057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SRNEGLA 18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41.924,37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 za usl.i trg.DANDY, vl.M.Marković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39998493498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2.200,00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ODA MONT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77835201723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Maksimirska 129/5,Zagreb,10000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1.600,00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ODVJ.DRUŠTVO GJURGJAN &amp; ŠRIBAR RADIĆ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78342040305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Dalmatinska 12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41.667,46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ODVJETNIČKO DRUŠTVO BORIĆ &amp; TOŠ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73065460190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34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6.149,94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OMBLAMAR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66021941616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Trogirska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6.250,00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OMNINO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56679323824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Savski gaj IX. put 2a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6.236,25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ORCUS HILT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72418555772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Buzdohanj 127 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51219 ČAVLE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106.210,79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ORIOELEKTRO vl.Leonardo Orešković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92296950753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A. Cesarca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35250 ORIOVAC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7.044,13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OSCARTIELLE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bOFFALORA 1/A,, 24048 TREVIOLO,ITALY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7.813,78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OTP BANKA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br/>
              <w:t>52508873833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SVETE STOŠIJE ,ZADAR,23000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8.970,79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OTP BANKA DD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br/>
              <w:t>52508873833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SVETE STOŠIJE ,ZADAR,23000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1.059.531,36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OTPREMNIK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05688683046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VODOVODNA 20A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275.902,87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OZONE PLUS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83769358350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Karlovačka cesta 4/J,Zagreb,10000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18.704,74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P.A.M. STIL, vl.Marijo Pušić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23288433577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K.Š.Đalskog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10.000,00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PALK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50925763209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MREŽNIČKA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4.800,13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PANASONIC MARKETING EUROPE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Thamova 289/1,, Praha,ČEŠKA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334.612,41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PANTER Europa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77784551961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Marina Kneževića 25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20236 MOKOŠICA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4.177,16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PANTERA 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99673085672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Gračanska cesta 227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4.424,13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PASTOR TVA d.d., Bestovje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17140959007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Novačka cesta 2,Rakitje,10437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31.166,36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PAVO-PROMET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70565662783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MASARYKOVA 15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87.807,86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PBP 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46246469773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Pirovec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122.717,00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PBZ Card d.o.o  AMERICAN EXPRESS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28495895537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44,ZAGREB,10000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8.133,36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PELAGIUS NOVIGRAD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38031114374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Candida travagina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52466 NOVIGRAD (CITTANOV)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28.766,97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PEMO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36390325978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Vukovarska 26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24.321,80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PERSPEKTIVA GRUPA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49991693001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Av.Većeslava Holjevca 27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44.473,48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PET-IT-DUO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36793406433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Teslina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2.366,00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d.o.o., BEOGRAD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Partizanske avijacije 28,,11000 BEOGRAD-NOVI BEOGRAD,SRBIJA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131.052,99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d.o.o., SARAJEVO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RAJLOVAČKA BB,, SARAJEVO,BOSNA I HERCEGOVINA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19.407,65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d.o.o., SLOVENIJA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Tržaška cesta 39,, MARIBOR,SLOVENIJA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1.075.608,36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NEKRETNINE d.o.o., Zgb.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30512190648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278.840,59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PET-PROM NEKRETNINE d.o.o., Zgb.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30512190648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97.115.470,00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ŠIMIĆ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65597659786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KORANSKA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17.702,00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PETREKOVIĆ Uslužni obrt, vl. K. Majcan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00763282523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Nikole Mikca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44000 SISAK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4.021,33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PETROKOV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42599613313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MRKŠINA 52 d,Sveta Klara,10000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199.920,50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PETROL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75550985023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Oreškovićeva 6/h,Zagreb Sloboština,10010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41.018,11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PEVEC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73660371074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SAVSLA CESTA 84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68.918,00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PHILIPS ROMANIA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Str. Barbu Vacarescu nr.301-311 ,,HU26911759 020276 BUCURESTI,RUMUNJSKA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738.746,89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PINOKIO vl. Elvis Čepek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11309190106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Milana Rešetara 22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32.125,00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PIPELIFE CIJEVNI SUSTAVI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12257815953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Prosinačka 7,Kerestinec,10431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1.443.693,52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PIREKO d.o.o., Oroslavlje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88078264306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MILANA PRPIĆA 115 a,OROSLAVLJE,49243 OROSLAVJE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66.151,35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PIS POSLOVNO INFORMATIČKI </w:t>
            </w:r>
            <w:r w:rsidRPr="00C620EB">
              <w:rPr>
                <w:color w:val="000000"/>
                <w:sz w:val="24"/>
                <w:szCs w:val="24"/>
              </w:rPr>
              <w:lastRenderedPageBreak/>
              <w:t>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78839398048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Vitezovićeva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5.850,93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PLAN d.o.o., Slatina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14840342037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Matije Gupca 159, Slatina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16.970,00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PMB TEHNIČKA ZAŠTITA Vl. Marko Butorac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54480213731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PRILESJE 28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52.813,92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POLYPLASTIC acrylic solutions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Vlaardingweg 98,, 3044 CK Rotterdam,NIZOZEMSKA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1.200,62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PORSCHE LEASING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90275854576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VELIMIRA ŠKORPIKA 21,ZAGREB,10090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PORTAdizajn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13828914049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Šibla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4.343,92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POSLOVNI PARK VIROVITICA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03136769948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Trga bana Josipa Jelačića 21/3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33000 VIROVITICA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8.930,57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PricewaterhouseCoopers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81744835353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kneza Ljudevita Posavskog 31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108.750,00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PRIJEVOZI STOJANOVIĆ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70127755603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ANTUNA ŠOLJANA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PRIJEVOZNIČKI OBRT BORISLAV DEUR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12977295498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Splitska 29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4.500,00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PRIMORCI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21611416951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grada Vukovara 239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25.040,90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PRINT STUDIO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25170721692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ZAVRTNICA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52.132,61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Privredna banka Zagreb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02535697732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Zagreb, Radnička cesta 50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1.382.217,01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 AUTOMATIKA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87357644223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PUT KAMENJAKA 18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8.536,25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PRO.KOP, vl.Alberto Petrović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74095647042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DONJI BANOVEC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48000 KOPRIVNICA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39.560,81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PROFI BAUCENTAR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61095212969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Petra Preradovića 212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31400 ĐAKOVO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15.130,16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PROFI-AL-obrt vl.Dubravko Šaban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43661159989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MIKULINCI 4A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10.379,58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PROFIL-ISOLATION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10001972839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dr.Franje Tuđmana 144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21212 KAŠTEL SUĆURAC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6.263,95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PROJEKTGRADNJA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19659143269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Vrbska ulica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35207 GORNJA VRBA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66.055,66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PROJEKTGRADNJA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19659143269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Vrbska ulica 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35207 GORNJA VRBA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6.828.399,07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PROMET GRAĐENJE d.o.o., Požega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37123159229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Industrijska 28, Požega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11.248,39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PROMMING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03195007039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Dr.Ivana Novaka 48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9.165,13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PROTUPOŽARNI SISTEMI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41959064215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Braće Vajs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10.395,30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PTP-ZAPREŠIĆ d.o.o., Zaprešić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13388634586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ILIJE GREGORIĆA 20,ZAPREŠIĆ,10290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11.840,17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R.B.S.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64281565380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VLADIMIRA NAZORA 33A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51260 CRIKVENICA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2.956,64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RADMAN GRUPA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65160168936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Nova cesta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10434 STRMEC SAMOBORSKI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3.188,21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RAJIĆ USLUGE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25786347840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Oporovečki vinogradi 58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92.249,16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RAVAGO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17735843108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KREŠE GOLIKA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RECORTEX GRUPA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65988008881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Kupinečka 34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35.041,71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REFLEX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40903703652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Petrovaradinska 5-5A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REHAK USLUGE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78489520015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KAMENARKA 28E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6E4114">
              <w:rPr>
                <w:color w:val="000000"/>
                <w:sz w:val="24"/>
                <w:szCs w:val="24"/>
              </w:rPr>
              <w:t>28.996,67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REMIS Hungary Kft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Angyalka u. 1/A 2,, H-2030,MAĐARSKA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1.204,04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RENA-PROM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62753962184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Podgaj 32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15.000,00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RETON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LJERKE ŠRAM 22,ZAGREB,10000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2.500,00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RIDIS d.o.o.,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18829765742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Vukovarska 21,NEDEFINIRANO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72.852,09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388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RIGIPS AUSTRIA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Unterkainisch 24,, A-8990 Bad Aussee,AUSTRIJA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13.914,69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RIGO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11258234686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SVILAJSKA 14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2.837,50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ROOMS TESSA - ROMAC BOŽANA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38795270981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Ivana Gundulića 22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2.700,00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ROTO ULAGANJA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28189962659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TOME STRIŽIĆA 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27.576,55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ROTOMETAL 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42362921136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Svetonedeljska 19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7.642,63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RUS RIJEČKI USLUŽNI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89570662388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Andrije Medulića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9.625,74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 BIŠĆAN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14814013239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PODVOŽIĆ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47250 DUGA RESA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41.697,71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SAFIR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33548604975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HORVAĆANSKA 17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10.155,87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SAMOBORKA d.d.,Samobor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53149109818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32/A,SAMOBOR,10430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16.011,64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SANITAT DUBROVNIK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99080716453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Marka Marojice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1.390,00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SANKOVIĆI vl.Zdravko Bulum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50777061064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Jeovci 33/2,Metković,20350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14.352,44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Sberbank BH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Sarajevo, Ulica Fra Anđela Zvizdovića 1, BiH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7.822.609,26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SBS spa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Via Circonvallazione ,, 28010 MIASINO,ITALY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10.777,93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SBT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31770065778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Bani 75,Buzin,10010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30.813,73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SCHRACK SECONET AG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Eibesbrunnergasse 18,, Vienna,AUSTRIJA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99.186,35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SCH-SCHACHERMAYER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96769806716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46.540,65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SCH-SCHACHERMAYER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96769806716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67.210,00 </w:t>
            </w:r>
            <w:r>
              <w:rPr>
                <w:color w:val="000000"/>
                <w:sz w:val="24"/>
                <w:szCs w:val="24"/>
              </w:rPr>
              <w:t xml:space="preserve">- tražbina pod odgodnim uvjetom koji nastupa ako glavni dužnik ne namiri dug </w:t>
            </w:r>
            <w:r>
              <w:rPr>
                <w:color w:val="000000"/>
                <w:sz w:val="24"/>
                <w:szCs w:val="24"/>
              </w:rPr>
              <w:lastRenderedPageBreak/>
              <w:t>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SERVIS KUĆANSKIH APARATA, FRIGO,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28731811008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KRALJA ZVONIMIRA 54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35420 STARO PETROVO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9.513,39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SIGNON informacijske tehnologije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82350572589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Hirčeva 10,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5.162,50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SIKA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19934019379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PUŠKARIĆEVA 77a,LUČKO,ZAGREB,10250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4.905,10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SMART SERVICE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45613785734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36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5.249,10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SMIT COMMERCE d.o.o., Gornji Stupnik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95243482140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GORNJOSTUPNIČKA 9B,STUPNIK,10255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7.201,72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SOLARVENTPROJEKT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35260472725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Babukićeva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35.000,00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SOLIUM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92590810053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Lastovska 64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1.703,00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SPAN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19680551758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KOTURAŠKA 47,ZAGREB,10000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2.938,78</w:t>
            </w:r>
            <w:r w:rsidRPr="00C620E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SPEC.ORD.MEDIC.RADA dr.J.Božin-Juračić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47637657078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Ive Marinkovića 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1.155,00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SPECIJALISTIČKA ORDINACIJA medicine rada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53687162111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Baštijanova 52,Zagreb,10000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1.848,20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SPECIJALNA OPREMA - LUČKO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35577665151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DOLENICA 20,ZAGREB - LUČKO,10250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1.112,50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SRUK ELEKTRON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78980146558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MLJEKARSKA 17,ZAGREB,10000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22.359,92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ST.S. CENTAROPREMA d.o.o.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64813555114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LOŠINJSKA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1.223,01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Staklarski obrt STAKLO-KNIN vl.Ivo Galić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99534151521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MASLENIČKA 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22300 KNIN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1.010,00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STAKLO KONSTRUKT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00583674900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Remetska cesta 7/a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1.125,00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STILGLAS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32934826935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Gradek 16 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23.104,58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STP podopolagačke usluge,vl.SAŠA TUS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52840337884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ČAVJA 41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51219 ČAVLE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3.213,75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STRENUUS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58736975910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49250 ZLATAR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53.603,75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STROJOPROMET -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97994010225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6,ŠENKOVEC,10292 ŠENKOVEC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46.223,78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STROPING-Obrt za gradit.i trg.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56912962882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Alojzije Stepinca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21238 OTOK (DALMACIJA)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5.465,40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STRUCTURA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53433018409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Mirogojska 3,Sivica,40317 PODTUREN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1.800,00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SUMA OBRT ZA USLUGE GRAĐEV.STROJEVIMA,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44013717247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Luke Botića 25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19.512,69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SYSTEMA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Via ASntonio Ceccon 3,</w:t>
            </w:r>
            <w:r w:rsidRPr="00C620EB">
              <w:rPr>
                <w:color w:val="000000"/>
                <w:sz w:val="24"/>
                <w:szCs w:val="24"/>
              </w:rPr>
              <w:t xml:space="preserve"> 35010 Loreggia,ITALY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24.838,38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ŠAH-MAT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87005778113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ŽUPANJSKA 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15.098,09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ŠEGONMONT vl.Josip Šegon, Motovun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12220205593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Borgo 43,Motovun,52424 MOTOVUN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4.359,60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ŠKALAC INSTALACIJE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08928113307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Bistrec 45,Lug Samoborski,10432 BREGANA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8.198,46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ŠOTI MARIJA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91154709527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Riviera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20207 MLINI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10.500,00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ŠPINA d.o.o., Poreč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74884350149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M. VLAŠIĆA 43A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52440 POREČ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29.925,00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ŠTASNI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96874956915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SAMOBORSKA 294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15.786,58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 i Z  OBRT, vl.TONKO ĆALUŠIĆ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52848976886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HVARSKA 6,ZADAR,23000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TAPETARIJA  DJURIĆ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26133048528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Hrvatsko proljeće 123,Ribnica,10415 NOVO ČIČE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7.242,50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TEHNIČAR COPYSERVIS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51390945090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Kranjčevićeva 25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3.550,76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TEHNIČKE INSTALACIJE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93832919757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Kijevska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62.590,02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TEHNIKA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73037001250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UL.GRADA VUKOVARA 274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3.828.648,08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TEHNO SERVIS vl. Matej Cerić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17390008295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OSJEČKA 1A,JOSIPOVAC,31000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1.477,84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TEHNOGUMA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38867318377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OBRTNIČKA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4.674,04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TEHNOKOR-PROJEKT d.o.o., Nemec,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84623842087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Maksimirska 96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9.175,00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TEHNOZAVOD-MARUŠIĆ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21926472791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XIII Podbrežje 26,KAJZERICA,10020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26.130,00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TEKNODOR Instanbul Turska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Tepeuren Mahallesi ITOSP 4,, Istanbul,TURSKA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8.382,19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TELUR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64720212310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DUBRAVKIN TRG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26.606,46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TEPIH CENTAR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82118227192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Avenija Dubrovnik 15,ZAGREB,10020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25.559,27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TERMAG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23906639896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KVARNERSKA CESTA 35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51211 MATULJI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2.100,71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48671346974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UL. GRADA VUKOVARA 72,ZAGREB,10000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1.762,08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TERMOKOL INSTALACIJE vl. Ivan Kološa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92575932107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Zavrtnica 3,OGULINEC,10417 BUŠEVEC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1.370,84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TERMOLAKIRERSKA RADIONA VIDOVIĆ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25172552599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Lazinska 35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1.175,00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TERMOMONT vl.Danijel Hunjadi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37945832036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Dubrava 41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2.743,75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TERMONT OBRT vl.Boris Goljevšček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09179289209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Jadarska 10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64.939,75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TERMOSOFT- I.R. montaža uređ.za grijanje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70060417314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ZAGORSKA 23,GRABOVAC,31325 ČEMINAC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16.876,62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TIM NOVAK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42404861700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ŠKORPIKOVA 2A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28.029,09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TISAK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75917721668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SLAVONSKA  AVENIJA 11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57.844,00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TOPLI DOM d.o.o.,vl.Petar Čosić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51398296151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30. Svibnja 1990 39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1.102,72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TOXIKON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76634179949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Karlovačka cesta 119 d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21.250,00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TPZ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68119083236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NOVOSELSKA 25,ZAGREB,10000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124.066,39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TRGOMETAL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26261409086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Gorica 11 b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52341 ŽMINJ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8.375,00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TRIGLAV OSIGURANJE 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29743547503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Antuna Heinza 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636,45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TROMONT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30461667075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DRAČEVAC 11,SPLIT,21000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7.317,60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TROX TECHNIK AUSTRIA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WIEN ,, A-1220WIEN,AUSTRALIJA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49.723,05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UG.OBRT "MAKI"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17422226622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BUDAČKA 200,GOSPIĆ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1.236,00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35541129347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GORNJA DRAGA 40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51260 CRIKVENICA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4.982,50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UKRAS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55269070381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Sv.L.B.Mandića 111 p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12.972,12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UniCredit Leasing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18736141210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Heinzelova 33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UNIQA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75665455333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Planinska 13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8.884,07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UP LIFTS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00866998010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184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28.622,19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URED 2D d.o.o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90909314875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Mlinovi 7a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59.905,29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Ured osl.inž.geodezije vl.Goran Kopljar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41477812195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Sunekova 195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4.000,00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URED OVL.ARHIT. vl.Ksenija Brlobašić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78884279557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Dugoselska cesta 41,Sesvete,10361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4.500,00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UTVRDA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53622674785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P.Svačića 37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2.150,11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VATRO-PROMET, društvo s ograničenom odgovornošću za usluge, trgovinu i uvoz-izvoz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57189591567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HORVATOVA 82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32.880,88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VB LEASING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55525619967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HORVATOVA 82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11.808,61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VELEKEM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62347407589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ULICA KNEZA LJ.POSAVSKOG 13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29.486,25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VELPRO-CENTAR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46660800468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Čavića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472.360,83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VELTEH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63291092454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LANIŠTE 9 E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7.200,00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VENTILACIJSKI SISTEMI MIKEC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16277651179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Vrtna 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40324 GORIČAN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300.911,30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VERLAG DASHOFER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92176483054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DRAŠKOVIĆEVA 49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1.735,68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VE-TRGO 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81457592651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BUKOVAČKA 23,ZAGREB,10000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1.956,56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VIDIKOM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86696758078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Heinzelova 60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5.487,50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VIESSMANN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57545045005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DR.LUJE NALETILIĆA 29,ZAGREB,10020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61.450,75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VIP NET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Vrtni put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46.426,30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VIZOR d.o.o.,Varaždin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28579840610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Koprivnička 1,Varaždin,42000 VARAŽDIN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12.984,00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35512328675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VUČANSKA 16 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677.694,81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VODOELEKTRO,obrt za uslu vl.Hrvoje Sučić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53096051144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Eugena Kvaternika 20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1.150,00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VODOINSTAL.I PLINOINSTAL.OBRT TERMO RAJ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85954022385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V.Raduša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11.704,00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VODOLIMARIJA GRGEC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07690631507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Dvojkovićev Put 5/a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193.121,89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VODOOPSKRBA I ODVODNJA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83416546499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Folnegovićeva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15.302,82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VODOS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13046742847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Marijana Matijaševića 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31205 ALJMAŠ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136.615,22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VODOSKOK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34134218058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ČULINEČKA CESTA 221C,ZAGREB,10040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76.395,58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VUJIĆ 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39983264752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Veleniki 38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52440 POREČ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18.870,34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VULKAL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90439696130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SAMOBORSKA C. 310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54.316,29 </w:t>
            </w:r>
          </w:p>
        </w:tc>
      </w:tr>
      <w:tr w:rsidTr="00AF5FEC" w:rsidR="00A737DD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VULKAL d.o.o., Zagreb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90439696130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SAMOBORSKA C. 310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225.560,00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WISINTIN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92585813519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Bibići 50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52342 SVETVINČENAT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6.825,00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WURTH  HRVATSKA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52641439848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FRANJE LUČIĆA 23/III 23/II,ZAGREB,10000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336,45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ZABAVICA 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47900065553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Vladimira Gortana 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57.930,93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BANKA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BANA J.JELAČIĆA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5.559.333,69 </w:t>
            </w:r>
          </w:p>
        </w:tc>
      </w:tr>
      <w:tr w:rsidTr="00AF5FEC" w:rsidR="00A737DD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lastRenderedPageBreak/>
              <w:t>498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ZAGREBAČKA BANKA DD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TRG BANA J.JELAČIĆA 10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11.827.645,04 </w:t>
            </w:r>
            <w:r>
              <w:rPr>
                <w:color w:val="000000"/>
                <w:sz w:val="24"/>
                <w:szCs w:val="24"/>
              </w:rPr>
              <w:t>- tražbina pod odgodnim uvjetom koji nastupa ako glavni dužnik ne namiri dug vjerovniku ili ako dužnik ne izvrši neku činidbu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ZAGREBAČKI HOLDING d.o.o. - PODRUŽNICA ČISTOĆA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RADNIČKA CESTA 82,ZAGREB,10000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17.832,38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ZAGREBAČKI MAMUT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74316143482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Ljubljanska avenija 18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8.213,08 </w:t>
            </w:r>
          </w:p>
        </w:tc>
      </w:tr>
      <w:tr w:rsidTr="00AF5FEC" w:rsidR="00A737DD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ZAGREB-BETON D.O.O., SESV. KRALJEVEC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90475183197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STROJARSKA BB ,SESV. KRALJEVEC,10361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6.496,00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ZAVOD ZA INTEGRALNU KONTROLU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51028550278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Maksimirska 57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6.750,00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ZB-MIS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27683827693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Goričanski odvojak 21 a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20.734,20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ZG-MONT, OBRT ZA USLUGE,UGOST.I TRG.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96736087374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1.Petruševec IV.odvojak 99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11.518,35 </w:t>
            </w:r>
          </w:p>
        </w:tc>
      </w:tr>
      <w:tr w:rsidTr="00AF5FEC" w:rsidR="00A737DD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ZONA ZAŠTITE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11372198935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Remete 99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6.002,41 </w:t>
            </w:r>
          </w:p>
        </w:tc>
      </w:tr>
      <w:tr w:rsidTr="00AF5FEC" w:rsidR="00A737DD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ZUMTOBEL Lighting GmbH, Austria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Schweizer Strasse 30,, 6851 Dornbirn,AUSTRIJA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681.281,70 </w:t>
            </w:r>
          </w:p>
        </w:tc>
      </w:tr>
      <w:tr w:rsidTr="00AF5FEC" w:rsidR="00A737DD" w:rsidRPr="00C620EB">
        <w:trPr>
          <w:trHeight w:val="3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ZUSTOVIĆ OBRT, vl. Vlado Zustović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center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53884108740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>Čepić 41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C620EB">
              <w:rPr>
                <w:color w:val="000000"/>
                <w:sz w:val="24"/>
                <w:szCs w:val="24"/>
              </w:rPr>
              <w:t>52232 KRŠAN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737DD" w:rsidP="00AF5FEC" w:rsidR="00A737DD" w:rsidRPr="00C620EB">
            <w:pPr>
              <w:jc w:val="right"/>
              <w:rPr>
                <w:color w:val="000000"/>
                <w:sz w:val="24"/>
                <w:szCs w:val="24"/>
              </w:rPr>
            </w:pPr>
            <w:r w:rsidRPr="00C620EB">
              <w:rPr>
                <w:color w:val="000000"/>
                <w:sz w:val="24"/>
                <w:szCs w:val="24"/>
              </w:rPr>
              <w:t xml:space="preserve">2.137,50 </w:t>
            </w:r>
          </w:p>
        </w:tc>
      </w:tr>
    </w:tbl>
    <w:p w:rsidRDefault="00A737DD" w:rsidP="00A737DD" w:rsidR="00A737DD" w:rsidRPr="003262DE">
      <w:pPr>
        <w:jc w:val="both"/>
        <w:rPr>
          <w:b/>
          <w:sz w:val="24"/>
          <w:szCs w:val="24"/>
        </w:rPr>
      </w:pPr>
    </w:p>
    <w:p w:rsidRDefault="00A737DD" w:rsidP="00A737DD" w:rsidR="00A737DD" w:rsidRPr="003262DE">
      <w:pPr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E9538A" w:rsidP="00A86B69" w:rsidR="002B1DC9">
      <w:pPr>
        <w:ind w:firstLine="282" w:left="426"/>
        <w:jc w:val="both"/>
      </w:pPr>
      <w:r>
        <w:rPr>
          <w:b/>
          <w:sz w:val="24"/>
        </w:rPr>
        <w:t xml:space="preserve">II. </w:t>
      </w:r>
      <w:r w:rsidR="008750C8">
        <w:rPr>
          <w:b/>
          <w:sz w:val="24"/>
        </w:rPr>
        <w:t>1.</w:t>
      </w:r>
      <w:r w:rsidR="00025D5B">
        <w:rPr>
          <w:b/>
          <w:sz w:val="24"/>
        </w:rPr>
        <w:t xml:space="preserve"> </w:t>
      </w:r>
      <w:r w:rsidR="00C93627">
        <w:rPr>
          <w:b/>
          <w:sz w:val="24"/>
        </w:rPr>
        <w:t xml:space="preserve">dužnik je </w:t>
      </w:r>
      <w:r w:rsidR="002B1DC9" w:rsidRPr="00C666D7">
        <w:rPr>
          <w:b/>
          <w:sz w:val="24"/>
        </w:rPr>
        <w:t>osporio tražbin</w:t>
      </w:r>
      <w:r w:rsidR="00C93627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>postoji ovršna isprava sljedećim vjerovnicima:</w:t>
      </w:r>
    </w:p>
    <w:p w:rsidRDefault="00EF2039" w:rsidP="00EF2039" w:rsidR="00EF2039">
      <w:pPr>
        <w:jc w:val="both"/>
        <w:rPr>
          <w:sz w:val="24"/>
          <w:szCs w:val="24"/>
        </w:rPr>
      </w:pPr>
    </w:p>
    <w:p w:rsidRDefault="002A5499" w:rsidP="002A5499" w:rsidR="002A5499" w:rsidRPr="002A549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DC67F9" w:rsidRPr="002A5499">
        <w:rPr>
          <w:sz w:val="24"/>
          <w:szCs w:val="24"/>
        </w:rPr>
        <w:t xml:space="preserve"> </w:t>
      </w:r>
      <w:r w:rsidR="00DC67F9" w:rsidRPr="002A5499">
        <w:rPr>
          <w:color w:val="000000"/>
          <w:sz w:val="24"/>
          <w:szCs w:val="24"/>
        </w:rPr>
        <w:t xml:space="preserve">MASSA d.o.o., Zagreb, Vrtni put 5, OIB:22830417662b </w:t>
      </w:r>
      <w:r w:rsidRPr="002A5499">
        <w:rPr>
          <w:color w:val="000000"/>
          <w:sz w:val="24"/>
          <w:szCs w:val="24"/>
        </w:rPr>
        <w:t xml:space="preserve">, u iznosu od </w:t>
      </w:r>
      <w:r w:rsidR="00DC67F9" w:rsidRPr="002A5499">
        <w:rPr>
          <w:color w:val="000000"/>
          <w:sz w:val="24"/>
          <w:szCs w:val="24"/>
        </w:rPr>
        <w:t>103.753,56 kn</w:t>
      </w:r>
      <w:r w:rsidRPr="002A5499">
        <w:rPr>
          <w:color w:val="000000"/>
          <w:sz w:val="24"/>
          <w:szCs w:val="24"/>
        </w:rPr>
        <w:t>.</w:t>
      </w:r>
    </w:p>
    <w:p w:rsidRDefault="002A5499" w:rsidP="002A5499" w:rsidR="002A5499">
      <w:pPr>
        <w:jc w:val="both"/>
        <w:rPr>
          <w:color w:val="000000"/>
          <w:sz w:val="24"/>
          <w:szCs w:val="24"/>
        </w:rPr>
      </w:pPr>
    </w:p>
    <w:p w:rsidRDefault="002A5499" w:rsidP="002A5499" w:rsidR="00DC67F9" w:rsidRPr="002A5499">
      <w:pPr>
        <w:ind w:firstLine="360"/>
        <w:jc w:val="both"/>
        <w:rPr>
          <w:sz w:val="24"/>
          <w:szCs w:val="24"/>
        </w:rPr>
      </w:pPr>
      <w:r w:rsidRPr="002A5499">
        <w:rPr>
          <w:color w:val="000000"/>
          <w:sz w:val="24"/>
          <w:szCs w:val="24"/>
        </w:rPr>
        <w:t>R</w:t>
      </w:r>
      <w:r w:rsidR="00DC67F9" w:rsidRPr="002A5499">
        <w:rPr>
          <w:color w:val="000000"/>
          <w:sz w:val="24"/>
          <w:szCs w:val="24"/>
        </w:rPr>
        <w:t xml:space="preserve">azloga </w:t>
      </w:r>
      <w:r w:rsidRPr="002A5499">
        <w:rPr>
          <w:color w:val="000000"/>
          <w:sz w:val="24"/>
          <w:szCs w:val="24"/>
        </w:rPr>
        <w:t>osporavanja:</w:t>
      </w:r>
      <w:r w:rsidR="00DC67F9" w:rsidRPr="002A5499">
        <w:rPr>
          <w:color w:val="000000"/>
          <w:sz w:val="24"/>
          <w:szCs w:val="24"/>
        </w:rPr>
        <w:t xml:space="preserve"> u tijeku </w:t>
      </w:r>
      <w:r w:rsidRPr="002A5499">
        <w:rPr>
          <w:color w:val="000000"/>
          <w:sz w:val="24"/>
          <w:szCs w:val="24"/>
        </w:rPr>
        <w:t xml:space="preserve">je </w:t>
      </w:r>
      <w:r w:rsidR="00DC67F9" w:rsidRPr="002A5499">
        <w:rPr>
          <w:color w:val="000000"/>
          <w:sz w:val="24"/>
          <w:szCs w:val="24"/>
        </w:rPr>
        <w:t xml:space="preserve">sudski postupak za predmetnu tražbinu </w:t>
      </w:r>
      <w:r w:rsidR="00D85606">
        <w:rPr>
          <w:color w:val="000000"/>
          <w:sz w:val="24"/>
          <w:szCs w:val="24"/>
        </w:rPr>
        <w:t xml:space="preserve">pred </w:t>
      </w:r>
      <w:r w:rsidR="00DC67F9" w:rsidRPr="002A5499">
        <w:rPr>
          <w:color w:val="000000"/>
          <w:sz w:val="24"/>
          <w:szCs w:val="24"/>
        </w:rPr>
        <w:t xml:space="preserve"> Trgovački</w:t>
      </w:r>
      <w:r w:rsidR="00D85606">
        <w:rPr>
          <w:color w:val="000000"/>
          <w:sz w:val="24"/>
          <w:szCs w:val="24"/>
        </w:rPr>
        <w:t>m</w:t>
      </w:r>
      <w:r w:rsidR="00DC67F9" w:rsidRPr="002A5499">
        <w:rPr>
          <w:color w:val="000000"/>
          <w:sz w:val="24"/>
          <w:szCs w:val="24"/>
        </w:rPr>
        <w:t xml:space="preserve"> sud</w:t>
      </w:r>
      <w:r w:rsidR="00D85606">
        <w:rPr>
          <w:color w:val="000000"/>
          <w:sz w:val="24"/>
          <w:szCs w:val="24"/>
        </w:rPr>
        <w:t>om</w:t>
      </w:r>
      <w:r w:rsidR="00DC67F9" w:rsidRPr="002A5499">
        <w:rPr>
          <w:color w:val="000000"/>
          <w:sz w:val="24"/>
          <w:szCs w:val="24"/>
        </w:rPr>
        <w:t xml:space="preserve"> u Zagrebu, posl. br. P-234/13</w:t>
      </w:r>
      <w:r w:rsidR="00DC67F9" w:rsidRPr="002A5499">
        <w:rPr>
          <w:sz w:val="24"/>
          <w:szCs w:val="24"/>
        </w:rPr>
        <w:t>.</w:t>
      </w:r>
    </w:p>
    <w:p w:rsidRDefault="00DC67F9" w:rsidP="00DC67F9" w:rsidR="00DC67F9" w:rsidRPr="00FC243C">
      <w:pPr>
        <w:jc w:val="both"/>
        <w:rPr>
          <w:sz w:val="24"/>
          <w:szCs w:val="24"/>
        </w:rPr>
      </w:pPr>
    </w:p>
    <w:p w:rsidRDefault="002A5499" w:rsidP="002A5499" w:rsidR="002A549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C67F9" w:rsidRPr="00A77E71">
        <w:rPr>
          <w:sz w:val="24"/>
          <w:szCs w:val="24"/>
        </w:rPr>
        <w:t xml:space="preserve"> </w:t>
      </w:r>
      <w:r w:rsidR="00DC67F9" w:rsidRPr="00812ED4">
        <w:rPr>
          <w:sz w:val="24"/>
          <w:szCs w:val="24"/>
        </w:rPr>
        <w:t>M-PROFIL d.o.o.</w:t>
      </w:r>
      <w:r w:rsidR="00DC67F9">
        <w:rPr>
          <w:sz w:val="24"/>
          <w:szCs w:val="24"/>
        </w:rPr>
        <w:t xml:space="preserve"> u stečaju, Zabok, P</w:t>
      </w:r>
      <w:r w:rsidR="00DC67F9" w:rsidRPr="00996A39">
        <w:rPr>
          <w:sz w:val="24"/>
          <w:szCs w:val="24"/>
        </w:rPr>
        <w:t xml:space="preserve">rilaz dr. Franje </w:t>
      </w:r>
      <w:r w:rsidR="00DC67F9">
        <w:rPr>
          <w:sz w:val="24"/>
          <w:szCs w:val="24"/>
        </w:rPr>
        <w:t>T</w:t>
      </w:r>
      <w:r w:rsidR="00DC67F9" w:rsidRPr="00996A39">
        <w:rPr>
          <w:sz w:val="24"/>
          <w:szCs w:val="24"/>
        </w:rPr>
        <w:t>uđmana 11</w:t>
      </w:r>
      <w:r w:rsidR="00DC67F9">
        <w:rPr>
          <w:sz w:val="24"/>
          <w:szCs w:val="24"/>
        </w:rPr>
        <w:t>, OIB:</w:t>
      </w:r>
      <w:r w:rsidR="00DC67F9" w:rsidRPr="00996A39">
        <w:rPr>
          <w:sz w:val="24"/>
          <w:szCs w:val="24"/>
        </w:rPr>
        <w:t>02586214731</w:t>
      </w:r>
      <w:r w:rsidR="00DC67F9" w:rsidRPr="00A77E71">
        <w:rPr>
          <w:sz w:val="24"/>
          <w:szCs w:val="24"/>
        </w:rPr>
        <w:t xml:space="preserve"> u iznosu od </w:t>
      </w:r>
      <w:r w:rsidR="00DC67F9" w:rsidRPr="00812ED4">
        <w:rPr>
          <w:sz w:val="24"/>
          <w:szCs w:val="24"/>
        </w:rPr>
        <w:t xml:space="preserve">1.218.220,00 </w:t>
      </w:r>
      <w:r w:rsidR="00DC67F9" w:rsidRPr="00A77E71">
        <w:rPr>
          <w:sz w:val="24"/>
          <w:szCs w:val="24"/>
        </w:rPr>
        <w:t>kn</w:t>
      </w:r>
      <w:r>
        <w:rPr>
          <w:sz w:val="24"/>
          <w:szCs w:val="24"/>
        </w:rPr>
        <w:t>.</w:t>
      </w:r>
    </w:p>
    <w:p w:rsidRDefault="002A5499" w:rsidP="002A5499" w:rsidR="00DC67F9" w:rsidRPr="00A77E7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DC67F9" w:rsidRPr="00A77E71">
        <w:rPr>
          <w:sz w:val="24"/>
          <w:szCs w:val="24"/>
        </w:rPr>
        <w:t>azlog</w:t>
      </w:r>
      <w:r>
        <w:rPr>
          <w:sz w:val="24"/>
          <w:szCs w:val="24"/>
        </w:rPr>
        <w:t xml:space="preserve"> osporavanja: </w:t>
      </w:r>
      <w:r w:rsidR="00DC67F9" w:rsidRPr="00812ED4">
        <w:rPr>
          <w:sz w:val="24"/>
          <w:szCs w:val="24"/>
        </w:rPr>
        <w:t xml:space="preserve"> u tijeku </w:t>
      </w:r>
      <w:r>
        <w:rPr>
          <w:sz w:val="24"/>
          <w:szCs w:val="24"/>
        </w:rPr>
        <w:t xml:space="preserve">je </w:t>
      </w:r>
      <w:r w:rsidR="00DC67F9" w:rsidRPr="00812ED4">
        <w:rPr>
          <w:sz w:val="24"/>
          <w:szCs w:val="24"/>
        </w:rPr>
        <w:t xml:space="preserve">sudski postupak za predmetnu tražbinu </w:t>
      </w:r>
      <w:r w:rsidR="00D85606">
        <w:rPr>
          <w:sz w:val="24"/>
          <w:szCs w:val="24"/>
        </w:rPr>
        <w:t>pred</w:t>
      </w:r>
      <w:r w:rsidR="00DC67F9" w:rsidRPr="00812ED4">
        <w:rPr>
          <w:sz w:val="24"/>
          <w:szCs w:val="24"/>
        </w:rPr>
        <w:t xml:space="preserve"> Trgovački</w:t>
      </w:r>
      <w:r w:rsidR="00D85606">
        <w:rPr>
          <w:sz w:val="24"/>
          <w:szCs w:val="24"/>
        </w:rPr>
        <w:t>m</w:t>
      </w:r>
      <w:r w:rsidR="00DC67F9" w:rsidRPr="00812ED4">
        <w:rPr>
          <w:sz w:val="24"/>
          <w:szCs w:val="24"/>
        </w:rPr>
        <w:t xml:space="preserve"> sud</w:t>
      </w:r>
      <w:r w:rsidR="00D85606">
        <w:rPr>
          <w:sz w:val="24"/>
          <w:szCs w:val="24"/>
        </w:rPr>
        <w:t>om</w:t>
      </w:r>
      <w:r w:rsidR="00DC67F9" w:rsidRPr="00812ED4">
        <w:rPr>
          <w:sz w:val="24"/>
          <w:szCs w:val="24"/>
        </w:rPr>
        <w:t xml:space="preserve"> u Zagrebu, posl. br. P-1695/14</w:t>
      </w:r>
      <w:r w:rsidR="00DC67F9" w:rsidRPr="00A77E71">
        <w:rPr>
          <w:sz w:val="24"/>
          <w:szCs w:val="24"/>
        </w:rPr>
        <w:t xml:space="preserve">. </w:t>
      </w:r>
    </w:p>
    <w:p w:rsidRDefault="00DC67F9" w:rsidP="00DC67F9" w:rsidR="00DC67F9">
      <w:pPr>
        <w:jc w:val="both"/>
        <w:rPr>
          <w:sz w:val="24"/>
          <w:szCs w:val="24"/>
        </w:rPr>
      </w:pPr>
    </w:p>
    <w:p w:rsidRDefault="00895264" w:rsidP="00895264" w:rsidR="0089526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</w:t>
      </w:r>
      <w:r w:rsidR="00DC67F9" w:rsidRPr="00A77E71">
        <w:rPr>
          <w:sz w:val="24"/>
          <w:szCs w:val="24"/>
        </w:rPr>
        <w:t xml:space="preserve"> </w:t>
      </w:r>
      <w:r w:rsidR="00DC67F9" w:rsidRPr="00812ED4">
        <w:rPr>
          <w:sz w:val="24"/>
          <w:szCs w:val="24"/>
        </w:rPr>
        <w:t>HRVATSKI ZAVOD ZA ZAPOŠLJAVANJE</w:t>
      </w:r>
      <w:r w:rsidR="00DC67F9">
        <w:rPr>
          <w:sz w:val="24"/>
          <w:szCs w:val="24"/>
        </w:rPr>
        <w:t xml:space="preserve">, </w:t>
      </w:r>
      <w:r w:rsidR="00DC67F9" w:rsidRPr="00A77E71">
        <w:rPr>
          <w:sz w:val="24"/>
          <w:szCs w:val="24"/>
        </w:rPr>
        <w:t xml:space="preserve"> </w:t>
      </w:r>
      <w:r w:rsidR="00DC67F9">
        <w:rPr>
          <w:sz w:val="24"/>
          <w:szCs w:val="24"/>
        </w:rPr>
        <w:t xml:space="preserve">Zagreb, </w:t>
      </w:r>
      <w:r w:rsidR="00DC67F9" w:rsidRPr="00833E42">
        <w:rPr>
          <w:sz w:val="24"/>
          <w:szCs w:val="24"/>
        </w:rPr>
        <w:t>Kopernikova 10</w:t>
      </w:r>
      <w:r w:rsidR="00DC67F9">
        <w:rPr>
          <w:sz w:val="24"/>
          <w:szCs w:val="24"/>
        </w:rPr>
        <w:t>, OIB:</w:t>
      </w:r>
      <w:r w:rsidR="00DC67F9" w:rsidRPr="00833E42">
        <w:rPr>
          <w:sz w:val="24"/>
          <w:szCs w:val="24"/>
        </w:rPr>
        <w:t>91547293790</w:t>
      </w:r>
      <w:r>
        <w:rPr>
          <w:sz w:val="24"/>
          <w:szCs w:val="24"/>
        </w:rPr>
        <w:t xml:space="preserve">., </w:t>
      </w:r>
      <w:r w:rsidR="00DC67F9" w:rsidRPr="00996A39">
        <w:rPr>
          <w:sz w:val="24"/>
          <w:szCs w:val="24"/>
        </w:rPr>
        <w:t>u iznosu od 3.489,94 kn</w:t>
      </w:r>
      <w:r>
        <w:rPr>
          <w:sz w:val="24"/>
          <w:szCs w:val="24"/>
        </w:rPr>
        <w:t>.</w:t>
      </w:r>
    </w:p>
    <w:p w:rsidRDefault="00895264" w:rsidP="00895264" w:rsidR="00DC67F9" w:rsidRPr="00A77E7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DC67F9" w:rsidRPr="00996A39">
        <w:rPr>
          <w:sz w:val="24"/>
          <w:szCs w:val="24"/>
        </w:rPr>
        <w:t>azlog</w:t>
      </w:r>
      <w:r>
        <w:rPr>
          <w:sz w:val="24"/>
          <w:szCs w:val="24"/>
        </w:rPr>
        <w:t xml:space="preserve"> osporavanja </w:t>
      </w:r>
      <w:r w:rsidR="00D85606">
        <w:rPr>
          <w:sz w:val="24"/>
          <w:szCs w:val="24"/>
        </w:rPr>
        <w:t>:</w:t>
      </w:r>
      <w:r w:rsidR="00DC67F9" w:rsidRPr="00996A39">
        <w:rPr>
          <w:sz w:val="24"/>
          <w:szCs w:val="24"/>
        </w:rPr>
        <w:t xml:space="preserve"> predmetna tražbina </w:t>
      </w:r>
      <w:r>
        <w:rPr>
          <w:sz w:val="24"/>
          <w:szCs w:val="24"/>
        </w:rPr>
        <w:t xml:space="preserve">je </w:t>
      </w:r>
      <w:r w:rsidR="00DC67F9" w:rsidRPr="00996A39">
        <w:rPr>
          <w:sz w:val="24"/>
          <w:szCs w:val="24"/>
        </w:rPr>
        <w:t>plaćena.</w:t>
      </w:r>
      <w:r w:rsidR="00DC67F9" w:rsidRPr="00A77E71">
        <w:rPr>
          <w:sz w:val="24"/>
          <w:szCs w:val="24"/>
        </w:rPr>
        <w:t xml:space="preserve"> </w:t>
      </w:r>
    </w:p>
    <w:p w:rsidRDefault="00DC67F9" w:rsidP="00DC67F9" w:rsidR="00DC67F9" w:rsidRPr="00A77E71">
      <w:pPr>
        <w:jc w:val="both"/>
        <w:rPr>
          <w:sz w:val="24"/>
          <w:szCs w:val="24"/>
        </w:rPr>
      </w:pPr>
    </w:p>
    <w:p w:rsidRDefault="00895264" w:rsidP="00895264" w:rsidR="0089526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DC67F9" w:rsidRPr="00A77E71">
        <w:rPr>
          <w:sz w:val="24"/>
          <w:szCs w:val="24"/>
        </w:rPr>
        <w:t xml:space="preserve"> </w:t>
      </w:r>
      <w:r w:rsidR="00DC67F9" w:rsidRPr="00812ED4">
        <w:rPr>
          <w:sz w:val="24"/>
          <w:szCs w:val="24"/>
        </w:rPr>
        <w:t>ALD Automotive d.o.o.</w:t>
      </w:r>
      <w:r w:rsidR="00DC67F9">
        <w:rPr>
          <w:sz w:val="24"/>
          <w:szCs w:val="24"/>
        </w:rPr>
        <w:t>, Zagreb, Betinska 1, OIB:</w:t>
      </w:r>
      <w:r w:rsidR="00DC67F9" w:rsidRPr="00833E42">
        <w:rPr>
          <w:sz w:val="24"/>
          <w:szCs w:val="24"/>
        </w:rPr>
        <w:t>45116797997</w:t>
      </w:r>
      <w:r>
        <w:rPr>
          <w:sz w:val="24"/>
          <w:szCs w:val="24"/>
        </w:rPr>
        <w:t xml:space="preserve">., </w:t>
      </w:r>
      <w:r w:rsidR="00DC67F9" w:rsidRPr="00A77E71">
        <w:rPr>
          <w:sz w:val="24"/>
          <w:szCs w:val="24"/>
        </w:rPr>
        <w:t xml:space="preserve">u iznosu od </w:t>
      </w:r>
      <w:r w:rsidR="00DC67F9" w:rsidRPr="00812ED4">
        <w:rPr>
          <w:sz w:val="24"/>
          <w:szCs w:val="24"/>
        </w:rPr>
        <w:t xml:space="preserve">58.588,84  </w:t>
      </w:r>
      <w:r w:rsidR="00DC67F9" w:rsidRPr="00A77E71">
        <w:rPr>
          <w:sz w:val="24"/>
          <w:szCs w:val="24"/>
        </w:rPr>
        <w:t xml:space="preserve">kn </w:t>
      </w:r>
    </w:p>
    <w:p w:rsidRDefault="00895264" w:rsidP="00895264" w:rsidR="00DC67F9" w:rsidRPr="00A77E7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DC67F9" w:rsidRPr="00812ED4">
        <w:rPr>
          <w:sz w:val="24"/>
          <w:szCs w:val="24"/>
        </w:rPr>
        <w:t>azlog</w:t>
      </w:r>
      <w:r>
        <w:rPr>
          <w:sz w:val="24"/>
          <w:szCs w:val="24"/>
        </w:rPr>
        <w:t xml:space="preserve"> osporavanja: </w:t>
      </w:r>
      <w:r w:rsidR="00DC67F9" w:rsidRPr="00812ED4">
        <w:rPr>
          <w:sz w:val="24"/>
          <w:szCs w:val="24"/>
        </w:rPr>
        <w:t xml:space="preserve"> predmetna </w:t>
      </w:r>
      <w:r>
        <w:rPr>
          <w:sz w:val="24"/>
          <w:szCs w:val="24"/>
        </w:rPr>
        <w:t xml:space="preserve">je </w:t>
      </w:r>
      <w:r w:rsidR="00DC67F9" w:rsidRPr="00812ED4">
        <w:rPr>
          <w:sz w:val="24"/>
          <w:szCs w:val="24"/>
        </w:rPr>
        <w:t>tražbina plaćena.</w:t>
      </w:r>
    </w:p>
    <w:p w:rsidRDefault="00DC67F9" w:rsidP="00DC67F9" w:rsidR="00DC67F9">
      <w:pPr>
        <w:jc w:val="both"/>
        <w:rPr>
          <w:sz w:val="24"/>
          <w:szCs w:val="24"/>
        </w:rPr>
      </w:pPr>
    </w:p>
    <w:p w:rsidRDefault="00895264" w:rsidP="00895264" w:rsidR="0089526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DC67F9" w:rsidRPr="00A77E71">
        <w:rPr>
          <w:sz w:val="24"/>
          <w:szCs w:val="24"/>
        </w:rPr>
        <w:t xml:space="preserve"> </w:t>
      </w:r>
      <w:r w:rsidR="00DC67F9" w:rsidRPr="002C446B">
        <w:rPr>
          <w:sz w:val="24"/>
          <w:szCs w:val="24"/>
        </w:rPr>
        <w:t xml:space="preserve">KONZUM </w:t>
      </w:r>
      <w:r w:rsidR="00DC67F9">
        <w:rPr>
          <w:sz w:val="24"/>
          <w:szCs w:val="24"/>
        </w:rPr>
        <w:t xml:space="preserve">d.d., Zagreb, </w:t>
      </w:r>
      <w:r w:rsidR="00DC67F9" w:rsidRPr="00833E42">
        <w:rPr>
          <w:sz w:val="24"/>
          <w:szCs w:val="24"/>
        </w:rPr>
        <w:t>Marijana Čavića 1a</w:t>
      </w:r>
      <w:r w:rsidR="00DC67F9">
        <w:rPr>
          <w:sz w:val="24"/>
          <w:szCs w:val="24"/>
        </w:rPr>
        <w:t>, OIB:</w:t>
      </w:r>
      <w:r w:rsidR="00DC67F9" w:rsidRPr="00833E42">
        <w:rPr>
          <w:sz w:val="24"/>
          <w:szCs w:val="24"/>
        </w:rPr>
        <w:t xml:space="preserve"> 29955634590</w:t>
      </w:r>
      <w:r w:rsidR="00DC67F9" w:rsidRPr="00A77E71">
        <w:rPr>
          <w:sz w:val="24"/>
          <w:szCs w:val="24"/>
        </w:rPr>
        <w:t xml:space="preserve"> u iznosu od </w:t>
      </w:r>
      <w:r w:rsidR="00DC67F9" w:rsidRPr="002C446B">
        <w:rPr>
          <w:sz w:val="24"/>
          <w:szCs w:val="24"/>
        </w:rPr>
        <w:t>47.375,00 kn</w:t>
      </w:r>
      <w:r w:rsidR="00D85606">
        <w:rPr>
          <w:sz w:val="24"/>
          <w:szCs w:val="24"/>
        </w:rPr>
        <w:t>.</w:t>
      </w:r>
      <w:r w:rsidR="00DC67F9" w:rsidRPr="002C446B">
        <w:rPr>
          <w:sz w:val="24"/>
          <w:szCs w:val="24"/>
        </w:rPr>
        <w:t xml:space="preserve"> </w:t>
      </w:r>
    </w:p>
    <w:p w:rsidRDefault="00895264" w:rsidP="00895264" w:rsidR="00DC67F9" w:rsidRPr="00A77E7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DC67F9" w:rsidRPr="00A77E71">
        <w:rPr>
          <w:sz w:val="24"/>
          <w:szCs w:val="24"/>
        </w:rPr>
        <w:t>azlog</w:t>
      </w:r>
      <w:r>
        <w:rPr>
          <w:sz w:val="24"/>
          <w:szCs w:val="24"/>
        </w:rPr>
        <w:t xml:space="preserve"> osporavanja:</w:t>
      </w:r>
      <w:r w:rsidR="00D85606">
        <w:rPr>
          <w:sz w:val="24"/>
          <w:szCs w:val="24"/>
        </w:rPr>
        <w:t xml:space="preserve"> </w:t>
      </w:r>
      <w:r w:rsidR="00DC67F9" w:rsidRPr="002C446B">
        <w:rPr>
          <w:sz w:val="24"/>
          <w:szCs w:val="24"/>
        </w:rPr>
        <w:t>usluga po računu br 1234/4444/1  nije obavljena</w:t>
      </w:r>
      <w:r w:rsidR="00DC67F9" w:rsidRPr="00E17939">
        <w:rPr>
          <w:sz w:val="24"/>
          <w:szCs w:val="24"/>
        </w:rPr>
        <w:t>.</w:t>
      </w:r>
    </w:p>
    <w:p w:rsidRDefault="00DC67F9" w:rsidP="00DC67F9" w:rsidR="00DC67F9" w:rsidRPr="00A77E71">
      <w:pPr>
        <w:jc w:val="both"/>
        <w:rPr>
          <w:sz w:val="24"/>
          <w:szCs w:val="24"/>
        </w:rPr>
      </w:pPr>
    </w:p>
    <w:p w:rsidRDefault="00895264" w:rsidP="00895264" w:rsidR="0089526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DC67F9" w:rsidRPr="00A77E71">
        <w:rPr>
          <w:sz w:val="24"/>
          <w:szCs w:val="24"/>
        </w:rPr>
        <w:t xml:space="preserve"> </w:t>
      </w:r>
      <w:r w:rsidR="00DC67F9" w:rsidRPr="002C446B">
        <w:rPr>
          <w:sz w:val="24"/>
          <w:szCs w:val="24"/>
        </w:rPr>
        <w:t>EUROKLIMA</w:t>
      </w:r>
      <w:r w:rsidR="00DC67F9">
        <w:rPr>
          <w:sz w:val="24"/>
          <w:szCs w:val="24"/>
        </w:rPr>
        <w:t xml:space="preserve"> d</w:t>
      </w:r>
      <w:r w:rsidR="00DC67F9" w:rsidRPr="00A77E71">
        <w:rPr>
          <w:sz w:val="24"/>
          <w:szCs w:val="24"/>
        </w:rPr>
        <w:t>.</w:t>
      </w:r>
      <w:r w:rsidR="00DC67F9">
        <w:rPr>
          <w:sz w:val="24"/>
          <w:szCs w:val="24"/>
        </w:rPr>
        <w:t xml:space="preserve">o.o., Goričan, </w:t>
      </w:r>
      <w:r w:rsidR="00DC67F9" w:rsidRPr="00833E42">
        <w:rPr>
          <w:sz w:val="24"/>
          <w:szCs w:val="24"/>
        </w:rPr>
        <w:t>Zrinskih 2 a</w:t>
      </w:r>
      <w:r w:rsidR="00DC67F9">
        <w:rPr>
          <w:sz w:val="24"/>
          <w:szCs w:val="24"/>
        </w:rPr>
        <w:t>, OIB:</w:t>
      </w:r>
      <w:r w:rsidR="00DC67F9" w:rsidRPr="00833E42">
        <w:rPr>
          <w:sz w:val="24"/>
          <w:szCs w:val="24"/>
        </w:rPr>
        <w:t xml:space="preserve"> 91538513762</w:t>
      </w:r>
      <w:r>
        <w:rPr>
          <w:sz w:val="24"/>
          <w:szCs w:val="24"/>
        </w:rPr>
        <w:t>.,</w:t>
      </w:r>
      <w:r w:rsidR="00DC67F9" w:rsidRPr="00A77E71">
        <w:rPr>
          <w:sz w:val="24"/>
          <w:szCs w:val="24"/>
        </w:rPr>
        <w:t xml:space="preserve"> u iznosu od </w:t>
      </w:r>
      <w:r w:rsidR="00DC67F9" w:rsidRPr="002C446B">
        <w:rPr>
          <w:sz w:val="24"/>
          <w:szCs w:val="24"/>
        </w:rPr>
        <w:t>67.978,71</w:t>
      </w:r>
      <w:r w:rsidR="00DC67F9">
        <w:rPr>
          <w:sz w:val="24"/>
          <w:szCs w:val="24"/>
        </w:rPr>
        <w:t xml:space="preserve"> </w:t>
      </w:r>
      <w:r w:rsidR="00DC67F9" w:rsidRPr="00A77E71">
        <w:rPr>
          <w:sz w:val="24"/>
          <w:szCs w:val="24"/>
        </w:rPr>
        <w:t>kn</w:t>
      </w:r>
      <w:r>
        <w:rPr>
          <w:sz w:val="24"/>
          <w:szCs w:val="24"/>
        </w:rPr>
        <w:t>.</w:t>
      </w:r>
    </w:p>
    <w:p w:rsidRDefault="00895264" w:rsidP="00895264" w:rsidR="00DC67F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DC67F9" w:rsidRPr="00A77E71">
        <w:rPr>
          <w:sz w:val="24"/>
          <w:szCs w:val="24"/>
        </w:rPr>
        <w:t>azlog</w:t>
      </w:r>
      <w:r>
        <w:rPr>
          <w:sz w:val="24"/>
          <w:szCs w:val="24"/>
        </w:rPr>
        <w:t xml:space="preserve"> osporavanja:</w:t>
      </w:r>
      <w:r w:rsidR="00DC67F9">
        <w:rPr>
          <w:sz w:val="24"/>
          <w:szCs w:val="24"/>
        </w:rPr>
        <w:t xml:space="preserve"> </w:t>
      </w:r>
      <w:r w:rsidR="00D85606">
        <w:rPr>
          <w:sz w:val="24"/>
          <w:szCs w:val="24"/>
        </w:rPr>
        <w:t xml:space="preserve">osporeni </w:t>
      </w:r>
      <w:r w:rsidR="00DC67F9">
        <w:rPr>
          <w:sz w:val="24"/>
          <w:szCs w:val="24"/>
        </w:rPr>
        <w:t xml:space="preserve">iznos </w:t>
      </w:r>
      <w:r>
        <w:rPr>
          <w:sz w:val="24"/>
          <w:szCs w:val="24"/>
        </w:rPr>
        <w:t xml:space="preserve">se </w:t>
      </w:r>
      <w:r w:rsidR="00DC67F9">
        <w:rPr>
          <w:sz w:val="24"/>
          <w:szCs w:val="24"/>
        </w:rPr>
        <w:t xml:space="preserve">odnosi na </w:t>
      </w:r>
      <w:r w:rsidR="00DC67F9" w:rsidRPr="002C446B">
        <w:rPr>
          <w:sz w:val="24"/>
          <w:szCs w:val="24"/>
        </w:rPr>
        <w:t xml:space="preserve">nepriznati dio 2. </w:t>
      </w:r>
      <w:r w:rsidR="00D85606">
        <w:rPr>
          <w:sz w:val="24"/>
          <w:szCs w:val="24"/>
        </w:rPr>
        <w:t>p</w:t>
      </w:r>
      <w:r w:rsidR="00DC67F9" w:rsidRPr="002C446B">
        <w:rPr>
          <w:sz w:val="24"/>
          <w:szCs w:val="24"/>
        </w:rPr>
        <w:t>rivremene situacije br. 700029</w:t>
      </w:r>
      <w:r w:rsidR="00DC67F9">
        <w:rPr>
          <w:sz w:val="24"/>
          <w:szCs w:val="24"/>
        </w:rPr>
        <w:t>.</w:t>
      </w:r>
    </w:p>
    <w:p w:rsidRDefault="00AF2508" w:rsidP="009A6034" w:rsidR="00AF2508" w:rsidRPr="00A77E71">
      <w:pPr>
        <w:jc w:val="both"/>
        <w:rPr>
          <w:sz w:val="24"/>
          <w:szCs w:val="24"/>
        </w:rPr>
      </w:pPr>
    </w:p>
    <w:p w:rsidRDefault="00AF2508" w:rsidP="00AF2508" w:rsidR="00AF2508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za koje ne postoji ovršna isprava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</w:t>
      </w:r>
      <w:r w:rsidR="00B00A82">
        <w:rPr>
          <w:sz w:val="24"/>
          <w:szCs w:val="24"/>
        </w:rPr>
        <w:t>,</w:t>
      </w:r>
      <w:r>
        <w:rPr>
          <w:sz w:val="24"/>
          <w:szCs w:val="24"/>
        </w:rPr>
        <w:t xml:space="preserve"> u roku od 8 dana od pravomoćnosti rješenja o upućivanju na parnicu odnosno primitka drugostupanjske odluke</w:t>
      </w:r>
    </w:p>
    <w:p w:rsidRDefault="00AF2508" w:rsidP="00AF2508" w:rsidR="00AF2508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 ne pokrene parnicu u </w:t>
      </w:r>
      <w:r w:rsidR="00B37641"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parnice.</w:t>
      </w:r>
    </w:p>
    <w:p w:rsidRDefault="0056698A" w:rsidP="0056698A" w:rsidR="0056698A">
      <w:pPr>
        <w:jc w:val="both"/>
        <w:rPr>
          <w:sz w:val="24"/>
          <w:szCs w:val="24"/>
        </w:rPr>
      </w:pP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7852D0">
        <w:rPr>
          <w:sz w:val="24"/>
          <w:szCs w:val="24"/>
        </w:rPr>
        <w:t xml:space="preserve">8.studenog 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852D0">
        <w:rPr>
          <w:sz w:val="24"/>
          <w:szCs w:val="24"/>
        </w:rPr>
        <w:t>7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7852D0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</w:t>
      </w:r>
      <w:r w:rsidR="007852D0">
        <w:rPr>
          <w:sz w:val="24"/>
          <w:szCs w:val="24"/>
        </w:rPr>
        <w:t>:</w:t>
      </w:r>
      <w:r w:rsidR="004A4F10">
        <w:rPr>
          <w:sz w:val="24"/>
          <w:szCs w:val="24"/>
        </w:rPr>
        <w:t xml:space="preserve">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15 dana računajući od dana objave rješenje o </w:t>
      </w:r>
      <w:r w:rsidR="002D037B">
        <w:rPr>
          <w:sz w:val="24"/>
          <w:szCs w:val="24"/>
        </w:rPr>
        <w:t xml:space="preserve">otvaranju predstečajnog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F4264E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(</w:t>
      </w:r>
      <w:r w:rsidR="007852D0">
        <w:rPr>
          <w:sz w:val="24"/>
          <w:szCs w:val="24"/>
        </w:rPr>
        <w:t>7.rujna</w:t>
      </w:r>
      <w:r w:rsidR="00490B87">
        <w:rPr>
          <w:sz w:val="24"/>
          <w:szCs w:val="24"/>
        </w:rPr>
        <w:t xml:space="preserve"> 201</w:t>
      </w:r>
      <w:r w:rsidR="00F4264E">
        <w:rPr>
          <w:sz w:val="24"/>
          <w:szCs w:val="24"/>
        </w:rPr>
        <w:t>7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 kako je tražbine navedene u toč.I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4725E2" w:rsidP="004725E2" w:rsidR="004725E2">
      <w:pPr>
        <w:jc w:val="both"/>
        <w:rPr>
          <w:sz w:val="24"/>
          <w:szCs w:val="24"/>
        </w:rPr>
      </w:pPr>
    </w:p>
    <w:p w:rsidRDefault="000379A4" w:rsidP="004725E2" w:rsidR="000379A4">
      <w:pPr>
        <w:jc w:val="both"/>
        <w:rPr>
          <w:sz w:val="24"/>
          <w:szCs w:val="24"/>
        </w:rPr>
      </w:pPr>
    </w:p>
    <w:p w:rsidRDefault="000379A4" w:rsidP="004725E2" w:rsidR="000379A4">
      <w:pPr>
        <w:jc w:val="both"/>
        <w:rPr>
          <w:sz w:val="24"/>
          <w:szCs w:val="24"/>
        </w:rPr>
      </w:pPr>
    </w:p>
    <w:p w:rsidRDefault="000379A4" w:rsidP="004725E2" w:rsidR="000379A4">
      <w:pPr>
        <w:jc w:val="both"/>
        <w:rPr>
          <w:sz w:val="24"/>
          <w:szCs w:val="24"/>
        </w:rPr>
      </w:pPr>
    </w:p>
    <w:p w:rsidRDefault="00D40A17" w:rsidP="004725E2" w:rsidR="00071C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 konkretnom slučaju, u</w:t>
      </w:r>
      <w:r w:rsidR="00AC6A52">
        <w:rPr>
          <w:sz w:val="24"/>
          <w:szCs w:val="24"/>
        </w:rPr>
        <w:t xml:space="preserve"> odnosu na tražbine koje su prijavili vjerovnici (članak 36. SZ-a) dužnik </w:t>
      </w:r>
      <w:r w:rsidR="00071C98">
        <w:rPr>
          <w:sz w:val="24"/>
          <w:szCs w:val="24"/>
        </w:rPr>
        <w:t xml:space="preserve">i povjerenik su se očitovali </w:t>
      </w:r>
      <w:bookmarkStart w:name="_Hlk497408086" w:id="2"/>
      <w:r w:rsidR="004725E2" w:rsidRPr="003262DE">
        <w:rPr>
          <w:sz w:val="24"/>
          <w:szCs w:val="24"/>
        </w:rPr>
        <w:t xml:space="preserve">dana </w:t>
      </w:r>
      <w:r w:rsidR="004725E2">
        <w:rPr>
          <w:sz w:val="24"/>
          <w:szCs w:val="24"/>
        </w:rPr>
        <w:t>06</w:t>
      </w:r>
      <w:r w:rsidR="004725E2" w:rsidRPr="003262DE">
        <w:rPr>
          <w:sz w:val="24"/>
          <w:szCs w:val="24"/>
        </w:rPr>
        <w:t>.</w:t>
      </w:r>
      <w:r w:rsidR="004725E2">
        <w:rPr>
          <w:sz w:val="24"/>
          <w:szCs w:val="24"/>
        </w:rPr>
        <w:t xml:space="preserve"> listopada </w:t>
      </w:r>
      <w:r w:rsidR="004725E2" w:rsidRPr="003262DE">
        <w:rPr>
          <w:sz w:val="24"/>
          <w:szCs w:val="24"/>
        </w:rPr>
        <w:t>2017.</w:t>
      </w:r>
      <w:r w:rsidR="004725E2">
        <w:rPr>
          <w:sz w:val="24"/>
          <w:szCs w:val="24"/>
        </w:rPr>
        <w:t xml:space="preserve">, </w:t>
      </w:r>
      <w:r w:rsidR="004725E2" w:rsidRPr="00A71BA9">
        <w:rPr>
          <w:sz w:val="24"/>
          <w:szCs w:val="24"/>
        </w:rPr>
        <w:t>16. listopada 2017.</w:t>
      </w:r>
      <w:r w:rsidR="004725E2">
        <w:rPr>
          <w:sz w:val="24"/>
          <w:szCs w:val="24"/>
        </w:rPr>
        <w:t xml:space="preserve">, </w:t>
      </w:r>
      <w:r w:rsidR="004725E2" w:rsidRPr="00A71BA9">
        <w:rPr>
          <w:sz w:val="24"/>
          <w:szCs w:val="24"/>
        </w:rPr>
        <w:t>19. listopada 2017</w:t>
      </w:r>
      <w:r w:rsidR="004725E2">
        <w:rPr>
          <w:sz w:val="24"/>
          <w:szCs w:val="24"/>
        </w:rPr>
        <w:t>. i , 26</w:t>
      </w:r>
      <w:r w:rsidR="004725E2" w:rsidRPr="00A71BA9">
        <w:rPr>
          <w:sz w:val="24"/>
          <w:szCs w:val="24"/>
        </w:rPr>
        <w:t>. listopada 2017</w:t>
      </w:r>
      <w:bookmarkEnd w:id="2"/>
      <w:r w:rsidR="004725E2">
        <w:rPr>
          <w:sz w:val="24"/>
          <w:szCs w:val="24"/>
        </w:rPr>
        <w:t>.</w:t>
      </w:r>
      <w:r w:rsidR="00071C98">
        <w:rPr>
          <w:sz w:val="24"/>
          <w:szCs w:val="24"/>
        </w:rPr>
        <w:t xml:space="preserve">,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prijavljenim tražbinama propisanom člankom </w:t>
      </w:r>
      <w:r w:rsidR="00BC3B49">
        <w:rPr>
          <w:sz w:val="24"/>
          <w:szCs w:val="24"/>
        </w:rPr>
        <w:t xml:space="preserve">34. stavak 1. podstavak </w:t>
      </w:r>
      <w:r w:rsidR="00071C98">
        <w:rPr>
          <w:sz w:val="24"/>
          <w:szCs w:val="24"/>
        </w:rPr>
        <w:t>2</w:t>
      </w:r>
      <w:r w:rsidR="00BC3B49">
        <w:rPr>
          <w:sz w:val="24"/>
          <w:szCs w:val="24"/>
        </w:rPr>
        <w:t>. SZ-a</w:t>
      </w:r>
      <w:r w:rsidR="00071C98">
        <w:rPr>
          <w:sz w:val="24"/>
          <w:szCs w:val="24"/>
        </w:rPr>
        <w:t>.</w:t>
      </w:r>
    </w:p>
    <w:p w:rsidRDefault="007852D0" w:rsidP="00490B87" w:rsidR="007852D0">
      <w:pPr>
        <w:widowControl/>
        <w:jc w:val="both"/>
        <w:rPr>
          <w:sz w:val="24"/>
          <w:szCs w:val="24"/>
        </w:rPr>
      </w:pPr>
    </w:p>
    <w:p w:rsidRDefault="00C00B57" w:rsidP="00490B87" w:rsidR="00E47D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31398">
        <w:rPr>
          <w:sz w:val="24"/>
          <w:szCs w:val="24"/>
        </w:rPr>
        <w:t>Prema tablici osporenih tražbina objavljenoj na e-Oglasnoj ploči suda vjerovnik</w:t>
      </w:r>
      <w:r w:rsidR="004725E2">
        <w:rPr>
          <w:sz w:val="24"/>
          <w:szCs w:val="24"/>
        </w:rPr>
        <w:t xml:space="preserve"> i povjerenik su osporili tražbine istih vjerovnika.</w:t>
      </w:r>
    </w:p>
    <w:p w:rsidRDefault="00225860" w:rsidP="00E47D3F" w:rsidR="00225860">
      <w:pPr>
        <w:widowControl/>
        <w:jc w:val="both"/>
        <w:rPr>
          <w:sz w:val="24"/>
          <w:szCs w:val="24"/>
        </w:rPr>
      </w:pPr>
    </w:p>
    <w:p w:rsidRDefault="00E47D3F" w:rsidP="00E47D3F" w:rsidR="00873B5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48. stavak 1.</w:t>
      </w:r>
      <w:r w:rsidR="00A51AF2">
        <w:rPr>
          <w:sz w:val="24"/>
          <w:szCs w:val="24"/>
        </w:rPr>
        <w:t xml:space="preserve"> do 3. </w:t>
      </w:r>
      <w:r>
        <w:rPr>
          <w:sz w:val="24"/>
          <w:szCs w:val="24"/>
        </w:rPr>
        <w:t xml:space="preserve"> SZ-a </w:t>
      </w:r>
      <w:r w:rsidR="00A51AF2">
        <w:rPr>
          <w:sz w:val="24"/>
          <w:szCs w:val="24"/>
        </w:rPr>
        <w:t>prijavljenu tražbinu je ovlašten osporiti  dužnik (stavak</w:t>
      </w:r>
      <w:r w:rsidR="00874FAF">
        <w:rPr>
          <w:sz w:val="24"/>
          <w:szCs w:val="24"/>
        </w:rPr>
        <w:t xml:space="preserve"> </w:t>
      </w:r>
      <w:r w:rsidR="00A51AF2">
        <w:rPr>
          <w:sz w:val="24"/>
          <w:szCs w:val="24"/>
        </w:rPr>
        <w:t xml:space="preserve">1.), zatim, ako je tražbinu priznao dužnik, tražbinu je ovlašten osporiti povjerenik (stavak 2.), te ako su tražbinu priznali </w:t>
      </w:r>
      <w:r w:rsidR="00873B56">
        <w:rPr>
          <w:sz w:val="24"/>
          <w:szCs w:val="24"/>
        </w:rPr>
        <w:t xml:space="preserve">dužnik i povjerenik, ovlašten ju je osporiti </w:t>
      </w:r>
      <w:r w:rsidR="006F2A02">
        <w:rPr>
          <w:sz w:val="24"/>
          <w:szCs w:val="24"/>
        </w:rPr>
        <w:t>vjer</w:t>
      </w:r>
      <w:r w:rsidR="00873B56">
        <w:rPr>
          <w:sz w:val="24"/>
          <w:szCs w:val="24"/>
        </w:rPr>
        <w:t>ovnik (stavak 3.).</w:t>
      </w:r>
    </w:p>
    <w:p w:rsidRDefault="00873B56" w:rsidP="00873B56" w:rsidR="00110A7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stavka 5. članka 48. SZ-a propisano je kako se postupak radi utvrđivanja osporenih tražbina provodi odgovarajućom primjenom pravila o postupku radi utvrđivanja </w:t>
      </w:r>
      <w:r w:rsidR="00110A73">
        <w:rPr>
          <w:sz w:val="24"/>
          <w:szCs w:val="24"/>
        </w:rPr>
        <w:t>osporenih tražbina u stečajnom postupku.</w:t>
      </w:r>
    </w:p>
    <w:p w:rsidRDefault="00110A73" w:rsidP="00873B56" w:rsidR="00110A73">
      <w:pPr>
        <w:widowControl/>
        <w:ind w:firstLine="708"/>
        <w:jc w:val="both"/>
        <w:rPr>
          <w:sz w:val="24"/>
          <w:szCs w:val="24"/>
        </w:rPr>
      </w:pPr>
    </w:p>
    <w:p w:rsidRDefault="00110A73" w:rsidP="00873B56" w:rsidR="006D6E9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stečajnom postupku nije moguće tzv. višestruko osporavanje tražbina</w:t>
      </w:r>
      <w:r w:rsidR="005B1058">
        <w:rPr>
          <w:sz w:val="24"/>
          <w:szCs w:val="24"/>
        </w:rPr>
        <w:t>, odnosno osporavanje tražbina i o</w:t>
      </w:r>
      <w:r w:rsidR="006B7507">
        <w:rPr>
          <w:sz w:val="24"/>
          <w:szCs w:val="24"/>
        </w:rPr>
        <w:t xml:space="preserve">d strane stečajnog upravitelja i </w:t>
      </w:r>
      <w:r w:rsidR="005B1058">
        <w:rPr>
          <w:sz w:val="24"/>
          <w:szCs w:val="24"/>
        </w:rPr>
        <w:t xml:space="preserve">od </w:t>
      </w:r>
      <w:r w:rsidR="006B7507">
        <w:rPr>
          <w:sz w:val="24"/>
          <w:szCs w:val="24"/>
        </w:rPr>
        <w:t>vjerovnika</w:t>
      </w:r>
      <w:r>
        <w:rPr>
          <w:sz w:val="24"/>
          <w:szCs w:val="24"/>
        </w:rPr>
        <w:t>. Naime, ako je tražbinu osporio stečajni upravitelj</w:t>
      </w:r>
      <w:r w:rsidR="006B7507">
        <w:rPr>
          <w:sz w:val="24"/>
          <w:szCs w:val="24"/>
        </w:rPr>
        <w:t xml:space="preserve"> (članak 266. stavak 1.</w:t>
      </w:r>
      <w:r w:rsidR="006D6E93">
        <w:rPr>
          <w:sz w:val="24"/>
          <w:szCs w:val="24"/>
        </w:rPr>
        <w:t xml:space="preserve"> </w:t>
      </w:r>
      <w:r w:rsidR="006B7507">
        <w:rPr>
          <w:sz w:val="24"/>
          <w:szCs w:val="24"/>
        </w:rPr>
        <w:t>SZ-a</w:t>
      </w:r>
      <w:r w:rsidR="006D6E93">
        <w:rPr>
          <w:sz w:val="24"/>
          <w:szCs w:val="24"/>
        </w:rPr>
        <w:t>)</w:t>
      </w:r>
      <w:r w:rsidR="005B1058">
        <w:rPr>
          <w:sz w:val="24"/>
          <w:szCs w:val="24"/>
        </w:rPr>
        <w:t>,</w:t>
      </w:r>
      <w:r w:rsidR="006B7507">
        <w:rPr>
          <w:sz w:val="24"/>
          <w:szCs w:val="24"/>
        </w:rPr>
        <w:t xml:space="preserve"> na parnicu se upućuje vjerovnik (ili stečajni upravitelj ako za tražbinu postoji ovršna isprava), odnosno ako je </w:t>
      </w:r>
      <w:r w:rsidR="006D6E93">
        <w:rPr>
          <w:sz w:val="24"/>
          <w:szCs w:val="24"/>
        </w:rPr>
        <w:t>tražbinu priznao stečajni upravitelj, a osporio vjerovnik (članak 266. stavak 2. SZ-a) na parnicu se upućuje vjerovnik osporene tražbine (ili osporavatelj ako za tražbinu postoji ovršna isprava)</w:t>
      </w:r>
      <w:r w:rsidR="00740DA4">
        <w:rPr>
          <w:sz w:val="24"/>
          <w:szCs w:val="24"/>
        </w:rPr>
        <w:t>.</w:t>
      </w:r>
    </w:p>
    <w:p w:rsidRDefault="00740DA4" w:rsidP="00873B56" w:rsidR="00DF1CB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odgovarajućom primjenom pravila o postupku radi utvrđivanja osporenih tražbina </w:t>
      </w:r>
      <w:r w:rsidR="00DF1CBD">
        <w:rPr>
          <w:sz w:val="24"/>
          <w:szCs w:val="24"/>
        </w:rPr>
        <w:t xml:space="preserve">u </w:t>
      </w:r>
      <w:r w:rsidR="006F2A02">
        <w:rPr>
          <w:sz w:val="24"/>
          <w:szCs w:val="24"/>
        </w:rPr>
        <w:t xml:space="preserve"> stečajno</w:t>
      </w:r>
      <w:r w:rsidR="00DF1CBD">
        <w:rPr>
          <w:sz w:val="24"/>
          <w:szCs w:val="24"/>
        </w:rPr>
        <w:t>m</w:t>
      </w:r>
      <w:r w:rsidR="006F2A02">
        <w:rPr>
          <w:sz w:val="24"/>
          <w:szCs w:val="24"/>
        </w:rPr>
        <w:t xml:space="preserve"> postupk</w:t>
      </w:r>
      <w:r w:rsidR="00DF1CBD">
        <w:rPr>
          <w:sz w:val="24"/>
          <w:szCs w:val="24"/>
        </w:rPr>
        <w:t>u</w:t>
      </w:r>
      <w:r w:rsidR="006F2A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(članak 48. stavak 5. SZ-a), </w:t>
      </w:r>
      <w:r w:rsidR="005E6588">
        <w:rPr>
          <w:sz w:val="24"/>
          <w:szCs w:val="24"/>
        </w:rPr>
        <w:t>niti u predstečajnom postupku nije moguće više</w:t>
      </w:r>
      <w:r w:rsidR="006F2A02">
        <w:rPr>
          <w:sz w:val="24"/>
          <w:szCs w:val="24"/>
        </w:rPr>
        <w:t>s</w:t>
      </w:r>
      <w:r w:rsidR="005E6588">
        <w:rPr>
          <w:sz w:val="24"/>
          <w:szCs w:val="24"/>
        </w:rPr>
        <w:t>truko osporavanje tražbina i višestruko upućivanje u parnici</w:t>
      </w:r>
      <w:r w:rsidR="00DF1CBD">
        <w:rPr>
          <w:sz w:val="24"/>
          <w:szCs w:val="24"/>
        </w:rPr>
        <w:t xml:space="preserve"> u odnosu na osporene tražbine</w:t>
      </w:r>
      <w:r w:rsidR="005E6588">
        <w:rPr>
          <w:sz w:val="24"/>
          <w:szCs w:val="24"/>
        </w:rPr>
        <w:t xml:space="preserve">. </w:t>
      </w:r>
    </w:p>
    <w:p w:rsidRDefault="005E6588" w:rsidP="00873B56" w:rsidR="004725E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740DA4">
        <w:rPr>
          <w:sz w:val="24"/>
          <w:szCs w:val="24"/>
        </w:rPr>
        <w:t xml:space="preserve">ko je u predstečajnom postupku prijavljenu tražbinu </w:t>
      </w:r>
      <w:r w:rsidR="00E47D3F">
        <w:rPr>
          <w:sz w:val="24"/>
          <w:szCs w:val="24"/>
        </w:rPr>
        <w:t>osporio dužnik</w:t>
      </w:r>
      <w:r>
        <w:rPr>
          <w:sz w:val="24"/>
          <w:szCs w:val="24"/>
        </w:rPr>
        <w:t>,</w:t>
      </w:r>
      <w:r w:rsidR="00837C36">
        <w:rPr>
          <w:sz w:val="24"/>
          <w:szCs w:val="24"/>
        </w:rPr>
        <w:t xml:space="preserve"> po njegovom će se osporavanju na </w:t>
      </w:r>
      <w:r w:rsidR="00E47D3F">
        <w:rPr>
          <w:sz w:val="24"/>
          <w:szCs w:val="24"/>
        </w:rPr>
        <w:t>parnicu uput</w:t>
      </w:r>
      <w:r>
        <w:rPr>
          <w:sz w:val="24"/>
          <w:szCs w:val="24"/>
        </w:rPr>
        <w:t>iti</w:t>
      </w:r>
      <w:r w:rsidR="00E47D3F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vjerovnik osporene tražbine </w:t>
      </w:r>
      <w:r w:rsidR="00E47D3F">
        <w:rPr>
          <w:sz w:val="24"/>
          <w:szCs w:val="24"/>
        </w:rPr>
        <w:t xml:space="preserve">ili </w:t>
      </w:r>
      <w:r w:rsidR="00837C36">
        <w:rPr>
          <w:sz w:val="24"/>
          <w:szCs w:val="24"/>
        </w:rPr>
        <w:t>dužnik</w:t>
      </w:r>
      <w:r w:rsidR="00E47D3F">
        <w:rPr>
          <w:sz w:val="24"/>
          <w:szCs w:val="24"/>
        </w:rPr>
        <w:t xml:space="preserve"> (zavisno postoji li u odnosu na tražbinu ovršna isprava), a osporavanja te tražbine od strane povjerenika i vjerovnika (osporavatelja) su procesno irelevantna</w:t>
      </w:r>
      <w:r w:rsidR="00837C36">
        <w:rPr>
          <w:sz w:val="24"/>
          <w:szCs w:val="24"/>
        </w:rPr>
        <w:t xml:space="preserve">, U </w:t>
      </w:r>
      <w:r w:rsidR="00E47D3F">
        <w:rPr>
          <w:sz w:val="24"/>
          <w:szCs w:val="24"/>
        </w:rPr>
        <w:t xml:space="preserve">slučaju </w:t>
      </w:r>
      <w:r w:rsidR="006F2A02">
        <w:rPr>
          <w:sz w:val="24"/>
          <w:szCs w:val="24"/>
        </w:rPr>
        <w:t>kada</w:t>
      </w:r>
      <w:r w:rsidR="00E47D3F">
        <w:rPr>
          <w:sz w:val="24"/>
          <w:szCs w:val="24"/>
        </w:rPr>
        <w:t xml:space="preserve"> je tražbinu priznao dužnik, a osporio povjerenik</w:t>
      </w:r>
      <w:r>
        <w:rPr>
          <w:sz w:val="24"/>
          <w:szCs w:val="24"/>
        </w:rPr>
        <w:t>,</w:t>
      </w:r>
      <w:r w:rsidR="00E47D3F">
        <w:rPr>
          <w:sz w:val="24"/>
          <w:szCs w:val="24"/>
        </w:rPr>
        <w:t xml:space="preserve"> na parnicu će se uput</w:t>
      </w:r>
      <w:r w:rsidR="00837C36">
        <w:rPr>
          <w:sz w:val="24"/>
          <w:szCs w:val="24"/>
        </w:rPr>
        <w:t xml:space="preserve">iti </w:t>
      </w:r>
      <w:r w:rsidR="00E47D3F">
        <w:rPr>
          <w:sz w:val="24"/>
          <w:szCs w:val="24"/>
        </w:rPr>
        <w:t>povjerenik ili vjerovnik osporene tražbine</w:t>
      </w:r>
      <w:r w:rsidR="00DF1CBD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(zavisno postoji li u odnosu na tražbinu ovršna isprava), </w:t>
      </w:r>
      <w:r w:rsidR="00E47D3F">
        <w:rPr>
          <w:sz w:val="24"/>
          <w:szCs w:val="24"/>
        </w:rPr>
        <w:t>a osporavanja te tražbine od strane vjerovnika (osporavatelja) je procesno irelevantno</w:t>
      </w:r>
      <w:r w:rsidR="00837C36">
        <w:rPr>
          <w:sz w:val="24"/>
          <w:szCs w:val="24"/>
        </w:rPr>
        <w:t xml:space="preserve">. </w:t>
      </w:r>
    </w:p>
    <w:p w:rsidRDefault="004725E2" w:rsidP="00873B56" w:rsidR="004725E2">
      <w:pPr>
        <w:widowControl/>
        <w:ind w:firstLine="708"/>
        <w:jc w:val="both"/>
        <w:rPr>
          <w:sz w:val="24"/>
          <w:szCs w:val="24"/>
        </w:rPr>
      </w:pPr>
    </w:p>
    <w:p w:rsidRDefault="004E2DA9" w:rsidP="00490B87" w:rsidR="004E2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naprijed navedenom stavu, u </w:t>
      </w:r>
      <w:r w:rsidR="00DF1CBD">
        <w:rPr>
          <w:sz w:val="24"/>
          <w:szCs w:val="24"/>
        </w:rPr>
        <w:t xml:space="preserve">konkretnom slučaju, </w:t>
      </w:r>
      <w:r>
        <w:rPr>
          <w:sz w:val="24"/>
          <w:szCs w:val="24"/>
        </w:rPr>
        <w:t xml:space="preserve">kada je više osoba osporilo </w:t>
      </w:r>
      <w:r w:rsidR="00225860">
        <w:rPr>
          <w:sz w:val="24"/>
          <w:szCs w:val="24"/>
        </w:rPr>
        <w:t xml:space="preserve">istu </w:t>
      </w:r>
      <w:r>
        <w:rPr>
          <w:sz w:val="24"/>
          <w:szCs w:val="24"/>
        </w:rPr>
        <w:t>tražb</w:t>
      </w:r>
      <w:r w:rsidR="00225860">
        <w:rPr>
          <w:sz w:val="24"/>
          <w:szCs w:val="24"/>
        </w:rPr>
        <w:t>i</w:t>
      </w:r>
      <w:r>
        <w:rPr>
          <w:sz w:val="24"/>
          <w:szCs w:val="24"/>
        </w:rPr>
        <w:t>nu</w:t>
      </w:r>
      <w:r w:rsidR="006F2A02">
        <w:rPr>
          <w:sz w:val="24"/>
          <w:szCs w:val="24"/>
        </w:rPr>
        <w:t xml:space="preserve"> (dužnik</w:t>
      </w:r>
      <w:r w:rsidR="003158FE">
        <w:rPr>
          <w:sz w:val="24"/>
          <w:szCs w:val="24"/>
        </w:rPr>
        <w:t xml:space="preserve"> i </w:t>
      </w:r>
      <w:r w:rsidR="006F2A02">
        <w:rPr>
          <w:sz w:val="24"/>
          <w:szCs w:val="24"/>
        </w:rPr>
        <w:t xml:space="preserve"> povjerenik) </w:t>
      </w:r>
      <w:r>
        <w:rPr>
          <w:sz w:val="24"/>
          <w:szCs w:val="24"/>
        </w:rPr>
        <w:t xml:space="preserve"> sud je  u odnosu na osporen</w:t>
      </w:r>
      <w:r w:rsidR="00225860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225860">
        <w:rPr>
          <w:sz w:val="24"/>
          <w:szCs w:val="24"/>
        </w:rPr>
        <w:t xml:space="preserve">na parnicu </w:t>
      </w:r>
      <w:r>
        <w:rPr>
          <w:sz w:val="24"/>
          <w:szCs w:val="24"/>
        </w:rPr>
        <w:t>uputio dužnika</w:t>
      </w:r>
      <w:r w:rsidR="003158FE">
        <w:rPr>
          <w:sz w:val="24"/>
          <w:szCs w:val="24"/>
        </w:rPr>
        <w:t>.</w:t>
      </w:r>
    </w:p>
    <w:p w:rsidRDefault="00261893" w:rsidP="00261893" w:rsidR="00261893">
      <w:pPr>
        <w:ind w:firstLine="720"/>
        <w:jc w:val="both"/>
        <w:rPr>
          <w:sz w:val="24"/>
          <w:szCs w:val="24"/>
        </w:rPr>
      </w:pPr>
    </w:p>
    <w:p w:rsidRDefault="00261893" w:rsidP="00261893" w:rsidR="0026189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Prijave tražbina zaposlenika dužnika iz radnog odnosa i to: Božidara Bradarića iz Đakova Diljska 5.,</w:t>
      </w:r>
      <w:r w:rsidRPr="00820D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osnovom neisplaćene otpremnine, </w:t>
      </w:r>
      <w:r w:rsidRPr="00820DC5">
        <w:rPr>
          <w:sz w:val="24"/>
          <w:szCs w:val="24"/>
        </w:rPr>
        <w:t>podnesena Financijskoj agenciji dana 2</w:t>
      </w:r>
      <w:r>
        <w:rPr>
          <w:sz w:val="24"/>
          <w:szCs w:val="24"/>
        </w:rPr>
        <w:t xml:space="preserve">3.listopada </w:t>
      </w:r>
      <w:r w:rsidRPr="00820DC5">
        <w:rPr>
          <w:sz w:val="24"/>
          <w:szCs w:val="24"/>
        </w:rPr>
        <w:t xml:space="preserve">2017. u iznosa </w:t>
      </w:r>
      <w:r>
        <w:rPr>
          <w:sz w:val="24"/>
          <w:szCs w:val="24"/>
        </w:rPr>
        <w:t xml:space="preserve">18.402,44 kn i </w:t>
      </w:r>
      <w:r w:rsidRPr="00261893">
        <w:rPr>
          <w:sz w:val="24"/>
          <w:szCs w:val="24"/>
        </w:rPr>
        <w:t xml:space="preserve"> </w:t>
      </w:r>
      <w:r w:rsidRPr="00820DC5">
        <w:rPr>
          <w:sz w:val="24"/>
          <w:szCs w:val="24"/>
        </w:rPr>
        <w:t>Josip</w:t>
      </w:r>
      <w:r>
        <w:rPr>
          <w:sz w:val="24"/>
          <w:szCs w:val="24"/>
        </w:rPr>
        <w:t>a</w:t>
      </w:r>
      <w:r w:rsidRPr="00820DC5">
        <w:rPr>
          <w:sz w:val="24"/>
          <w:szCs w:val="24"/>
        </w:rPr>
        <w:t xml:space="preserve"> Juretić</w:t>
      </w:r>
      <w:r>
        <w:rPr>
          <w:sz w:val="24"/>
          <w:szCs w:val="24"/>
        </w:rPr>
        <w:t>a</w:t>
      </w:r>
      <w:r w:rsidRPr="00820DC5">
        <w:rPr>
          <w:sz w:val="24"/>
          <w:szCs w:val="24"/>
        </w:rPr>
        <w:t xml:space="preserve"> iz Zagreba, Jaruščica 5a. </w:t>
      </w:r>
      <w:r>
        <w:rPr>
          <w:sz w:val="24"/>
          <w:szCs w:val="24"/>
        </w:rPr>
        <w:t xml:space="preserve">iz radnog odnosa vjerovnika kod dužnika, </w:t>
      </w:r>
      <w:r w:rsidRPr="00820DC5">
        <w:rPr>
          <w:sz w:val="24"/>
          <w:szCs w:val="24"/>
        </w:rPr>
        <w:t>podnesena Financijskoj agenciji dana 25. rujna 2017. u iznosa 36.346,11 kn</w:t>
      </w:r>
      <w:r>
        <w:rPr>
          <w:sz w:val="24"/>
          <w:szCs w:val="24"/>
        </w:rPr>
        <w:t xml:space="preserve"> ovajh sud prvog stupanja je odbacio posebnim rješenjima od 7.studenog 2017.</w:t>
      </w:r>
    </w:p>
    <w:p w:rsidRDefault="0069694E" w:rsidP="007F33A7" w:rsidR="0069694E">
      <w:pPr>
        <w:ind w:firstLine="567"/>
        <w:jc w:val="both"/>
        <w:rPr>
          <w:sz w:val="24"/>
          <w:szCs w:val="24"/>
        </w:rPr>
      </w:pPr>
    </w:p>
    <w:p w:rsidRDefault="0069694E" w:rsidP="007F33A7" w:rsidR="0069694E">
      <w:pPr>
        <w:ind w:firstLine="567"/>
        <w:jc w:val="both"/>
        <w:rPr>
          <w:sz w:val="24"/>
          <w:szCs w:val="24"/>
        </w:rPr>
      </w:pPr>
    </w:p>
    <w:p w:rsidRDefault="0069694E" w:rsidP="007F33A7" w:rsidR="0069694E">
      <w:pPr>
        <w:ind w:firstLine="567"/>
        <w:jc w:val="both"/>
        <w:rPr>
          <w:sz w:val="24"/>
          <w:szCs w:val="24"/>
        </w:rPr>
      </w:pPr>
    </w:p>
    <w:p w:rsidRDefault="0069694E" w:rsidP="007F33A7" w:rsidR="0069694E">
      <w:pPr>
        <w:ind w:firstLine="567"/>
        <w:jc w:val="both"/>
        <w:rPr>
          <w:sz w:val="24"/>
          <w:szCs w:val="24"/>
        </w:rPr>
      </w:pPr>
    </w:p>
    <w:p w:rsidRDefault="0069694E" w:rsidP="007F33A7" w:rsidR="0069694E">
      <w:pPr>
        <w:ind w:firstLine="567"/>
        <w:jc w:val="both"/>
        <w:rPr>
          <w:sz w:val="24"/>
          <w:szCs w:val="24"/>
        </w:rPr>
      </w:pPr>
    </w:p>
    <w:p w:rsidRDefault="0069694E" w:rsidP="007F33A7" w:rsidR="0069694E">
      <w:pPr>
        <w:ind w:firstLine="567"/>
        <w:jc w:val="both"/>
        <w:rPr>
          <w:sz w:val="24"/>
          <w:szCs w:val="24"/>
        </w:rPr>
      </w:pPr>
    </w:p>
    <w:p w:rsidRDefault="00261893" w:rsidP="007F33A7" w:rsidR="00B50383">
      <w:pPr>
        <w:ind w:firstLine="567"/>
        <w:jc w:val="both"/>
        <w:rPr>
          <w:sz w:val="24"/>
          <w:szCs w:val="24"/>
        </w:rPr>
      </w:pPr>
      <w:r w:rsidRPr="00B50383">
        <w:rPr>
          <w:sz w:val="24"/>
          <w:szCs w:val="24"/>
        </w:rPr>
        <w:lastRenderedPageBreak/>
        <w:t>Nadalje</w:t>
      </w:r>
      <w:r w:rsidR="00B50383" w:rsidRPr="00B50383">
        <w:rPr>
          <w:sz w:val="24"/>
          <w:szCs w:val="24"/>
        </w:rPr>
        <w:t xml:space="preserve"> posebnim rješenjima odbačene su </w:t>
      </w:r>
      <w:r w:rsidR="0069694E">
        <w:rPr>
          <w:sz w:val="24"/>
          <w:szCs w:val="24"/>
        </w:rPr>
        <w:t>prijave tražb</w:t>
      </w:r>
      <w:r w:rsidR="00B50383" w:rsidRPr="00B50383">
        <w:rPr>
          <w:sz w:val="24"/>
          <w:szCs w:val="24"/>
        </w:rPr>
        <w:t>ina vjerovnika: CORONA PROMET d.o.o.</w:t>
      </w:r>
      <w:r w:rsidR="00B50383">
        <w:rPr>
          <w:sz w:val="24"/>
          <w:szCs w:val="24"/>
        </w:rPr>
        <w:t xml:space="preserve">, </w:t>
      </w:r>
      <w:r w:rsidR="00B50383" w:rsidRPr="00170449">
        <w:rPr>
          <w:sz w:val="24"/>
          <w:szCs w:val="24"/>
        </w:rPr>
        <w:t>HELP TRADE – DUBROVNIK d.o.o.</w:t>
      </w:r>
      <w:r w:rsidR="00B50383">
        <w:rPr>
          <w:sz w:val="24"/>
          <w:szCs w:val="24"/>
        </w:rPr>
        <w:t xml:space="preserve">, </w:t>
      </w:r>
      <w:r w:rsidR="00B50383" w:rsidRPr="006F11F5">
        <w:rPr>
          <w:sz w:val="24"/>
          <w:szCs w:val="24"/>
        </w:rPr>
        <w:t>CONDITOR</w:t>
      </w:r>
      <w:r w:rsidR="00B50383">
        <w:rPr>
          <w:sz w:val="24"/>
          <w:szCs w:val="24"/>
        </w:rPr>
        <w:t xml:space="preserve"> d.o.o., SPAN d.o.o., DANFOSS d.o.o., </w:t>
      </w:r>
      <w:r w:rsidR="00B50383" w:rsidRPr="00B5445A">
        <w:rPr>
          <w:sz w:val="24"/>
          <w:szCs w:val="24"/>
        </w:rPr>
        <w:t>DIGITALNI TAHOGRAF</w:t>
      </w:r>
      <w:r w:rsidR="00B50383">
        <w:rPr>
          <w:sz w:val="24"/>
          <w:szCs w:val="24"/>
        </w:rPr>
        <w:t xml:space="preserve"> d.o.o.,INSPEKT d.o.o. </w:t>
      </w:r>
      <w:r w:rsidR="007F33A7">
        <w:rPr>
          <w:sz w:val="24"/>
          <w:szCs w:val="24"/>
        </w:rPr>
        <w:t xml:space="preserve"> jer su kod Financije agencije primljene </w:t>
      </w:r>
      <w:r w:rsidR="00B50383">
        <w:rPr>
          <w:sz w:val="24"/>
          <w:szCs w:val="24"/>
        </w:rPr>
        <w:t>izvan roka iz članka 34. stavak 1. podstavak drugi S</w:t>
      </w:r>
      <w:r w:rsidR="007F33A7">
        <w:rPr>
          <w:sz w:val="24"/>
          <w:szCs w:val="24"/>
        </w:rPr>
        <w:t xml:space="preserve">Z-a </w:t>
      </w:r>
    </w:p>
    <w:p w:rsidRDefault="0008558B" w:rsidP="00B51145" w:rsidR="0008558B">
      <w:pPr>
        <w:widowControl/>
        <w:jc w:val="both"/>
        <w:rPr>
          <w:sz w:val="24"/>
          <w:szCs w:val="24"/>
        </w:rPr>
      </w:pPr>
    </w:p>
    <w:p w:rsidRDefault="000379A4" w:rsidP="00B51145" w:rsidR="000379A4">
      <w:pPr>
        <w:widowControl/>
        <w:jc w:val="both"/>
        <w:rPr>
          <w:sz w:val="24"/>
          <w:szCs w:val="24"/>
        </w:rPr>
      </w:pPr>
    </w:p>
    <w:p w:rsidRDefault="008C35A5" w:rsidP="002B2DAC" w:rsidR="00F4264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 rješeno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3158FE">
        <w:rPr>
          <w:sz w:val="24"/>
          <w:szCs w:val="24"/>
        </w:rPr>
        <w:t xml:space="preserve">8.studenog </w:t>
      </w:r>
      <w:r w:rsidR="004A4F10">
        <w:rPr>
          <w:sz w:val="24"/>
          <w:szCs w:val="24"/>
        </w:rPr>
        <w:t xml:space="preserve"> 201</w:t>
      </w:r>
      <w:r w:rsidR="003158FE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9C1A7E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9C1A7E" w:rsidP="009C1A7E" w:rsidR="009C1A7E" w:rsidRPr="009C1A7E">
      <w:pPr>
        <w:ind w:firstLine="708" w:left="4248"/>
        <w:jc w:val="both"/>
        <w:rPr>
          <w:sz w:val="24"/>
          <w:szCs w:val="24"/>
        </w:rPr>
      </w:pPr>
      <w:r w:rsidRPr="009C1A7E">
        <w:rPr>
          <w:sz w:val="24"/>
          <w:szCs w:val="24"/>
        </w:rPr>
        <w:t>Za točnost otpravka, ovlašteni službenik:</w:t>
      </w:r>
    </w:p>
    <w:p w:rsidRDefault="009C1A7E" w:rsidP="00422EE0" w:rsidR="009C1A7E" w:rsidRPr="009C1A7E">
      <w:pPr>
        <w:jc w:val="both"/>
        <w:rPr>
          <w:sz w:val="24"/>
          <w:szCs w:val="24"/>
        </w:rPr>
      </w:pPr>
      <w:r w:rsidRPr="009C1A7E">
        <w:rPr>
          <w:sz w:val="24"/>
          <w:szCs w:val="24"/>
        </w:rPr>
        <w:t xml:space="preserve">               </w:t>
      </w:r>
      <w:r w:rsidRPr="009C1A7E">
        <w:rPr>
          <w:sz w:val="24"/>
          <w:szCs w:val="24"/>
        </w:rPr>
        <w:tab/>
      </w:r>
      <w:r w:rsidRPr="009C1A7E">
        <w:rPr>
          <w:sz w:val="24"/>
          <w:szCs w:val="24"/>
        </w:rPr>
        <w:tab/>
      </w:r>
      <w:r w:rsidRPr="009C1A7E">
        <w:rPr>
          <w:sz w:val="24"/>
          <w:szCs w:val="24"/>
        </w:rPr>
        <w:tab/>
      </w:r>
      <w:r w:rsidRPr="009C1A7E">
        <w:rPr>
          <w:sz w:val="24"/>
          <w:szCs w:val="24"/>
        </w:rPr>
        <w:tab/>
      </w:r>
      <w:r w:rsidRPr="009C1A7E">
        <w:rPr>
          <w:sz w:val="24"/>
          <w:szCs w:val="24"/>
        </w:rPr>
        <w:tab/>
      </w:r>
      <w:r w:rsidRPr="009C1A7E">
        <w:rPr>
          <w:sz w:val="24"/>
          <w:szCs w:val="24"/>
        </w:rPr>
        <w:tab/>
      </w:r>
      <w:r w:rsidRPr="009C1A7E">
        <w:rPr>
          <w:sz w:val="24"/>
          <w:szCs w:val="24"/>
        </w:rPr>
        <w:tab/>
        <w:t>Valentina Delač</w:t>
      </w:r>
    </w:p>
    <w:p w:rsidRDefault="003158FE" w:rsidP="003158FE" w:rsidR="003158FE" w:rsidRPr="009C1A7E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3158FE" w:rsidRPr="009C1A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B69" w:rsidR="00A86B69">
      <w:r>
        <w:separator/>
      </w:r>
    </w:p>
  </w:endnote>
  <w:endnote w:id="0" w:type="continuationSeparator">
    <w:p w:rsidRDefault="00A86B69" w:rsidR="00A86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B69" w:rsidR="00A86B69">
      <w:r>
        <w:separator/>
      </w:r>
    </w:p>
  </w:footnote>
  <w:footnote w:id="0" w:type="continuationSeparator">
    <w:p w:rsidRDefault="00A86B69" w:rsidR="00A86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B69" w:rsidP="004D45C7" w:rsidR="00A86B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6B69" w:rsidR="00A86B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B69" w:rsidP="004D45C7" w:rsidR="00A86B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A7E">
      <w:rPr>
        <w:rStyle w:val="Brojstranice"/>
        <w:noProof/>
      </w:rPr>
      <w:t>34</w:t>
    </w:r>
    <w:r>
      <w:rPr>
        <w:rStyle w:val="Brojstranice"/>
      </w:rPr>
      <w:fldChar w:fldCharType="end"/>
    </w:r>
  </w:p>
  <w:p w:rsidRDefault="00A86B69" w:rsidP="00EF301B" w:rsidR="00A86B69">
    <w:pPr>
      <w:rPr>
        <w:sz w:val="24"/>
        <w:szCs w:val="24"/>
      </w:rPr>
    </w:pPr>
  </w:p>
  <w:p w:rsidRDefault="00A86B69" w:rsidP="00EF301B" w:rsidR="00A86B69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>
      <w:rPr>
        <w:sz w:val="24"/>
        <w:szCs w:val="24"/>
      </w:rPr>
      <w:t>2353</w:t>
    </w:r>
    <w:r w:rsidRPr="00F703C3">
      <w:rPr>
        <w:sz w:val="24"/>
        <w:szCs w:val="24"/>
      </w:rPr>
      <w:t>/2017</w:t>
    </w:r>
  </w:p>
  <w:p w:rsidRDefault="00A86B69" w:rsidP="004D45C7" w:rsidR="00A86B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52758B"/>
    <w:multiLevelType w:val="hybridMultilevel"/>
    <w:tmpl w:val="410CEC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5"/>
  </w:num>
  <w:num w:numId="3">
    <w:abstractNumId w:val="6"/>
  </w:num>
  <w:num w:numId="4">
    <w:abstractNumId w:val="36"/>
  </w:num>
  <w:num w:numId="5">
    <w:abstractNumId w:val="33"/>
  </w:num>
  <w:num w:numId="6">
    <w:abstractNumId w:val="17"/>
  </w:num>
  <w:num w:numId="7">
    <w:abstractNumId w:val="37"/>
  </w:num>
  <w:num w:numId="8">
    <w:abstractNumId w:val="28"/>
  </w:num>
  <w:num w:numId="9">
    <w:abstractNumId w:val="2"/>
  </w:num>
  <w:num w:numId="10">
    <w:abstractNumId w:val="24"/>
  </w:num>
  <w:num w:numId="11">
    <w:abstractNumId w:val="30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3"/>
  </w:num>
  <w:num w:numId="17">
    <w:abstractNumId w:val="27"/>
  </w:num>
  <w:num w:numId="18">
    <w:abstractNumId w:val="18"/>
  </w:num>
  <w:num w:numId="19">
    <w:abstractNumId w:val="19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3"/>
  </w:num>
  <w:num w:numId="26">
    <w:abstractNumId w:val="21"/>
  </w:num>
  <w:num w:numId="27">
    <w:abstractNumId w:val="14"/>
  </w:num>
  <w:num w:numId="28">
    <w:abstractNumId w:val="23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12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29"/>
  </w:num>
  <w:num w:numId="38">
    <w:abstractNumId w:val="10"/>
  </w:num>
  <w:num w:numId="3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D5B"/>
    <w:rsid w:val="000270CA"/>
    <w:rsid w:val="00031398"/>
    <w:rsid w:val="000379A4"/>
    <w:rsid w:val="00047035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D52F8"/>
    <w:rsid w:val="000D6193"/>
    <w:rsid w:val="000D7B0B"/>
    <w:rsid w:val="000E24E2"/>
    <w:rsid w:val="000F5B5D"/>
    <w:rsid w:val="00110A73"/>
    <w:rsid w:val="0011597E"/>
    <w:rsid w:val="00131346"/>
    <w:rsid w:val="0013479A"/>
    <w:rsid w:val="00151FCB"/>
    <w:rsid w:val="0016058A"/>
    <w:rsid w:val="00193977"/>
    <w:rsid w:val="00193FFB"/>
    <w:rsid w:val="001A3B02"/>
    <w:rsid w:val="001B02FE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701F"/>
    <w:rsid w:val="00261893"/>
    <w:rsid w:val="00261EC5"/>
    <w:rsid w:val="002634FB"/>
    <w:rsid w:val="00287A0F"/>
    <w:rsid w:val="002A16DB"/>
    <w:rsid w:val="002A5499"/>
    <w:rsid w:val="002B007F"/>
    <w:rsid w:val="002B0A06"/>
    <w:rsid w:val="002B1DC9"/>
    <w:rsid w:val="002B2DAC"/>
    <w:rsid w:val="002C2247"/>
    <w:rsid w:val="002C6C6C"/>
    <w:rsid w:val="002D037B"/>
    <w:rsid w:val="00303608"/>
    <w:rsid w:val="003158FE"/>
    <w:rsid w:val="00350E6B"/>
    <w:rsid w:val="00355F9C"/>
    <w:rsid w:val="00361D6B"/>
    <w:rsid w:val="00366E33"/>
    <w:rsid w:val="00374751"/>
    <w:rsid w:val="00393DE5"/>
    <w:rsid w:val="003A7B98"/>
    <w:rsid w:val="003B06CA"/>
    <w:rsid w:val="003B63FD"/>
    <w:rsid w:val="003B680F"/>
    <w:rsid w:val="003D395F"/>
    <w:rsid w:val="003E4725"/>
    <w:rsid w:val="003F0AD7"/>
    <w:rsid w:val="003F6C06"/>
    <w:rsid w:val="004021BF"/>
    <w:rsid w:val="004149ED"/>
    <w:rsid w:val="00415706"/>
    <w:rsid w:val="00415927"/>
    <w:rsid w:val="00417323"/>
    <w:rsid w:val="00417EC8"/>
    <w:rsid w:val="0044747B"/>
    <w:rsid w:val="00452C6A"/>
    <w:rsid w:val="004725E2"/>
    <w:rsid w:val="00472607"/>
    <w:rsid w:val="00475D50"/>
    <w:rsid w:val="00490B87"/>
    <w:rsid w:val="00491398"/>
    <w:rsid w:val="004924C3"/>
    <w:rsid w:val="004A4F10"/>
    <w:rsid w:val="004B102F"/>
    <w:rsid w:val="004B653E"/>
    <w:rsid w:val="004C43B0"/>
    <w:rsid w:val="004D45C7"/>
    <w:rsid w:val="004D557A"/>
    <w:rsid w:val="004E2DA9"/>
    <w:rsid w:val="004F3685"/>
    <w:rsid w:val="00501910"/>
    <w:rsid w:val="00530EE2"/>
    <w:rsid w:val="00532D51"/>
    <w:rsid w:val="005349D6"/>
    <w:rsid w:val="00552BC9"/>
    <w:rsid w:val="00557867"/>
    <w:rsid w:val="00557F42"/>
    <w:rsid w:val="005603DF"/>
    <w:rsid w:val="0056698A"/>
    <w:rsid w:val="0059682F"/>
    <w:rsid w:val="005A4A86"/>
    <w:rsid w:val="005A5D8D"/>
    <w:rsid w:val="005A7D53"/>
    <w:rsid w:val="005B1058"/>
    <w:rsid w:val="005B4C09"/>
    <w:rsid w:val="005D1014"/>
    <w:rsid w:val="005E6588"/>
    <w:rsid w:val="006050C8"/>
    <w:rsid w:val="00605DCA"/>
    <w:rsid w:val="0063127F"/>
    <w:rsid w:val="006342B4"/>
    <w:rsid w:val="006625F0"/>
    <w:rsid w:val="0066457E"/>
    <w:rsid w:val="00665391"/>
    <w:rsid w:val="00682519"/>
    <w:rsid w:val="00692398"/>
    <w:rsid w:val="006937C4"/>
    <w:rsid w:val="0069694E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70422B"/>
    <w:rsid w:val="00740DA4"/>
    <w:rsid w:val="00750E7C"/>
    <w:rsid w:val="00756B2D"/>
    <w:rsid w:val="007649F9"/>
    <w:rsid w:val="007746AA"/>
    <w:rsid w:val="00776383"/>
    <w:rsid w:val="007852D0"/>
    <w:rsid w:val="007A2362"/>
    <w:rsid w:val="007B51BD"/>
    <w:rsid w:val="007B6567"/>
    <w:rsid w:val="007C5ED3"/>
    <w:rsid w:val="007D1845"/>
    <w:rsid w:val="007F33A7"/>
    <w:rsid w:val="00810C9B"/>
    <w:rsid w:val="00833B0E"/>
    <w:rsid w:val="00837C36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4357"/>
    <w:rsid w:val="00895264"/>
    <w:rsid w:val="008C35A5"/>
    <w:rsid w:val="008C3A40"/>
    <w:rsid w:val="008C683A"/>
    <w:rsid w:val="008D5068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515AE"/>
    <w:rsid w:val="009517BA"/>
    <w:rsid w:val="009517D4"/>
    <w:rsid w:val="00953BDB"/>
    <w:rsid w:val="00963FCB"/>
    <w:rsid w:val="0096525A"/>
    <w:rsid w:val="00984147"/>
    <w:rsid w:val="009A17E2"/>
    <w:rsid w:val="009A4132"/>
    <w:rsid w:val="009A6034"/>
    <w:rsid w:val="009A7682"/>
    <w:rsid w:val="009B05BE"/>
    <w:rsid w:val="009C0C74"/>
    <w:rsid w:val="009C1A7E"/>
    <w:rsid w:val="009F1CA4"/>
    <w:rsid w:val="00A1054B"/>
    <w:rsid w:val="00A179C0"/>
    <w:rsid w:val="00A203CE"/>
    <w:rsid w:val="00A32105"/>
    <w:rsid w:val="00A4481C"/>
    <w:rsid w:val="00A46609"/>
    <w:rsid w:val="00A51AF2"/>
    <w:rsid w:val="00A51F28"/>
    <w:rsid w:val="00A60BCD"/>
    <w:rsid w:val="00A64029"/>
    <w:rsid w:val="00A64E43"/>
    <w:rsid w:val="00A706BA"/>
    <w:rsid w:val="00A71C89"/>
    <w:rsid w:val="00A737DD"/>
    <w:rsid w:val="00A758E3"/>
    <w:rsid w:val="00A824B7"/>
    <w:rsid w:val="00A86B69"/>
    <w:rsid w:val="00A86C2F"/>
    <w:rsid w:val="00AB025F"/>
    <w:rsid w:val="00AC62AA"/>
    <w:rsid w:val="00AC6A52"/>
    <w:rsid w:val="00AC76E7"/>
    <w:rsid w:val="00AD2F45"/>
    <w:rsid w:val="00AD3373"/>
    <w:rsid w:val="00AD37B6"/>
    <w:rsid w:val="00AE7C11"/>
    <w:rsid w:val="00AF1791"/>
    <w:rsid w:val="00AF2508"/>
    <w:rsid w:val="00AF516A"/>
    <w:rsid w:val="00AF5FEC"/>
    <w:rsid w:val="00AF64B0"/>
    <w:rsid w:val="00B00A82"/>
    <w:rsid w:val="00B04D18"/>
    <w:rsid w:val="00B14BC1"/>
    <w:rsid w:val="00B3714E"/>
    <w:rsid w:val="00B37641"/>
    <w:rsid w:val="00B40D90"/>
    <w:rsid w:val="00B42FC7"/>
    <w:rsid w:val="00B50383"/>
    <w:rsid w:val="00B51145"/>
    <w:rsid w:val="00B54A8B"/>
    <w:rsid w:val="00B74833"/>
    <w:rsid w:val="00B91C7C"/>
    <w:rsid w:val="00BB2EB8"/>
    <w:rsid w:val="00BC3B49"/>
    <w:rsid w:val="00C00B57"/>
    <w:rsid w:val="00C136E5"/>
    <w:rsid w:val="00C24F5F"/>
    <w:rsid w:val="00C25C2B"/>
    <w:rsid w:val="00C27F8E"/>
    <w:rsid w:val="00C33A26"/>
    <w:rsid w:val="00C43F22"/>
    <w:rsid w:val="00C56077"/>
    <w:rsid w:val="00C646E7"/>
    <w:rsid w:val="00C716BA"/>
    <w:rsid w:val="00C86099"/>
    <w:rsid w:val="00C93627"/>
    <w:rsid w:val="00C96142"/>
    <w:rsid w:val="00C973FB"/>
    <w:rsid w:val="00CB1ED2"/>
    <w:rsid w:val="00CB419D"/>
    <w:rsid w:val="00CB7213"/>
    <w:rsid w:val="00CC01EB"/>
    <w:rsid w:val="00CE525C"/>
    <w:rsid w:val="00D15472"/>
    <w:rsid w:val="00D20336"/>
    <w:rsid w:val="00D40A17"/>
    <w:rsid w:val="00D4242D"/>
    <w:rsid w:val="00D4523F"/>
    <w:rsid w:val="00D50B9E"/>
    <w:rsid w:val="00D612BB"/>
    <w:rsid w:val="00D66EB8"/>
    <w:rsid w:val="00D7035B"/>
    <w:rsid w:val="00D85606"/>
    <w:rsid w:val="00D953B1"/>
    <w:rsid w:val="00DA4583"/>
    <w:rsid w:val="00DB53E0"/>
    <w:rsid w:val="00DC1424"/>
    <w:rsid w:val="00DC4A08"/>
    <w:rsid w:val="00DC67F9"/>
    <w:rsid w:val="00DD1753"/>
    <w:rsid w:val="00DE0B83"/>
    <w:rsid w:val="00DE26CD"/>
    <w:rsid w:val="00DE2E33"/>
    <w:rsid w:val="00DF1CBD"/>
    <w:rsid w:val="00DF2CF6"/>
    <w:rsid w:val="00E04902"/>
    <w:rsid w:val="00E13F8D"/>
    <w:rsid w:val="00E151B4"/>
    <w:rsid w:val="00E17E7B"/>
    <w:rsid w:val="00E304F5"/>
    <w:rsid w:val="00E3265C"/>
    <w:rsid w:val="00E33F8D"/>
    <w:rsid w:val="00E35295"/>
    <w:rsid w:val="00E47D3F"/>
    <w:rsid w:val="00E525EE"/>
    <w:rsid w:val="00E57F3E"/>
    <w:rsid w:val="00E63399"/>
    <w:rsid w:val="00E65A20"/>
    <w:rsid w:val="00E80A3A"/>
    <w:rsid w:val="00E84620"/>
    <w:rsid w:val="00E870F2"/>
    <w:rsid w:val="00E9538A"/>
    <w:rsid w:val="00E975DA"/>
    <w:rsid w:val="00EA4B16"/>
    <w:rsid w:val="00EA6ABC"/>
    <w:rsid w:val="00EB04A4"/>
    <w:rsid w:val="00EB62F9"/>
    <w:rsid w:val="00EB688C"/>
    <w:rsid w:val="00EC5F71"/>
    <w:rsid w:val="00ED3C17"/>
    <w:rsid w:val="00EE1F13"/>
    <w:rsid w:val="00EF2039"/>
    <w:rsid w:val="00EF301B"/>
    <w:rsid w:val="00EF3915"/>
    <w:rsid w:val="00F0731C"/>
    <w:rsid w:val="00F1240B"/>
    <w:rsid w:val="00F42084"/>
    <w:rsid w:val="00F4264E"/>
    <w:rsid w:val="00F60844"/>
    <w:rsid w:val="00F63270"/>
    <w:rsid w:val="00F661AD"/>
    <w:rsid w:val="00F703C3"/>
    <w:rsid w:val="00F86F4A"/>
    <w:rsid w:val="00F962EF"/>
    <w:rsid w:val="00FA188C"/>
    <w:rsid w:val="00FA221F"/>
    <w:rsid w:val="00FB02A5"/>
    <w:rsid w:val="00FB5089"/>
    <w:rsid w:val="00FE02E4"/>
    <w:rsid w:val="00FE1CAF"/>
    <w:rsid w:val="00FF293B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3"/>
    <w:lsdException w:unhideWhenUsed="false" w:semiHidden="false" w:uiPriority="99" w:name="Balloon Text"/>
    <w:lsdException w:unhideWhenUsed="false" w:semiHidden="false" w:uiPriority="59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63" w:type="paragraph">
    <w:name w:val="xl63"/>
    <w:basedOn w:val="Normal"/>
    <w:rsid w:val="00A737D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A737D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21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21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21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21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63" w:type="paragraph">
    <w:name w:val="xl63"/>
    <w:basedOn w:val="Normal"/>
    <w:rsid w:val="00A737D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A737D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21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21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2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2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St-2353/2017-42</izvorni_sadrzaj>
    <derivirana_varijabla naziv="DomainObject.Oznaka_1">St-2353/2017-42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34</izvorni_sadrzaj>
    <derivirana_varijabla naziv="DomainObject.BrojStranica_1">34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St-2353/2017-42</izvorni_sadrzaj>
    <derivirana_varijabla naziv="DomainObject.PoslovniBrojDokumenta_1">St-2353/2017-42</derivirana_varijabla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B648F-27DD-4F30-B8F9-20C637F21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34</properties:Pages>
  <properties:Words>7339</properties:Words>
  <properties:Characters>47961</properties:Characters>
  <properties:Lines>3936</properties:Lines>
  <properties:Paragraphs>2531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2017-11-08T12:34:00Z</dcterms:created>
  <dc:creator>ilukac</dc:creator>
  <cp:lastModifiedBy>Valentina Delač</cp:lastModifiedBy>
  <cp:lastPrinted>2017-11-08T12:49:00Z</cp:lastPrinted>
  <dcterms:modified xmlns:xsi="http://www.w3.org/2001/XMLSchema-instance" xsi:type="dcterms:W3CDTF">2017-11-08T12:49:00Z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St-2353/2017-42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34</vt:i4>
  </prop:property>
</prop:Properties>
</file>