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8381" w14:paraId="6358381" w:rsidRDefault="00F4254A" w:rsidP="00F4254A" w:rsidR="00F4254A">
      <w:pPr>
        <w:jc w:val="right"/>
        <w15:collapsed w:val="false"/>
      </w:pPr>
      <w:r>
        <w:t>6 St-1/18-15</w:t>
      </w:r>
    </w:p>
    <w:p w:rsidRDefault="00F4254A" w:rsidP="00F4254A" w:rsidR="00F4254A">
      <w:pPr>
        <w:jc w:val="right"/>
      </w:pPr>
    </w:p>
    <w:p w:rsidRDefault="00F4254A" w:rsidP="00F4254A" w:rsidR="00F4254A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54A" w:rsidP="00F4254A" w:rsidR="00F4254A"/>
    <w:p w:rsidRDefault="00F4254A" w:rsidP="00F4254A" w:rsidR="00F425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254A" w:rsidP="00F4254A" w:rsidR="00F4254A">
      <w:pPr>
        <w:jc w:val="both"/>
      </w:pPr>
    </w:p>
    <w:p w:rsidRDefault="00F4254A" w:rsidP="00F4254A" w:rsidR="00F4254A">
      <w:pPr>
        <w:jc w:val="center"/>
      </w:pPr>
      <w:r>
        <w:t>R E P U B L I K A  H R V A T S K A</w:t>
      </w:r>
    </w:p>
    <w:p w:rsidRDefault="00F4254A" w:rsidP="00F4254A" w:rsidR="00F4254A">
      <w:pPr>
        <w:jc w:val="center"/>
      </w:pPr>
    </w:p>
    <w:p w:rsidRDefault="00F4254A" w:rsidP="00F4254A" w:rsidR="00F4254A">
      <w:pPr>
        <w:jc w:val="center"/>
      </w:pPr>
      <w:r>
        <w:t>R J E Š E N J E</w:t>
      </w:r>
    </w:p>
    <w:p w:rsidRDefault="00F4254A" w:rsidP="00F4254A" w:rsidR="00F4254A">
      <w:pPr>
        <w:pStyle w:val="Tijeloteksta"/>
        <w:rPr>
          <w:b/>
          <w:bCs/>
        </w:rPr>
      </w:pPr>
    </w:p>
    <w:p w:rsidRDefault="00F4254A" w:rsidP="00F4254A" w:rsidR="00F4254A">
      <w:pPr>
        <w:pStyle w:val="Tijeloteksta"/>
        <w:jc w:val="center"/>
        <w:rPr>
          <w:b/>
          <w:bCs/>
        </w:rPr>
      </w:pPr>
      <w:r>
        <w:tab/>
      </w:r>
    </w:p>
    <w:p w:rsidRDefault="00F4254A" w:rsidP="00F4254A" w:rsidR="00F4254A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RH MF Porezna uprava zastupani po ŽDO Osijek, za otvaranje stečajnog postupka nad dužnikom </w:t>
      </w:r>
      <w:r>
        <w:rPr>
          <w:b/>
        </w:rPr>
        <w:t>TARTE d.o.o. za ugostiteljstvo i trgovinu, Osijek, Ulica Stjepana Radića 30, MBS: 030171755 OIB: 81218431659</w:t>
      </w:r>
      <w:r>
        <w:t xml:space="preserve">, dana 23. travnja 2018. g.,  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F4254A">
        <w:t xml:space="preserve">IVICI LUKENDA, Osijek, </w:t>
      </w:r>
      <w:proofErr w:type="spellStart"/>
      <w:r w:rsidR="00F4254A">
        <w:t>Kupska</w:t>
      </w:r>
      <w:proofErr w:type="spellEnd"/>
      <w:r w:rsidR="00F4254A">
        <w:t xml:space="preserve"> 1/A, OIB: 23998683841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4254A">
        <w:rPr>
          <w:b/>
        </w:rPr>
        <w:t>1-18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F4254A">
        <w:t xml:space="preserve">IVICA LUKENDA, Osijek, </w:t>
      </w:r>
      <w:proofErr w:type="spellStart"/>
      <w:r w:rsidR="00F4254A">
        <w:t>Kupska</w:t>
      </w:r>
      <w:proofErr w:type="spellEnd"/>
      <w:r w:rsidR="00F4254A">
        <w:t xml:space="preserve"> 1/A, OIB: 23998683841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A55F4F">
        <w:rPr>
          <w:b/>
        </w:rPr>
        <w:t>1</w:t>
      </w:r>
      <w:r w:rsidR="00F4254A">
        <w:rPr>
          <w:b/>
        </w:rPr>
        <w:t>-18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4254A">
        <w:t xml:space="preserve">IVICI LUKENDA, Osijek, </w:t>
      </w:r>
      <w:proofErr w:type="spellStart"/>
      <w:r w:rsidR="00F4254A">
        <w:t>Kupska</w:t>
      </w:r>
      <w:proofErr w:type="spellEnd"/>
      <w:r w:rsidR="00F4254A">
        <w:t xml:space="preserve"> 1/A, OIB: 23998683841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F4254A">
        <w:t xml:space="preserve">IVICA LUKENDA, Osijek, </w:t>
      </w:r>
      <w:proofErr w:type="spellStart"/>
      <w:r w:rsidR="00F4254A">
        <w:t>Kupska</w:t>
      </w:r>
      <w:proofErr w:type="spellEnd"/>
      <w:r w:rsidR="00F4254A">
        <w:t xml:space="preserve"> 1/A, OIB: 23998683841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F4254A" w:rsidP="00F4254A" w:rsidR="00F4254A">
      <w:pPr>
        <w:jc w:val="right"/>
      </w:pPr>
      <w:r>
        <w:t>6 St-1/18-15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F4254A">
        <w:rPr>
          <w:bCs/>
        </w:rPr>
        <w:t>RH MF Porezna uprava zastupana po ŽDO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F4254A">
        <w:rPr>
          <w:bCs/>
        </w:rPr>
        <w:t>21.11.2017</w:t>
      </w:r>
      <w:r w:rsidR="00A55F4F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 </w:t>
      </w:r>
      <w:r w:rsidR="00F4254A">
        <w:rPr>
          <w:b/>
        </w:rPr>
        <w:t>TARTE d.o.o. za ugostiteljstvo i trgovinu, Osijek, Ulica Stjepana Radića 30, MBS: 030171755 OIB: 81218431659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 xml:space="preserve">Zaključkom </w:t>
      </w:r>
      <w:r w:rsidR="00A55F4F">
        <w:t xml:space="preserve">6 </w:t>
      </w:r>
      <w:r>
        <w:t>St-</w:t>
      </w:r>
      <w:r w:rsidR="00F4254A">
        <w:t>1/18-6 od 8.3.2018.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F4254A">
        <w:t xml:space="preserve">IVICA LUKENDA, Osijek, </w:t>
      </w:r>
      <w:proofErr w:type="spellStart"/>
      <w:r w:rsidR="00F4254A">
        <w:t>Kupska</w:t>
      </w:r>
      <w:proofErr w:type="spellEnd"/>
      <w:r w:rsidR="00F4254A">
        <w:t xml:space="preserve"> 1/A, OIB: 23998683841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 xml:space="preserve">Zaključak </w:t>
      </w:r>
      <w:r w:rsidR="00F4254A">
        <w:t xml:space="preserve">6 </w:t>
      </w:r>
      <w:r>
        <w:t>St-</w:t>
      </w:r>
      <w:r w:rsidR="00F4254A">
        <w:t>1/18-6 od 8.3.2018. g.</w:t>
      </w:r>
      <w:r>
        <w:t xml:space="preserve"> osoba ovlaštena za zastupanje dužnika </w:t>
      </w:r>
      <w:r w:rsidR="00F4254A">
        <w:t xml:space="preserve">IVICA LUKENDA, Osijek, </w:t>
      </w:r>
      <w:proofErr w:type="spellStart"/>
      <w:r w:rsidR="00F4254A">
        <w:t>Kupska</w:t>
      </w:r>
      <w:proofErr w:type="spellEnd"/>
      <w:r w:rsidR="00F4254A">
        <w:t xml:space="preserve"> 1/A, OIB: 23998683841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F4254A">
        <w:t>23.3.2018. g.</w:t>
      </w:r>
      <w:r w:rsidR="002B4543">
        <w:t>.</w:t>
      </w:r>
      <w:r>
        <w:t xml:space="preserve"> a što je utvrđeno uvidom u </w:t>
      </w:r>
      <w:r w:rsidR="00A55F4F">
        <w:t>dostavnicu</w:t>
      </w:r>
      <w:r>
        <w:t xml:space="preserve"> koj</w:t>
      </w:r>
      <w:r w:rsidR="0012662A">
        <w:t>a</w:t>
      </w:r>
      <w:r>
        <w:t xml:space="preserve"> se nalaz</w:t>
      </w:r>
      <w:r w:rsidR="0012662A">
        <w:t>i</w:t>
      </w:r>
      <w:r>
        <w:t xml:space="preserve">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4254A">
        <w:t>23. travnja</w:t>
      </w:r>
      <w:r w:rsidR="00A55F4F">
        <w:t xml:space="preserve"> 2018.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F4254A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F4254A">
        <w:t xml:space="preserve">IVICA LUKENDA, Osijek, </w:t>
      </w:r>
      <w:proofErr w:type="spellStart"/>
      <w:r w:rsidR="00F4254A">
        <w:t>Kupska</w:t>
      </w:r>
      <w:proofErr w:type="spellEnd"/>
      <w:r w:rsidR="00F4254A">
        <w:t xml:space="preserve"> 1/A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</w:t>
      </w:r>
      <w:r w:rsidR="00F4254A">
        <w:t>23.5.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E6D1A" w:rsidP="007E6D1A" w:rsidR="007E6D1A"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39D" w:rsidP="00C06AA6" w:rsidR="0085539D">
      <w:r>
        <w:separator/>
      </w:r>
    </w:p>
  </w:endnote>
  <w:endnote w:id="0" w:type="continuationSeparator">
    <w:p w:rsidRDefault="0085539D" w:rsidP="00C06AA6" w:rsidR="00855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39D" w:rsidP="00C06AA6" w:rsidR="0085539D">
      <w:r>
        <w:separator/>
      </w:r>
    </w:p>
  </w:footnote>
  <w:footnote w:id="0" w:type="continuationSeparator">
    <w:p w:rsidRDefault="0085539D" w:rsidP="00C06AA6" w:rsidR="00855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5C1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31757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5C16"/>
    <w:rsid w:val="00817C66"/>
    <w:rsid w:val="00826384"/>
    <w:rsid w:val="008409A8"/>
    <w:rsid w:val="0085539D"/>
    <w:rsid w:val="00860129"/>
    <w:rsid w:val="00875548"/>
    <w:rsid w:val="00885B0C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55F4F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254A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5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5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5DDD8-3799-46FF-9AF7-DEA45844F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3126</properties:Characters>
  <properties:Lines>113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2018-04-23T12:05:00Z</dcterms:created>
  <dc:creator>Korisnik</dc:creator>
  <cp:lastModifiedBy>Danijela Sekulić</cp:lastModifiedBy>
  <cp:lastPrinted>2018-04-23T12:05:00Z</cp:lastPrinted>
  <dcterms:modified xmlns:xsi="http://www.w3.org/2001/XMLSchema-instance" xsi:type="dcterms:W3CDTF">2018-04-23T12:06:00Z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SAMO 1.000,00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