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7c2bb" w14:paraId="047c2bb" w:rsidRDefault="00397069" w:rsidP="003C60C6" w:rsidR="00397069">
      <w:pPr>
        <w:jc w:val="both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397069" w:rsidP="0086691F" w:rsidR="00397069" w:rsidRPr="00397069">
      <w:pPr>
        <w:jc w:val="center"/>
        <w:rPr>
          <w:rFonts w:hAnsi="Times New Roman" w:ascii="Times New Roman"/>
        </w:rPr>
      </w:pPr>
      <w:r w:rsidRPr="00397069">
        <w:rPr>
          <w:rFonts w:hAnsi="Times New Roman" w:ascii="Times New Roman"/>
        </w:rPr>
        <w:t>R E P U B L I K A    H R V A T S K A</w:t>
      </w:r>
    </w:p>
    <w:p w:rsidRDefault="00397069" w:rsidP="00397069" w:rsidR="00397069">
      <w:pPr>
        <w:jc w:val="center"/>
        <w:rPr>
          <w:rFonts w:hAnsi="Times New Roman" w:ascii="Times New Roman"/>
          <w:lang w:val="hr-HR"/>
        </w:rPr>
      </w:pPr>
    </w:p>
    <w:p w:rsidRDefault="004C526A" w:rsidP="00397069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J E Š E N J 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4C526A" w:rsidR="003C60C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3C60C6">
        <w:rPr>
          <w:rFonts w:hAnsi="Times New Roman" w:ascii="Times New Roman"/>
          <w:lang w:val="hr-HR"/>
        </w:rPr>
        <w:t xml:space="preserve">Trgovački sud u Zagrebu </w:t>
      </w:r>
      <w:r w:rsidR="008105FE" w:rsidRPr="00ED4304">
        <w:rPr>
          <w:rFonts w:hAnsi="Times New Roman" w:ascii="Times New Roman"/>
          <w:lang w:val="hr-HR"/>
        </w:rPr>
        <w:t xml:space="preserve">po sucu </w:t>
      </w:r>
      <w:r w:rsidR="00397069">
        <w:rPr>
          <w:rFonts w:hAnsi="Times New Roman" w:ascii="Times New Roman"/>
          <w:lang w:val="hr-HR"/>
        </w:rPr>
        <w:t>pojedincu</w:t>
      </w:r>
      <w:r w:rsidR="008105FE" w:rsidRPr="00ED4304">
        <w:rPr>
          <w:rFonts w:hAnsi="Times New Roman" w:ascii="Times New Roman"/>
          <w:lang w:val="hr-HR"/>
        </w:rPr>
        <w:t xml:space="preserve"> Nevenki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97069">
        <w:rPr>
          <w:rFonts w:hAnsi="Times New Roman" w:ascii="Times New Roman"/>
          <w:lang w:val="hr-HR"/>
        </w:rPr>
        <w:t xml:space="preserve">Rstić, </w:t>
      </w:r>
      <w:r w:rsidRPr="00ED4304">
        <w:rPr>
          <w:rFonts w:hAnsi="Times New Roman" w:ascii="Times New Roman"/>
          <w:lang w:val="hr-HR"/>
        </w:rPr>
        <w:t>odlučujući o prijedlogu predlagatelja</w:t>
      </w:r>
      <w:r w:rsidR="00397069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Financijske agencije, Regionalni centar Zagreb, </w:t>
      </w:r>
      <w:r w:rsidR="00221A24">
        <w:rPr>
          <w:rFonts w:hAnsi="Times New Roman" w:ascii="Times New Roman"/>
          <w:lang w:val="hr-HR"/>
        </w:rPr>
        <w:t>Ulica grada Vukovara 70</w:t>
      </w:r>
      <w:r w:rsidR="00397069">
        <w:rPr>
          <w:rFonts w:hAnsi="Times New Roman" w:ascii="Times New Roman"/>
          <w:lang w:val="hr-HR"/>
        </w:rPr>
        <w:t xml:space="preserve">, </w:t>
      </w:r>
      <w:r w:rsidR="00715DFC">
        <w:rPr>
          <w:rFonts w:hAnsi="Times New Roman" w:ascii="Times New Roman"/>
          <w:lang w:val="hr-HR"/>
        </w:rPr>
        <w:t>za otvaranje stečajnog postupka nad dužnikom</w:t>
      </w:r>
      <w:r w:rsidR="00ED738D">
        <w:rPr>
          <w:rFonts w:hAnsi="Times New Roman" w:ascii="Times New Roman"/>
          <w:lang w:val="hr-HR"/>
        </w:rPr>
        <w:t xml:space="preserve"> </w:t>
      </w:r>
      <w:r w:rsidR="001206C2">
        <w:rPr>
          <w:rFonts w:hAnsi="Times New Roman" w:ascii="Times New Roman"/>
          <w:szCs w:val="24"/>
        </w:rPr>
        <w:t>SILA PROJEKT d.o.o. za građenje, trgovinu i usluge, Sveta Nedelja, Vojvodići 11, OIB 34153460951</w:t>
      </w:r>
      <w:r w:rsidR="00F14F31">
        <w:rPr>
          <w:rFonts w:hAnsi="Times New Roman" w:ascii="Times New Roman"/>
          <w:lang w:val="hr-HR"/>
        </w:rPr>
        <w:t>,</w:t>
      </w:r>
      <w:r w:rsidR="00715DFC">
        <w:rPr>
          <w:rFonts w:hAnsi="Times New Roman" w:ascii="Times New Roman"/>
          <w:lang w:val="hr-HR"/>
        </w:rPr>
        <w:t xml:space="preserve"> </w:t>
      </w:r>
      <w:r w:rsidR="008D7117">
        <w:rPr>
          <w:rFonts w:hAnsi="Times New Roman" w:ascii="Times New Roman"/>
          <w:lang w:val="hr-HR"/>
        </w:rPr>
        <w:t xml:space="preserve">dana </w:t>
      </w:r>
      <w:r w:rsidR="00F94B8A">
        <w:rPr>
          <w:rFonts w:hAnsi="Times New Roman" w:ascii="Times New Roman"/>
          <w:lang w:val="hr-HR"/>
        </w:rPr>
        <w:t>27. siječnja 2017</w:t>
      </w:r>
      <w:r w:rsidR="008105FE" w:rsidRPr="00ED4304">
        <w:rPr>
          <w:rFonts w:hAnsi="Times New Roman" w:ascii="Times New Roman"/>
          <w:lang w:val="hr-HR"/>
        </w:rPr>
        <w:t xml:space="preserve">. </w:t>
      </w:r>
      <w:r w:rsidR="008D7117">
        <w:rPr>
          <w:rFonts w:hAnsi="Times New Roman" w:ascii="Times New Roman"/>
          <w:lang w:val="hr-HR"/>
        </w:rPr>
        <w:t>godine</w:t>
      </w:r>
    </w:p>
    <w:p w:rsidRDefault="00221A24" w:rsidR="00221A24" w:rsidRPr="00ED4304">
      <w:pPr>
        <w:jc w:val="both"/>
        <w:rPr>
          <w:rFonts w:hAnsi="Times New Roman" w:ascii="Times New Roman"/>
          <w:lang w:val="hr-HR"/>
        </w:rPr>
      </w:pPr>
    </w:p>
    <w:p w:rsidRDefault="004C526A" w:rsidP="008105FE" w:rsidR="004C526A" w:rsidRPr="00397069">
      <w:pPr>
        <w:jc w:val="center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>r i j e š i o    j e</w:t>
      </w:r>
    </w:p>
    <w:p w:rsidRDefault="00F94B8A" w:rsidR="00F94B8A">
      <w:pPr>
        <w:jc w:val="both"/>
        <w:rPr>
          <w:rFonts w:hAnsi="Times New Roman" w:ascii="Times New Roman"/>
          <w:lang w:val="hr-HR"/>
        </w:rPr>
      </w:pPr>
    </w:p>
    <w:p w:rsidRDefault="00397069" w:rsidP="00F94B8A" w:rsidR="008D711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 w:rsidRPr="00F94B8A">
        <w:rPr>
          <w:rFonts w:hAnsi="Times New Roman" w:ascii="Times New Roman"/>
          <w:lang w:val="hr-HR"/>
        </w:rPr>
        <w:t xml:space="preserve">Odbacuje se prijedlog </w:t>
      </w:r>
      <w:r w:rsidR="004C526A" w:rsidRPr="00F94B8A">
        <w:rPr>
          <w:rFonts w:hAnsi="Times New Roman" w:ascii="Times New Roman"/>
          <w:lang w:val="hr-HR"/>
        </w:rPr>
        <w:t>za pokretanje ste</w:t>
      </w:r>
      <w:r w:rsidR="008105FE" w:rsidRPr="00F94B8A">
        <w:rPr>
          <w:rFonts w:hAnsi="Times New Roman" w:ascii="Times New Roman"/>
          <w:lang w:val="hr-HR"/>
        </w:rPr>
        <w:t xml:space="preserve">čajnog postupka nad </w:t>
      </w:r>
      <w:r w:rsidR="004C526A" w:rsidRPr="00F94B8A">
        <w:rPr>
          <w:rFonts w:hAnsi="Times New Roman" w:ascii="Times New Roman"/>
          <w:lang w:val="hr-HR"/>
        </w:rPr>
        <w:t>dužnikom</w:t>
      </w:r>
      <w:r w:rsidR="003506A8" w:rsidRPr="00F94B8A">
        <w:rPr>
          <w:rFonts w:hAnsi="Times New Roman" w:ascii="Times New Roman"/>
          <w:lang w:val="hr-HR"/>
        </w:rPr>
        <w:t xml:space="preserve"> </w:t>
      </w:r>
      <w:r w:rsidR="001206C2">
        <w:rPr>
          <w:rFonts w:hAnsi="Times New Roman" w:ascii="Times New Roman"/>
          <w:szCs w:val="24"/>
        </w:rPr>
        <w:t>SILA PROJEKT d.o.o. za građenje, trgovinu i usluge, Sveta Nedelja, Vojvodići 11, OIB 34153460951</w:t>
      </w:r>
      <w:r w:rsidR="00715DFC" w:rsidRPr="00F94B8A">
        <w:rPr>
          <w:rFonts w:hAnsi="Times New Roman" w:ascii="Times New Roman"/>
          <w:lang w:val="hr-HR"/>
        </w:rPr>
        <w:t>,</w:t>
      </w:r>
      <w:r w:rsidR="008105FE" w:rsidRPr="00F94B8A">
        <w:rPr>
          <w:rFonts w:hAnsi="Times New Roman" w:ascii="Times New Roman"/>
          <w:lang w:val="hr-HR"/>
        </w:rPr>
        <w:t xml:space="preserve"> podne</w:t>
      </w:r>
      <w:r w:rsidR="00B3543E" w:rsidRPr="00F94B8A">
        <w:rPr>
          <w:rFonts w:hAnsi="Times New Roman" w:ascii="Times New Roman"/>
          <w:lang w:val="hr-HR"/>
        </w:rPr>
        <w:t xml:space="preserve">sen </w:t>
      </w:r>
      <w:r w:rsidR="00715DFC" w:rsidRPr="00F94B8A">
        <w:rPr>
          <w:rFonts w:hAnsi="Times New Roman" w:ascii="Times New Roman"/>
          <w:lang w:val="hr-HR"/>
        </w:rPr>
        <w:t xml:space="preserve">ovome sudu </w:t>
      </w:r>
      <w:r w:rsidR="00612F86" w:rsidRPr="00F94B8A">
        <w:rPr>
          <w:rFonts w:hAnsi="Times New Roman" w:ascii="Times New Roman"/>
          <w:lang w:val="hr-HR"/>
        </w:rPr>
        <w:t>dana</w:t>
      </w:r>
      <w:r w:rsidR="00341A06" w:rsidRPr="00F94B8A">
        <w:rPr>
          <w:rFonts w:hAnsi="Times New Roman" w:ascii="Times New Roman"/>
          <w:lang w:val="hr-HR"/>
        </w:rPr>
        <w:t xml:space="preserve"> </w:t>
      </w:r>
      <w:r w:rsidR="001206C2">
        <w:rPr>
          <w:rFonts w:hAnsi="Times New Roman" w:ascii="Times New Roman"/>
          <w:lang w:val="hr-HR"/>
        </w:rPr>
        <w:t>02</w:t>
      </w:r>
      <w:r w:rsidR="003506A8" w:rsidRPr="00F94B8A">
        <w:rPr>
          <w:rFonts w:hAnsi="Times New Roman" w:ascii="Times New Roman"/>
          <w:lang w:val="hr-HR"/>
        </w:rPr>
        <w:t xml:space="preserve">. </w:t>
      </w:r>
      <w:r w:rsidR="00221A24" w:rsidRPr="00F94B8A">
        <w:rPr>
          <w:rFonts w:hAnsi="Times New Roman" w:ascii="Times New Roman"/>
          <w:lang w:val="hr-HR"/>
        </w:rPr>
        <w:t>studenog</w:t>
      </w:r>
      <w:r w:rsidR="00ED738D" w:rsidRPr="00F94B8A">
        <w:rPr>
          <w:rFonts w:hAnsi="Times New Roman" w:ascii="Times New Roman"/>
          <w:lang w:val="hr-HR"/>
        </w:rPr>
        <w:t xml:space="preserve"> </w:t>
      </w:r>
      <w:r w:rsidRPr="00F94B8A">
        <w:rPr>
          <w:rFonts w:hAnsi="Times New Roman" w:ascii="Times New Roman"/>
          <w:lang w:val="hr-HR"/>
        </w:rPr>
        <w:t>2015</w:t>
      </w:r>
      <w:r w:rsidR="00715DFC" w:rsidRPr="00F94B8A">
        <w:rPr>
          <w:rFonts w:hAnsi="Times New Roman" w:ascii="Times New Roman"/>
          <w:lang w:val="hr-HR"/>
        </w:rPr>
        <w:t xml:space="preserve">. </w:t>
      </w:r>
      <w:r w:rsidR="000B2C1B" w:rsidRPr="00F94B8A">
        <w:rPr>
          <w:rFonts w:hAnsi="Times New Roman" w:ascii="Times New Roman"/>
          <w:lang w:val="hr-HR"/>
        </w:rPr>
        <w:t>godine od</w:t>
      </w:r>
      <w:r w:rsidRPr="00F94B8A">
        <w:rPr>
          <w:rFonts w:hAnsi="Times New Roman" w:ascii="Times New Roman"/>
          <w:lang w:val="hr-HR"/>
        </w:rPr>
        <w:t xml:space="preserve"> strane predlagatelja </w:t>
      </w:r>
      <w:r w:rsidR="008D7117" w:rsidRPr="00F94B8A">
        <w:rPr>
          <w:rFonts w:hAnsi="Times New Roman" w:ascii="Times New Roman"/>
          <w:lang w:val="hr-HR"/>
        </w:rPr>
        <w:t xml:space="preserve">Financijske agencije, Regionalni centar Zagreb, </w:t>
      </w:r>
      <w:r w:rsidR="00221A24" w:rsidRPr="00F94B8A">
        <w:rPr>
          <w:rFonts w:hAnsi="Times New Roman" w:ascii="Times New Roman"/>
          <w:lang w:val="hr-HR"/>
        </w:rPr>
        <w:t>Ulica grada Vukovara 70.</w:t>
      </w:r>
    </w:p>
    <w:p w:rsidRDefault="001206C2" w:rsidP="001206C2" w:rsidR="001206C2">
      <w:pPr>
        <w:pStyle w:val="Odlomakpopisa"/>
        <w:ind w:left="1080"/>
        <w:jc w:val="both"/>
        <w:rPr>
          <w:rFonts w:hAnsi="Times New Roman" w:ascii="Times New Roman"/>
          <w:lang w:val="hr-HR"/>
        </w:rPr>
      </w:pPr>
    </w:p>
    <w:p w:rsidRDefault="001206C2" w:rsidP="001206C2" w:rsidR="00F94B8A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Stoga se ročište određeno za dan 09. veljače 2017. u 9,30 neće održati.</w:t>
      </w:r>
    </w:p>
    <w:p w:rsidRDefault="001206C2" w:rsidP="001206C2" w:rsidR="001206C2" w:rsidRPr="001206C2">
      <w:pPr>
        <w:pStyle w:val="Odlomakpopisa"/>
        <w:rPr>
          <w:rFonts w:hAnsi="Times New Roman" w:ascii="Times New Roman"/>
          <w:lang w:val="hr-HR"/>
        </w:rPr>
      </w:pPr>
    </w:p>
    <w:p w:rsidRDefault="004C526A" w:rsidP="008105FE" w:rsidR="004C526A" w:rsidRPr="00ED4304">
      <w:pPr>
        <w:jc w:val="center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>Obrazloženje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</w:p>
    <w:p w:rsidRDefault="008105FE" w:rsidP="00075AFB" w:rsidR="00075AFB" w:rsidRPr="00075AFB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="00715DFC" w:rsidRPr="00075AFB">
        <w:rPr>
          <w:rFonts w:hAnsi="Times New Roman" w:ascii="Times New Roman"/>
          <w:lang w:val="hr-HR"/>
        </w:rPr>
        <w:t>Gore navedeni predlagatelj je podnio prijedlog za pokretanje stečajnog postupka nad</w:t>
      </w:r>
      <w:r w:rsidR="00F14F31" w:rsidRPr="00075AFB">
        <w:rPr>
          <w:rFonts w:hAnsi="Times New Roman" w:ascii="Times New Roman"/>
          <w:lang w:val="hr-HR"/>
        </w:rPr>
        <w:t xml:space="preserve"> gore navedenim</w:t>
      </w:r>
      <w:r w:rsidR="00715DFC" w:rsidRPr="00075AFB">
        <w:rPr>
          <w:rFonts w:hAnsi="Times New Roman" w:ascii="Times New Roman"/>
          <w:lang w:val="hr-HR"/>
        </w:rPr>
        <w:t xml:space="preserve"> dužnikom</w:t>
      </w:r>
      <w:r w:rsidR="00397069" w:rsidRPr="00075AFB">
        <w:rPr>
          <w:rFonts w:hAnsi="Times New Roman" w:ascii="Times New Roman"/>
          <w:lang w:val="hr-HR"/>
        </w:rPr>
        <w:t xml:space="preserve"> temeljem odredbe čl. </w:t>
      </w:r>
      <w:r w:rsidR="00075AFB" w:rsidRPr="00075AFB">
        <w:rPr>
          <w:rFonts w:hAnsi="Times New Roman" w:ascii="Times New Roman"/>
          <w:lang w:val="hr-HR"/>
        </w:rPr>
        <w:t xml:space="preserve">49. </w:t>
      </w:r>
      <w:r w:rsidR="00F94B8A">
        <w:rPr>
          <w:rFonts w:hAnsi="Times New Roman" w:ascii="Times New Roman"/>
          <w:lang w:val="hr-HR"/>
        </w:rPr>
        <w:t>st.2</w:t>
      </w:r>
      <w:r w:rsidR="001206C2">
        <w:rPr>
          <w:rFonts w:hAnsi="Times New Roman" w:ascii="Times New Roman"/>
          <w:lang w:val="hr-HR"/>
        </w:rPr>
        <w:t>.</w:t>
      </w:r>
      <w:r w:rsidR="00F94B8A">
        <w:rPr>
          <w:rFonts w:hAnsi="Times New Roman" w:ascii="Times New Roman"/>
          <w:lang w:val="hr-HR"/>
        </w:rPr>
        <w:t xml:space="preserve"> </w:t>
      </w:r>
      <w:r w:rsidR="00075AFB" w:rsidRPr="00075AFB">
        <w:rPr>
          <w:rFonts w:hAnsi="Times New Roman" w:ascii="Times New Roman"/>
          <w:lang w:val="hr-HR"/>
        </w:rPr>
        <w:t>Zakona o financijskom poslovanju i predstečajnoj nagodbi (NN 108/12, 144/12, 81/13, 112/13, dalje: ZFPSN)</w:t>
      </w:r>
      <w:r w:rsidR="00F94B8A">
        <w:rPr>
          <w:rFonts w:hAnsi="Times New Roman" w:ascii="Times New Roman"/>
          <w:lang w:val="hr-HR"/>
        </w:rPr>
        <w:t>.</w:t>
      </w:r>
    </w:p>
    <w:p w:rsidRDefault="004C526A" w:rsidR="003D7026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</w:p>
    <w:p w:rsidRDefault="004C526A" w:rsidP="00F14F31" w:rsidR="00F14F31" w:rsidRPr="00F14F31">
      <w:pPr>
        <w:ind w:firstLine="720"/>
        <w:jc w:val="both"/>
        <w:rPr>
          <w:rFonts w:hAnsi="Times New Roman" w:ascii="Times New Roman"/>
          <w:lang w:val="hr-HR"/>
        </w:rPr>
      </w:pPr>
      <w:r w:rsidRPr="00F14F31">
        <w:rPr>
          <w:rFonts w:hAnsi="Times New Roman" w:ascii="Times New Roman"/>
          <w:lang w:val="hr-HR"/>
        </w:rPr>
        <w:t xml:space="preserve">Međutim, </w:t>
      </w:r>
      <w:r w:rsidR="00B3543E" w:rsidRPr="00F14F31">
        <w:rPr>
          <w:rFonts w:hAnsi="Times New Roman" w:ascii="Times New Roman"/>
          <w:lang w:val="hr-HR"/>
        </w:rPr>
        <w:t>uvidom u stečajni predmet</w:t>
      </w:r>
      <w:r w:rsidR="00F14F31" w:rsidRPr="00F14F31">
        <w:rPr>
          <w:rFonts w:hAnsi="Times New Roman" w:ascii="Times New Roman"/>
          <w:lang w:val="hr-HR"/>
        </w:rPr>
        <w:t xml:space="preserve"> ovog suda, broj</w:t>
      </w:r>
      <w:r w:rsidR="00B3543E" w:rsidRPr="00F14F31">
        <w:rPr>
          <w:rFonts w:hAnsi="Times New Roman" w:ascii="Times New Roman"/>
          <w:lang w:val="hr-HR"/>
        </w:rPr>
        <w:t xml:space="preserve"> St-</w:t>
      </w:r>
      <w:r w:rsidR="001206C2">
        <w:rPr>
          <w:rFonts w:hAnsi="Times New Roman" w:ascii="Times New Roman"/>
          <w:lang w:val="hr-HR"/>
        </w:rPr>
        <w:t>5158</w:t>
      </w:r>
      <w:r w:rsidR="00397069" w:rsidRPr="00F14F31">
        <w:rPr>
          <w:rFonts w:hAnsi="Times New Roman" w:ascii="Times New Roman"/>
          <w:lang w:val="hr-HR"/>
        </w:rPr>
        <w:t>/</w:t>
      </w:r>
      <w:r w:rsidR="00F94B8A">
        <w:rPr>
          <w:rFonts w:hAnsi="Times New Roman" w:ascii="Times New Roman"/>
          <w:lang w:val="hr-HR"/>
        </w:rPr>
        <w:t>15</w:t>
      </w:r>
      <w:r w:rsidRPr="00F14F31">
        <w:rPr>
          <w:rFonts w:hAnsi="Times New Roman" w:ascii="Times New Roman"/>
          <w:lang w:val="hr-HR"/>
        </w:rPr>
        <w:t xml:space="preserve"> utvrđeno je da je nad navedenim </w:t>
      </w:r>
      <w:r w:rsidR="00715DFC" w:rsidRPr="00F14F31">
        <w:rPr>
          <w:rFonts w:hAnsi="Times New Roman" w:ascii="Times New Roman"/>
          <w:lang w:val="hr-HR"/>
        </w:rPr>
        <w:t xml:space="preserve">predloženim </w:t>
      </w:r>
      <w:r w:rsidRPr="00F14F31">
        <w:rPr>
          <w:rFonts w:hAnsi="Times New Roman" w:ascii="Times New Roman"/>
          <w:lang w:val="hr-HR"/>
        </w:rPr>
        <w:t>dužnikom</w:t>
      </w:r>
      <w:r w:rsidR="00F14F31" w:rsidRPr="00F14F31">
        <w:rPr>
          <w:rFonts w:hAnsi="Times New Roman" w:ascii="Times New Roman"/>
          <w:lang w:val="hr-HR"/>
        </w:rPr>
        <w:t xml:space="preserve">, </w:t>
      </w:r>
      <w:r w:rsidR="00F94B8A">
        <w:rPr>
          <w:rFonts w:hAnsi="Times New Roman" w:ascii="Times New Roman"/>
          <w:lang w:val="hr-HR"/>
        </w:rPr>
        <w:t xml:space="preserve">skraćeni </w:t>
      </w:r>
      <w:r w:rsidR="00F14F31" w:rsidRPr="00F14F31">
        <w:rPr>
          <w:rFonts w:hAnsi="Times New Roman" w:ascii="Times New Roman"/>
          <w:lang w:val="hr-HR"/>
        </w:rPr>
        <w:t>stečajni postupak otvoren i istovremeno z</w:t>
      </w:r>
      <w:r w:rsidR="00F94B8A">
        <w:rPr>
          <w:rFonts w:hAnsi="Times New Roman" w:ascii="Times New Roman"/>
          <w:lang w:val="hr-HR"/>
        </w:rPr>
        <w:t>aključen temeljem odredbe čl. 431</w:t>
      </w:r>
      <w:r w:rsidR="00221A24">
        <w:rPr>
          <w:rFonts w:hAnsi="Times New Roman" w:ascii="Times New Roman"/>
          <w:lang w:val="hr-HR"/>
        </w:rPr>
        <w:t>.</w:t>
      </w:r>
      <w:r w:rsidR="001206C2">
        <w:rPr>
          <w:rFonts w:hAnsi="Times New Roman" w:ascii="Times New Roman"/>
          <w:lang w:val="hr-HR"/>
        </w:rPr>
        <w:t xml:space="preserve"> SZ-a, dana 9</w:t>
      </w:r>
      <w:r w:rsidR="00075AFB">
        <w:rPr>
          <w:rFonts w:hAnsi="Times New Roman" w:ascii="Times New Roman"/>
          <w:lang w:val="hr-HR"/>
        </w:rPr>
        <w:t xml:space="preserve">. </w:t>
      </w:r>
      <w:r w:rsidR="001206C2">
        <w:rPr>
          <w:rFonts w:hAnsi="Times New Roman" w:ascii="Times New Roman"/>
          <w:lang w:val="hr-HR"/>
        </w:rPr>
        <w:t>veljače</w:t>
      </w:r>
      <w:r w:rsidR="00075AFB">
        <w:rPr>
          <w:rFonts w:hAnsi="Times New Roman" w:ascii="Times New Roman"/>
          <w:lang w:val="hr-HR"/>
        </w:rPr>
        <w:t xml:space="preserve"> 2016. godine.</w:t>
      </w:r>
    </w:p>
    <w:p w:rsidRDefault="00397069" w:rsidP="003D7026" w:rsidR="00397069">
      <w:pPr>
        <w:ind w:firstLine="720"/>
        <w:jc w:val="both"/>
        <w:rPr>
          <w:rFonts w:hAnsi="Times New Roman" w:ascii="Times New Roman"/>
          <w:lang w:val="hr-HR"/>
        </w:rPr>
      </w:pPr>
    </w:p>
    <w:p w:rsidRDefault="004C526A" w:rsidP="00397069" w:rsidR="004C526A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397069">
        <w:rPr>
          <w:rFonts w:hAnsi="Times New Roman" w:ascii="Times New Roman"/>
          <w:lang w:val="hr-HR"/>
        </w:rPr>
        <w:t>Prema čl. 2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stav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1</w:t>
      </w:r>
      <w:r w:rsidR="00397069">
        <w:rPr>
          <w:rFonts w:hAnsi="Times New Roman" w:ascii="Times New Roman"/>
          <w:lang w:val="hr-HR"/>
        </w:rPr>
        <w:t>.</w:t>
      </w:r>
      <w:r w:rsidRPr="00397069">
        <w:rPr>
          <w:rFonts w:hAnsi="Times New Roman" w:ascii="Times New Roman"/>
          <w:lang w:val="hr-HR"/>
        </w:rPr>
        <w:t xml:space="preserve"> </w:t>
      </w:r>
      <w:r w:rsidR="00397069">
        <w:rPr>
          <w:rFonts w:hAnsi="Times New Roman" w:ascii="Times New Roman"/>
          <w:lang w:val="hr-HR"/>
        </w:rPr>
        <w:t>SZ-a,</w:t>
      </w:r>
      <w:r w:rsidR="003C60C6" w:rsidRPr="00397069">
        <w:rPr>
          <w:rFonts w:hAnsi="Times New Roman" w:ascii="Times New Roman"/>
          <w:lang w:val="hr-HR"/>
        </w:rPr>
        <w:t xml:space="preserve"> </w:t>
      </w:r>
      <w:r w:rsidRPr="00397069">
        <w:rPr>
          <w:rFonts w:hAnsi="Times New Roman" w:ascii="Times New Roman"/>
          <w:lang w:val="hr-HR"/>
        </w:rPr>
        <w:t>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C13A48" w:rsidP="00397069" w:rsidR="00C13A48" w:rsidRPr="00397069">
      <w:pPr>
        <w:jc w:val="both"/>
        <w:rPr>
          <w:rFonts w:hAnsi="Times New Roman" w:ascii="Times New Roman"/>
          <w:lang w:val="hr-HR"/>
        </w:rPr>
      </w:pPr>
    </w:p>
    <w:p w:rsidRDefault="004C526A" w:rsidP="00397069" w:rsidR="00612F86">
      <w:pPr>
        <w:jc w:val="both"/>
        <w:rPr>
          <w:rFonts w:hAnsi="Times New Roman" w:ascii="Times New Roman"/>
          <w:lang w:val="hr-HR"/>
        </w:rPr>
      </w:pPr>
      <w:r w:rsidRPr="00397069">
        <w:rPr>
          <w:rFonts w:hAnsi="Times New Roman" w:ascii="Times New Roman"/>
          <w:lang w:val="hr-HR"/>
        </w:rPr>
        <w:tab/>
        <w:t xml:space="preserve">Kako </w:t>
      </w:r>
      <w:r w:rsidR="00075AFB">
        <w:rPr>
          <w:rFonts w:hAnsi="Times New Roman" w:ascii="Times New Roman"/>
          <w:lang w:val="hr-HR"/>
        </w:rPr>
        <w:t>je</w:t>
      </w:r>
      <w:r w:rsidRPr="00397069">
        <w:rPr>
          <w:rFonts w:hAnsi="Times New Roman" w:ascii="Times New Roman"/>
          <w:lang w:val="hr-HR"/>
        </w:rPr>
        <w:t xml:space="preserve"> dakle nad predloženim stečajnim dužnikom već </w:t>
      </w:r>
      <w:r w:rsidR="00075AFB">
        <w:rPr>
          <w:rFonts w:hAnsi="Times New Roman" w:ascii="Times New Roman"/>
          <w:lang w:val="hr-HR"/>
        </w:rPr>
        <w:t>otvoren</w:t>
      </w:r>
      <w:r w:rsidRPr="00397069">
        <w:rPr>
          <w:rFonts w:hAnsi="Times New Roman" w:ascii="Times New Roman"/>
          <w:lang w:val="hr-HR"/>
        </w:rPr>
        <w:t xml:space="preserve"> stečajni postupak, a kako nema uvjeta za spajanje predmeta zbog gore navedenog, to je</w:t>
      </w:r>
      <w:r w:rsidR="00612F86" w:rsidRPr="00397069">
        <w:rPr>
          <w:rFonts w:hAnsi="Times New Roman" w:ascii="Times New Roman"/>
          <w:lang w:val="hr-HR"/>
        </w:rPr>
        <w:t xml:space="preserve"> odlučeno kao u izreci rješenja temeljem odredbe čl. 194.</w:t>
      </w:r>
      <w:r w:rsidR="003C60C6" w:rsidRPr="00397069">
        <w:rPr>
          <w:rFonts w:hAnsi="Times New Roman" w:ascii="Times New Roman"/>
          <w:lang w:val="hr-HR"/>
        </w:rPr>
        <w:t xml:space="preserve">  Zakona o parničnom postupku (NN 53/91, 91/92, 111/99, 88/01, 117/03, 84/08,  123/08, dalje u tekstu ZPP) </w:t>
      </w:r>
      <w:r w:rsidR="00612F86" w:rsidRPr="00397069">
        <w:rPr>
          <w:rFonts w:hAnsi="Times New Roman" w:ascii="Times New Roman"/>
          <w:lang w:val="hr-HR"/>
        </w:rPr>
        <w:t>a u svezi s čl.</w:t>
      </w:r>
      <w:r w:rsidR="00C13A48">
        <w:rPr>
          <w:rFonts w:hAnsi="Times New Roman" w:ascii="Times New Roman"/>
          <w:lang w:val="hr-HR"/>
        </w:rPr>
        <w:t xml:space="preserve"> </w:t>
      </w:r>
      <w:r w:rsidR="00075AFB">
        <w:rPr>
          <w:rFonts w:hAnsi="Times New Roman" w:ascii="Times New Roman"/>
          <w:lang w:val="hr-HR"/>
        </w:rPr>
        <w:t>10</w:t>
      </w:r>
      <w:r w:rsidR="00612F86" w:rsidRPr="00397069">
        <w:rPr>
          <w:rFonts w:hAnsi="Times New Roman" w:ascii="Times New Roman"/>
          <w:lang w:val="hr-HR"/>
        </w:rPr>
        <w:t>. SZ</w:t>
      </w:r>
      <w:r w:rsidR="00C13A48">
        <w:rPr>
          <w:rFonts w:hAnsi="Times New Roman" w:ascii="Times New Roman"/>
          <w:lang w:val="hr-HR"/>
        </w:rPr>
        <w:t>-a</w:t>
      </w:r>
      <w:r w:rsidR="00612F86" w:rsidRPr="00397069">
        <w:rPr>
          <w:rFonts w:hAnsi="Times New Roman" w:ascii="Times New Roman"/>
          <w:lang w:val="hr-HR"/>
        </w:rPr>
        <w:t>.</w:t>
      </w:r>
      <w:r w:rsidR="004D5753" w:rsidRPr="00397069">
        <w:rPr>
          <w:rFonts w:hAnsi="Times New Roman" w:ascii="Times New Roman"/>
          <w:lang w:val="hr-HR"/>
        </w:rPr>
        <w:t xml:space="preserve"> </w:t>
      </w:r>
    </w:p>
    <w:p w:rsidRDefault="00F94B8A" w:rsidP="00397069" w:rsidR="00F94B8A">
      <w:pPr>
        <w:jc w:val="both"/>
        <w:rPr>
          <w:rFonts w:hAnsi="Times New Roman" w:ascii="Times New Roman"/>
          <w:lang w:val="hr-HR"/>
        </w:rPr>
      </w:pPr>
    </w:p>
    <w:p w:rsidRDefault="00F14F31" w:rsidP="004C526A" w:rsidR="00F14F31">
      <w:pPr>
        <w:jc w:val="center"/>
        <w:rPr>
          <w:rFonts w:hAnsi="Times New Roman" w:ascii="Times New Roman"/>
          <w:lang w:val="hr-HR"/>
        </w:rPr>
      </w:pPr>
    </w:p>
    <w:p w:rsidRDefault="00221A24" w:rsidP="004C526A" w:rsidR="00F14F31" w:rsidRPr="00ED4304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r w:rsidR="00F94B8A">
        <w:rPr>
          <w:rFonts w:hAnsi="Times New Roman" w:ascii="Times New Roman"/>
          <w:lang w:val="hr-HR"/>
        </w:rPr>
        <w:t>27. siječnja 2017.</w:t>
      </w:r>
      <w:r w:rsidR="004C526A" w:rsidRPr="00ED4304">
        <w:rPr>
          <w:rFonts w:hAnsi="Times New Roman" w:ascii="Times New Roman"/>
          <w:lang w:val="hr-HR"/>
        </w:rPr>
        <w:t xml:space="preserve"> </w:t>
      </w:r>
    </w:p>
    <w:p w:rsidRDefault="004C526A" w:rsidR="004C526A" w:rsidRPr="00ED4304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B3543E"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 xml:space="preserve">              </w:t>
      </w:r>
      <w:r w:rsidR="00B3543E" w:rsidRPr="00ED4304">
        <w:rPr>
          <w:rFonts w:hAnsi="Times New Roman" w:ascii="Times New Roman"/>
          <w:lang w:val="hr-HR"/>
        </w:rPr>
        <w:t>SUDAC</w:t>
      </w:r>
      <w:r w:rsidRPr="00ED4304">
        <w:rPr>
          <w:rFonts w:hAnsi="Times New Roman" w:ascii="Times New Roman"/>
          <w:lang w:val="hr-HR"/>
        </w:rPr>
        <w:t>:</w:t>
      </w:r>
    </w:p>
    <w:p w:rsidRDefault="004C526A" w:rsidP="00ED738D" w:rsidR="00ED738D">
      <w:pPr>
        <w:jc w:val="both"/>
        <w:rPr>
          <w:rFonts w:hAnsi="Times New Roman" w:ascii="Times New Roman"/>
          <w:lang w:val="hr-HR"/>
        </w:rPr>
      </w:pP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Pr="00ED4304">
        <w:rPr>
          <w:rFonts w:hAnsi="Times New Roman" w:ascii="Times New Roman"/>
          <w:lang w:val="hr-HR"/>
        </w:rPr>
        <w:tab/>
      </w:r>
      <w:r w:rsidR="00C13A48">
        <w:rPr>
          <w:rFonts w:hAnsi="Times New Roman" w:ascii="Times New Roman"/>
          <w:lang w:val="hr-HR"/>
        </w:rPr>
        <w:tab/>
        <w:t xml:space="preserve"> </w:t>
      </w:r>
      <w:r w:rsidRPr="00ED4304">
        <w:rPr>
          <w:rFonts w:hAnsi="Times New Roman" w:ascii="Times New Roman"/>
          <w:lang w:val="hr-HR"/>
        </w:rPr>
        <w:t xml:space="preserve">Nevenka </w:t>
      </w:r>
      <w:r w:rsidR="00B3543E" w:rsidRPr="00ED4304">
        <w:rPr>
          <w:rFonts w:hAnsi="Times New Roman" w:ascii="Times New Roman"/>
          <w:lang w:val="hr-HR"/>
        </w:rPr>
        <w:t xml:space="preserve">Siladi </w:t>
      </w:r>
      <w:r w:rsidR="003C60C6">
        <w:rPr>
          <w:rFonts w:hAnsi="Times New Roman" w:ascii="Times New Roman"/>
          <w:lang w:val="hr-HR"/>
        </w:rPr>
        <w:t>Rstić</w:t>
      </w:r>
      <w:r w:rsidR="005545E3">
        <w:rPr>
          <w:rFonts w:hAnsi="Times New Roman" w:ascii="Times New Roman"/>
          <w:lang w:val="hr-HR"/>
        </w:rPr>
        <w:t>,v.r.</w:t>
      </w:r>
    </w:p>
    <w:p w:rsidRDefault="005545E3" w:rsidP="00ED738D" w:rsidR="005545E3">
      <w:pPr>
        <w:jc w:val="both"/>
        <w:rPr>
          <w:rFonts w:hAnsi="Times New Roman" w:ascii="Times New Roman"/>
          <w:lang w:val="hr-HR"/>
        </w:rPr>
      </w:pPr>
    </w:p>
    <w:p w:rsidRDefault="005545E3" w:rsidP="005545E3" w:rsidR="005545E3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5545E3" w:rsidP="005545E3" w:rsidR="005545E3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5545E3" w:rsidP="00ED738D" w:rsidR="005545E3">
      <w:pPr>
        <w:jc w:val="both"/>
        <w:rPr>
          <w:rFonts w:hAnsi="Times New Roman" w:ascii="Times New Roman"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F94B8A" w:rsidP="0086691F" w:rsidR="00F94B8A">
      <w:pPr>
        <w:jc w:val="both"/>
        <w:rPr>
          <w:rFonts w:hAnsi="Times New Roman" w:ascii="Times New Roman"/>
          <w:i/>
          <w:lang w:val="hr-HR"/>
        </w:rPr>
      </w:pP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Uputa o pravnom lijeku: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  <w:r w:rsidRPr="00C13A48">
        <w:rPr>
          <w:rFonts w:hAnsi="Times New Roman" w:ascii="Times New Roman"/>
          <w:i/>
          <w:lang w:val="hr-HR"/>
        </w:rPr>
        <w:t>Protiv ovog rješenja dopuštena je žalba u roku od 8 dana od dana primitka rješenja, a koja se podnosi ovome sudu u 3 primjerka. O istoj odlučuje Visoki trgovački sud RH</w:t>
      </w:r>
    </w:p>
    <w:p w:rsidRDefault="00C13A48" w:rsidP="0086691F" w:rsidR="00C13A48" w:rsidRPr="00C13A48">
      <w:pPr>
        <w:jc w:val="both"/>
        <w:rPr>
          <w:rFonts w:hAnsi="Times New Roman" w:ascii="Times New Roman"/>
          <w:i/>
          <w:lang w:val="hr-HR"/>
        </w:rPr>
      </w:pPr>
    </w:p>
    <w:p w:rsidRDefault="00F14F31" w:rsidP="003D7026" w:rsidR="00F14F31" w:rsidRPr="005545E3">
      <w:pPr>
        <w:jc w:val="both"/>
        <w:rPr>
          <w:rFonts w:hAnsi="Times New Roman" w:ascii="Times New Roman"/>
          <w:color w:val="FFFFFF"/>
          <w:lang w:val="hr-HR"/>
        </w:rPr>
      </w:pPr>
    </w:p>
    <w:p w:rsidRDefault="00C13A48" w:rsidP="003D7026" w:rsidR="003D7026" w:rsidRPr="005545E3">
      <w:pPr>
        <w:jc w:val="both"/>
        <w:rPr>
          <w:rFonts w:hAnsi="Times New Roman" w:ascii="Times New Roman"/>
          <w:color w:val="FFFFFF"/>
          <w:lang w:val="hr-HR"/>
        </w:rPr>
      </w:pPr>
      <w:r w:rsidRPr="005545E3">
        <w:rPr>
          <w:rFonts w:hAnsi="Times New Roman" w:ascii="Times New Roman"/>
          <w:color w:val="FFFFFF"/>
          <w:lang w:val="hr-HR"/>
        </w:rPr>
        <w:t>DN</w:t>
      </w:r>
      <w:r w:rsidR="003D7026" w:rsidRPr="005545E3">
        <w:rPr>
          <w:rFonts w:hAnsi="Times New Roman" w:ascii="Times New Roman"/>
          <w:color w:val="FFFFFF"/>
          <w:lang w:val="hr-HR"/>
        </w:rPr>
        <w:t>a:</w:t>
      </w:r>
    </w:p>
    <w:p w:rsidRDefault="00F94B8A" w:rsidP="00C13A48" w:rsidR="003D7026" w:rsidRPr="005545E3">
      <w:pPr>
        <w:pStyle w:val="Odlomakpopisa"/>
        <w:numPr>
          <w:ilvl w:val="0"/>
          <w:numId w:val="1"/>
        </w:numPr>
        <w:ind w:hanging="284" w:left="284"/>
        <w:jc w:val="both"/>
        <w:rPr>
          <w:rFonts w:hAnsi="Times New Roman" w:ascii="Times New Roman"/>
          <w:color w:val="FFFFFF"/>
          <w:lang w:val="hr-HR"/>
        </w:rPr>
      </w:pPr>
      <w:r w:rsidRPr="005545E3">
        <w:rPr>
          <w:rFonts w:hAnsi="Times New Roman" w:ascii="Times New Roman"/>
          <w:color w:val="FFFFFF"/>
          <w:lang w:val="hr-HR"/>
        </w:rPr>
        <w:t>e-oglasna ploča suda</w:t>
      </w:r>
    </w:p>
    <w:p w:rsidRDefault="00B3543E" w:rsidP="003D7026" w:rsidR="00B3543E" w:rsidRPr="00ED4304">
      <w:pPr>
        <w:jc w:val="both"/>
        <w:rPr>
          <w:rFonts w:hAnsi="Times New Roman" w:ascii="Times New Roman"/>
          <w:lang w:val="hr-HR"/>
        </w:rPr>
      </w:pPr>
    </w:p>
    <w:sectPr w:rsidSect="00C13A48" w:rsidR="00B3543E" w:rsidRPr="00ED4304">
      <w:headerReference w:type="default" r:id="rId9"/>
      <w:headerReference w:type="first" r:id="rId10"/>
      <w:pgSz w:code="9" w:h="16840" w:w="11907"/>
      <w:pgMar w:gutter="0" w:footer="720" w:header="720" w:left="1418" w:bottom="1418" w:right="1418" w:top="152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7069" w:rsidP="00397069" w:rsidR="00397069">
      <w:r>
        <w:separator/>
      </w:r>
    </w:p>
  </w:endnote>
  <w:endnote w:id="0" w:type="continuationSeparator">
    <w:p w:rsidRDefault="00397069" w:rsidP="00397069" w:rsidR="003970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7069" w:rsidP="00397069" w:rsidR="00397069">
      <w:r>
        <w:separator/>
      </w:r>
    </w:p>
  </w:footnote>
  <w:footnote w:id="0" w:type="continuationSeparator">
    <w:p w:rsidRDefault="00397069" w:rsidP="00397069" w:rsidR="003970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016827"/>
      <w:docPartObj>
        <w:docPartGallery w:val="Page Numbers (Top of Page)"/>
        <w:docPartUnique/>
      </w:docPartObj>
    </w:sdtPr>
    <w:sdtEndPr/>
    <w:sdtContent>
      <w:p w:rsidRDefault="00C13A48" w:rsidR="00C13A48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45E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13A48" w:rsidR="00397069" w:rsidRPr="0039706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A92117" w:rsidRPr="00397069">
      <w:rPr>
        <w:rFonts w:hAnsi="Times New Roman" w:ascii="Times New Roman"/>
        <w:lang w:val="hr-HR"/>
      </w:rPr>
      <w:t>47. St-</w:t>
    </w:r>
    <w:r w:rsidR="001206C2">
      <w:rPr>
        <w:rFonts w:hAnsi="Times New Roman" w:ascii="Times New Roman"/>
        <w:lang w:val="hr-HR"/>
      </w:rPr>
      <w:t>2007/15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lang w:val="hr-HR"/>
      </w:rPr>
    </w:pP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397069">
      <w:rPr>
        <w:rFonts w:hAnsi="Times New Roman" w:ascii="Times New Roman"/>
        <w:lang w:val="hr-HR"/>
      </w:rPr>
      <w:t>47. St-</w:t>
    </w:r>
    <w:r w:rsidR="001206C2">
      <w:rPr>
        <w:rFonts w:hAnsi="Times New Roman" w:ascii="Times New Roman"/>
        <w:lang w:val="hr-HR"/>
      </w:rPr>
      <w:t>2007/15</w:t>
    </w:r>
  </w:p>
  <w:p w:rsidRDefault="00397069" w:rsidR="00397069">
    <w:pPr>
      <w:pStyle w:val="Zaglavlje"/>
      <w:rPr>
        <w:rFonts w:hAnsi="Times New Roman" w:ascii="Times New Roman"/>
        <w:sz w:val="20"/>
        <w:lang w:val="hr-HR"/>
      </w:rPr>
    </w:pPr>
  </w:p>
  <w:p w:rsidRDefault="00397069" w:rsidR="00397069">
    <w:pPr>
      <w:rPr>
        <w:noProof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953077" w:rsidR="00397069">
    <w:pPr>
      <w:pStyle w:val="Zaglavlje"/>
      <w:rPr>
        <w:rFonts w:hAnsi="Times New Roman" w:ascii="Times New Roman"/>
      </w:rPr>
    </w:pP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397069" w:rsidP="000C42FE" w:rsidR="00397069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Zagreb</w:t>
    </w:r>
    <w:r w:rsidR="00075AFB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37FAE"/>
    <w:multiLevelType w:val="hybridMultilevel"/>
    <w:tmpl w:val="2BC200C6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A1350B3"/>
    <w:multiLevelType w:val="hybridMultilevel"/>
    <w:tmpl w:val="CA10440C"/>
    <w:lvl w:tplc="E86E438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F0145A3"/>
    <w:multiLevelType w:val="hybridMultilevel"/>
    <w:tmpl w:val="B9EC20A6"/>
    <w:lvl w:tplc="5F7456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002F"/>
    <w:rsid w:val="00075AFB"/>
    <w:rsid w:val="000B2C1B"/>
    <w:rsid w:val="000C126B"/>
    <w:rsid w:val="001079AB"/>
    <w:rsid w:val="001206C2"/>
    <w:rsid w:val="00143D9E"/>
    <w:rsid w:val="001A1F5C"/>
    <w:rsid w:val="001A7BC1"/>
    <w:rsid w:val="00221A24"/>
    <w:rsid w:val="002A4842"/>
    <w:rsid w:val="00341A06"/>
    <w:rsid w:val="003506A8"/>
    <w:rsid w:val="00397069"/>
    <w:rsid w:val="003A002F"/>
    <w:rsid w:val="003C60C6"/>
    <w:rsid w:val="003D7026"/>
    <w:rsid w:val="003E4FEF"/>
    <w:rsid w:val="00403180"/>
    <w:rsid w:val="004C526A"/>
    <w:rsid w:val="004D5753"/>
    <w:rsid w:val="005545E3"/>
    <w:rsid w:val="00612F86"/>
    <w:rsid w:val="00715DFC"/>
    <w:rsid w:val="00753A5B"/>
    <w:rsid w:val="008105FE"/>
    <w:rsid w:val="008B6BD3"/>
    <w:rsid w:val="008D7117"/>
    <w:rsid w:val="009E254D"/>
    <w:rsid w:val="00A92117"/>
    <w:rsid w:val="00B3543E"/>
    <w:rsid w:val="00C13A48"/>
    <w:rsid w:val="00C44C20"/>
    <w:rsid w:val="00D623EA"/>
    <w:rsid w:val="00E43968"/>
    <w:rsid w:val="00ED4304"/>
    <w:rsid w:val="00ED738D"/>
    <w:rsid w:val="00F14F31"/>
    <w:rsid w:val="00F94B8A"/>
    <w:rsid w:val="00FA50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97069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9706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5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45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45E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45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45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9706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97069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39706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9706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C13A4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45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45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45E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45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45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2007</izvorni_sadrzaj>
    <derivirana_varijabla naziv="DomainObject.Predmet.Broj_1">2007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St-2007/2015</izvorni_sadrzaj>
    <derivirana_varijabla naziv="DomainObject.Predmet.OznakaBroj_1">St-2007/2015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SILA PROJEKT d.o.o. za građenje, trgovinu i usluge u stečaju zastupanog po punomoćniku Željko Glaser</izvorni_sadrzaj>
    <derivirana_varijabla naziv="DomainObject.Predmet.ProtustrankaFormated_1">  SILA PROJEKT d.o.o. za građenje, trgovinu i usluge u stečaju zastupanog po punomoćniku Željko Glaser</derivirana_varijabla>
  </DomainObject.Predmet.ProtustrankaFormated>
  <DomainObject.Predmet.ProtustrankaFormatedOIB>
    <izvorni_sadrzaj>  SILA PROJEKT d.o.o. za građenje, trgovinu i usluge u stečaju, OIB 34153460951 zastupanog po punomoćniku Željko Glaser</izvorni_sadrzaj>
    <derivirana_varijabla naziv="DomainObject.Predmet.ProtustrankaFormatedOIB_1">  SILA PROJEKT d.o.o. za građenje, trgovinu i usluge u stečaju, OIB 34153460951 zastupanog po punomoćniku Željko Glaser</derivirana_varijabla>
  </DomainObject.Predmet.ProtustrankaFormatedOIB>
  <DomainObject.Predmet.ProtustrankaFormatedWithAdress>
    <izvorni_sadrzaj> SILA PROJEKT d.o.o. za građenje, trgovinu i usluge u stečaju, Vojvodići 11, 10431 Sveta Nedelja zastupanog po punomoćniku Željko Glaser</izvorni_sadrzaj>
    <derivirana_varijabla naziv="DomainObject.Predmet.ProtustrankaFormatedWithAdress_1"> SILA PROJEKT d.o.o. za građenje, trgovinu i usluge u stečaju, Vojvodići 11, 10431 Sveta Nedelja zastupanog po punomoćniku Željko Glaser</derivirana_varijabla>
  </DomainObject.Predmet.ProtustrankaFormatedWithAdress>
  <DomainObject.Predmet.ProtustrankaFormatedWithAdressOIB>
    <izvorni_sadrzaj> SILA PROJEKT d.o.o. za građenje, trgovinu i usluge u stečaju, OIB 34153460951, Vojvodići 11, 10431 Sveta Nedelja zastupanog po punomoćniku Željko Glaser</izvorni_sadrzaj>
    <derivirana_varijabla naziv="DomainObject.Predmet.ProtustrankaFormatedWithAdressOIB_1"> SILA PROJEKT d.o.o. za građenje, trgovinu i usluge u stečaju, OIB 34153460951, Vojvodići 11, 10431 Sveta Nedelja zastupanog po punomoćniku Željko Glaser</derivirana_varijabla>
  </DomainObject.Predmet.ProtustrankaFormatedWithAdressOIB>
  <DomainObject.Predmet.ProtustrankaWithAdress>
    <izvorni_sadrzaj>SILA PROJEKT d.o.o. za građenje, trgovinu i usluge u stečaju Vojvodići 11, 10431 Sveta Nedelja</izvorni_sadrzaj>
    <derivirana_varijabla naziv="DomainObject.Predmet.ProtustrankaWithAdress_1">SILA PROJEKT d.o.o. za građenje, trgovinu i usluge u stečaju Vojvodići 11, 10431 Sveta Nedelja</derivirana_varijabla>
  </DomainObject.Predmet.ProtustrankaWithAdress>
  <DomainObject.Predmet.ProtustrankaWithAdressOIB>
    <izvorni_sadrzaj>SILA PROJEKT d.o.o. za građenje, trgovinu i usluge u stečaju, OIB 34153460951, Vojvodići 11, 10431 Sveta Nedelja</izvorni_sadrzaj>
    <derivirana_varijabla naziv="DomainObject.Predmet.ProtustrankaWithAdressOIB_1">SILA PROJEKT d.o.o. za građenje, trgovinu i usluge u stečaju, OIB 34153460951, Vojvodići 11, 10431 Sveta Nedelja</derivirana_varijabla>
  </DomainObject.Predmet.ProtustrankaWithAdressOIB>
  <DomainObject.Predmet.ProtustrankaNazivFormated>
    <izvorni_sadrzaj>SILA PROJEKT d.o.o. za građenje, trgovinu i usluge u stečaju</izvorni_sadrzaj>
    <derivirana_varijabla naziv="DomainObject.Predmet.ProtustrankaNazivFormated_1">SILA PROJEKT d.o.o. za građenje, trgovinu i usluge u stečaju</derivirana_varijabla>
  </DomainObject.Predmet.ProtustrankaNazivFormated>
  <DomainObject.Predmet.ProtustrankaNazivFormatedOIB>
    <izvorni_sadrzaj>SILA PROJEKT d.o.o. za građenje, trgovinu i usluge u stečaju, OIB 34153460951</izvorni_sadrzaj>
    <derivirana_varijabla naziv="DomainObject.Predmet.ProtustrankaNazivFormatedOIB_1">SILA PROJEKT d.o.o. za građenje, trgovinu i usluge u stečaju, OIB 34153460951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SILA PROJEKT d.o.o. za građenje, trgovinu i usluge u stečaju zastupanog po punomoćniku Željko Glaser</item>
    </izvorni_sadrzaj>
    <derivirana_varijabla naziv="DomainObject.Predmet.ProtuStrankaListFormated_1">
      <item>SILA PROJEKT d.o.o. za građenje, trgovinu i usluge u stečaju zastupanog po punomoćniku Željko Glaser</item>
    </derivirana_varijabla>
  </DomainObject.Predmet.ProtuStrankaListFormated>
  <DomainObject.Predmet.ProtuStrankaListFormatedOIB>
    <izvorni_sadrzaj>
      <item>SILA PROJEKT d.o.o. za građenje, trgovinu i usluge u stečaju, OIB 34153460951 zastupanog po punomoćniku Željko Glaser</item>
    </izvorni_sadrzaj>
    <derivirana_varijabla naziv="DomainObject.Predmet.ProtuStrankaListFormatedOIB_1">
      <item>SILA PROJEKT d.o.o. za građenje, trgovinu i usluge u stečaju, OIB 34153460951 zastupanog po punomoćniku Željko Glaser</item>
    </derivirana_varijabla>
  </DomainObject.Predmet.ProtuStrankaListFormatedOIB>
  <DomainObject.Predmet.ProtuStrankaListFormatedWithAdress>
    <izvorni_sadrzaj>
      <item>SILA PROJEKT d.o.o. za građenje, trgovinu i usluge u stečaju, Vojvodići 11, 10431 Sveta Nedelja zastupanog po punomoćniku Željko Glaser</item>
    </izvorni_sadrzaj>
    <derivirana_varijabla naziv="DomainObject.Predmet.ProtuStrankaListFormatedWithAdress_1">
      <item>SILA PROJEKT d.o.o. za građenje, trgovinu i usluge u stečaju, Vojvodići 11, 10431 Sveta Nedelja zastupanog po punomoćniku Željko Glaser</item>
    </derivirana_varijabla>
  </DomainObject.Predmet.ProtuStrankaListFormatedWithAdress>
  <DomainObject.Predmet.ProtuStrankaListFormatedWithAdressOIB>
    <izvorni_sadrzaj>
      <item>SILA PROJEKT d.o.o. za građenje, trgovinu i usluge u stečaju, OIB 34153460951, Vojvodići 11, 10431 Sveta Nedelja zastupanog po punomoćniku Željko Glaser</item>
    </izvorni_sadrzaj>
    <derivirana_varijabla naziv="DomainObject.Predmet.ProtuStrankaListFormatedWithAdressOIB_1">
      <item>SILA PROJEKT d.o.o. za građenje, trgovinu i usluge u stečaju, OIB 34153460951, Vojvodići 11, 10431 Sveta Nedelja zastupanog po punomoćniku Željko Glaser</item>
    </derivirana_varijabla>
  </DomainObject.Predmet.ProtuStrankaListFormatedWithAdressOIB>
  <DomainObject.Predmet.ProtuStrankaListNazivFormated>
    <izvorni_sadrzaj>
      <item>SILA PROJEKT d.o.o. za građenje, trgovinu i usluge u stečaju</item>
    </izvorni_sadrzaj>
    <derivirana_varijabla naziv="DomainObject.Predmet.ProtuStrankaListNazivFormated_1">
      <item>SILA PROJEKT d.o.o. za građenje, trgovinu i usluge u stečaju</item>
    </derivirana_varijabla>
  </DomainObject.Predmet.ProtuStrankaListNazivFormated>
  <DomainObject.Predmet.ProtuStrankaListNazivFormatedOIB>
    <izvorni_sadrzaj>
      <item>SILA PROJEKT d.o.o. za građenje, trgovinu i usluge u stečaju, OIB 34153460951</item>
    </izvorni_sadrzaj>
    <derivirana_varijabla naziv="DomainObject.Predmet.ProtuStrankaListNazivFormatedOIB_1">
      <item>SILA PROJEKT d.o.o. za građenje, trgovinu i usluge u stečaju, OIB 34153460951</item>
    </derivirana_varijabla>
  </DomainObject.Predmet.ProtuStrankaListNazivFormatedOIB>
  <DomainObject.Predmet.OstaliListFormated>
    <izvorni_sadrzaj>
      <item>Željko Glaser punomoćnik sudionika u postupku SILA PROJEKT d.o.o. za građenje, trgovinu i usluge u stečaju</item>
      <item>PROJEKT NEKRETNINE d.o.o. za usluge</item>
      <item>Mirella Paola Frlan</item>
    </izvorni_sadrzaj>
    <derivirana_varijabla naziv="DomainObject.Predmet.OstaliListFormated_1">
      <item>Željko Glaser punomoćnik sudionika u postupku SILA PROJEKT d.o.o. za građenje, trgovinu i usluge u stečaju</item>
      <item>PROJEKT NEKRETNINE d.o.o. za usluge</item>
      <item>Mirella Paola Frlan</item>
    </derivirana_varijabla>
  </DomainObject.Predmet.OstaliListFormated>
  <DomainObject.Predmet.OstaliListFormatedOIB>
    <izvorni_sadrzaj>
      <item>Željko Glaser, OIB 68272413058 punomoćnik sudionika u postupku SILA PROJEKT d.o.o. za građenje, trgovinu i usluge u stečaju</item>
      <item>PROJEKT NEKRETNINE d.o.o. za usluge, OIB 07061109987</item>
      <item>Mirella Paola Frlan</item>
    </izvorni_sadrzaj>
    <derivirana_varijabla naziv="DomainObject.Predmet.OstaliListFormatedOIB_1">
      <item>Željko Glaser, OIB 68272413058 punomoćnik sudionika u postupku SILA PROJEKT d.o.o. za građenje, trgovinu i usluge u stečaju</item>
      <item>PROJEKT NEKRETNINE d.o.o. za usluge, OIB 07061109987</item>
      <item>Mirella Paola Frlan</item>
    </derivirana_varijabla>
  </DomainObject.Predmet.OstaliListFormatedOIB>
  <DomainObject.Predmet.OstaliListFormatedWithAdress>
    <izvorni_sadrzaj>
      <item>Željko Glaser, Ulica Ljudevita Gaja 64, 10430 Samobor punomoćnik sudionika u postupku SILA PROJEKT d.o.o. za građenje, trgovinu i usluge u stečaju</item>
      <item>PROJEKT NEKRETNINE d.o.o. za usluge, Kennedyjev trg 2, 10000 Zagreb</item>
      <item>Mirella Paola Frlan, Jaruščica 5a, 10000 Zagreb</item>
    </izvorni_sadrzaj>
    <derivirana_varijabla naziv="DomainObject.Predmet.OstaliListFormatedWithAdress_1">
      <item>Željko Glaser, Ulica Ljudevita Gaja 64, 10430 Samobor punomoćnik sudionika u postupku SILA PROJEKT d.o.o. za građenje, trgovinu i usluge u stečaju</item>
      <item>PROJEKT NEKRETNINE d.o.o. za usluge, Kennedyjev trg 2, 10000 Zagreb</item>
      <item>Mirella Paola Frlan, Jaruščica 5a, 10000 Zagreb</item>
    </derivirana_varijabla>
  </DomainObject.Predmet.OstaliListFormatedWithAdress>
  <DomainObject.Predmet.OstaliListFormatedWithAdressOIB>
    <izvorni_sadrzaj>
      <item>Željko Glaser, OIB 68272413058, Ulica Ljudevita Gaja 64, 10430 Samobor punomoćnik sudionika u postupku SILA PROJEKT d.o.o. za građenje, trgovinu i usluge u stečaju</item>
      <item>PROJEKT NEKRETNINE d.o.o. za usluge, OIB 07061109987, Kennedyjev trg 2, 10000 Zagreb</item>
      <item>Mirella Paola Frlan, Jaruščica 5a, 10000 Zagreb</item>
    </izvorni_sadrzaj>
    <derivirana_varijabla naziv="DomainObject.Predmet.OstaliListFormatedWithAdressOIB_1">
      <item>Željko Glaser, OIB 68272413058, Ulica Ljudevita Gaja 64, 10430 Samobor punomoćnik sudionika u postupku SILA PROJEKT d.o.o. za građenje, trgovinu i usluge u stečaju</item>
      <item>PROJEKT NEKRETNINE d.o.o. za usluge, OIB 07061109987, Kennedyjev trg 2, 10000 Zagreb</item>
      <item>Mirella Paola Frlan, Jaruščica 5a, 10000 Zagreb</item>
    </derivirana_varijabla>
  </DomainObject.Predmet.OstaliListFormatedWithAdressOIB>
  <DomainObject.Predmet.OstaliListNazivFormated>
    <izvorni_sadrzaj>
      <item>Željko Glaser</item>
      <item>PROJEKT NEKRETNINE d.o.o. za usluge</item>
      <item>Mirella Paola Frlan</item>
    </izvorni_sadrzaj>
    <derivirana_varijabla naziv="DomainObject.Predmet.OstaliListNazivFormated_1">
      <item>Željko Glaser</item>
      <item>PROJEKT NEKRETNINE d.o.o. za usluge</item>
      <item>Mirella Paola Frlan</item>
    </derivirana_varijabla>
  </DomainObject.Predmet.OstaliListNazivFormated>
  <DomainObject.Predmet.OstaliListNazivFormatedOIB>
    <izvorni_sadrzaj>
      <item>Željko Glaser, OIB 68272413058</item>
      <item>PROJEKT NEKRETNINE d.o.o. za usluge, OIB 07061109987</item>
      <item>Mirella Paola Frlan</item>
    </izvorni_sadrzaj>
    <derivirana_varijabla naziv="DomainObject.Predmet.OstaliListNazivFormatedOIB_1">
      <item>Željko Glaser, OIB 68272413058</item>
      <item>PROJEKT NEKRETNINE d.o.o. za usluge, OIB 07061109987</item>
      <item>Mirella Paola Frlan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SILA PROJEKT d.o.o. za građenje, trgovinu i usluge u stečaju</izvorni_sadrzaj>
    <derivirana_varijabla naziv="DomainObject.Predmet.ProtustrankaIDrugi_1">SILA PROJEKT d.o.o. za građenje, trgovinu i usluge u stečaju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SILA PROJEKT d.o.o. za građenje, trgovinu i usluge u stečaju, OIB 34153460951, Vojvodići 11, 10431 Sveta Nedelja</izvorni_sadrzaj>
    <derivirana_varijabla naziv="DomainObject.Predmet.ProtustrankaIDrugiAdressOIB_1">SILA PROJEKT d.o.o. za građenje, trgovinu i usluge u stečaju, OIB 34153460951, Vojvodići 11,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SILA PROJEKT d.o.o. za građenje, trgovinu i usluge u stečaju</item>
      <item>Željko Glaser</item>
      <item>PROJEKT NEKRETNINE d.o.o. za usluge</item>
      <item>Mirella Paola Frlan</item>
    </izvorni_sadrzaj>
    <derivirana_varijabla naziv="DomainObject.Predmet.SudioniciListNaziv_1">
      <item>FINA Regionalni centar Zagreb</item>
      <item>SILA PROJEKT d.o.o. za građenje, trgovinu i usluge u stečaju</item>
      <item>Željko Glaser</item>
      <item>PROJEKT NEKRETNINE d.o.o. za usluge</item>
      <item>Mirella Paola Frlan</item>
    </derivirana_varijabla>
  </DomainObject.Predmet.SudioniciListNaziv>
  <DomainObject.Predmet.SudioniciListAdressOIB>
    <izvorni_sadrzaj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Ulica Ljudevita Gaja 64,10430 Samobor</item>
      <item>PROJEKT NEKRETNINE d.o.o. za usluge, OIB 07061109987, Kennedyjev trg 2,10000 Zagreb</item>
      <item>Mirella Paola Frlan, Jaruščica 5a,10000 Zagreb</item>
    </izvorni_sadrzaj>
    <derivirana_varijabla naziv="DomainObject.Predmet.SudioniciListAdressOIB_1">
      <item>FINA Regionalni centar Zagreb, OIB 85821130368, Ulica grada Vukovara 70,10000 Zagreb</item>
      <item>SILA PROJEKT d.o.o. za građenje, trgovinu i usluge u stečaju, OIB 34153460951, Vojvodići 11,10431 Sveta Nedelja</item>
      <item>Željko Glaser, OIB 68272413058, Ulica Ljudevita Gaja 64,10430 Samobor</item>
      <item>PROJEKT NEKRETNINE d.o.o. za usluge, OIB 07061109987, Kennedyjev trg 2,10000 Zagreb</item>
      <item>Mirella Paola Frlan, Jaruščica 5a,10000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34153460951</item>
      <item>, OIB 68272413058</item>
      <item>, OIB 07061109987</item>
      <item>, OIB null</item>
    </izvorni_sadrzaj>
    <derivirana_varijabla naziv="DomainObject.Predmet.SudioniciListNazivOIB_1">
      <item>, OIB 85821130368</item>
      <item>, OIB 34153460951</item>
      <item>, OIB 68272413058</item>
      <item>, OIB 07061109987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Poduzece</properties:Company>
  <properties:Pages>2</properties:Pages>
  <properties:Words>363</properties:Words>
  <properties:Characters>1941</properties:Characters>
  <properties:Lines>58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 H R V A T S K A</vt:lpstr>
    </vt:vector>
  </properties:TitlesOfParts>
  <properties:LinksUpToDate>false</properties:LinksUpToDate>
  <properties:CharactersWithSpaces>2352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2017-01-27T10:32:00Z</dcterms:created>
  <dc:creator>Sudsko vijeće</dc:creator>
  <cp:lastModifiedBy>Monika Grbac</cp:lastModifiedBy>
  <cp:lastPrinted>2017-01-27T10:42:00Z</cp:lastPrinted>
  <dcterms:modified xmlns:xsi="http://www.w3.org/2001/XMLSchema-instance" xsi:type="dcterms:W3CDTF">2017-01-27T13:56:00Z</dcterms:modified>
  <cp:revision>7</cp:revision>
  <dc:title>R E P U B L I K A 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