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0404" w14:paraId="1f4040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B2E01">
        <w:t>5853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BB2E01">
        <w:t>BANIJSKA DEMOKRATSKA STRANKA Dvor, Trg bana Josipa Jelačića 10, OIB: 14792043957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F78A4">
        <w:t>16.175,00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3F78A4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1546E"/>
    <w:rsid w:val="00A65459"/>
    <w:rsid w:val="00A71431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B2E01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C3F35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St-5853/2015</izvorni_sadrzaj>
    <derivirana_varijabla naziv="DomainObject.Predmet.OznakaBroj_1">St-5853/2015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BANIJSKA DEMOKRATSKA STRANKA</izvorni_sadrzaj>
    <derivirana_varijabla naziv="DomainObject.Predmet.ProtustrankaFormated_1">  BANIJSKA DEMOKRATSKA STRANKA</derivirana_varijabla>
  </DomainObject.Predmet.ProtustrankaFormated>
  <DomainObject.Predmet.ProtustrankaFormatedOIB>
    <izvorni_sadrzaj>  BANIJSKA DEMOKRATSKA STRANKA, OIB 14792043957</izvorni_sadrzaj>
    <derivirana_varijabla naziv="DomainObject.Predmet.ProtustrankaFormatedOIB_1">  BANIJSKA DEMOKRATSKA STRANKA, OIB 14792043957</derivirana_varijabla>
  </DomainObject.Predmet.ProtustrankaFormatedOIB>
  <DomainObject.Predmet.ProtustrankaFormatedWithAdress>
    <izvorni_sadrzaj> BANIJSKA DEMOKRATSKA STRANKA, TRG B.J.JELAČIĆA, 44440 Dvor</izvorni_sadrzaj>
    <derivirana_varijabla naziv="DomainObject.Predmet.ProtustrankaFormatedWithAdress_1"> BANIJSKA DEMOKRATSKA STRANKA, TRG B.J.JELAČIĆA, 44440 Dvor</derivirana_varijabla>
  </DomainObject.Predmet.ProtustrankaFormatedWithAdress>
  <DomainObject.Predmet.ProtustrankaFormatedWithAdressOIB>
    <izvorni_sadrzaj> BANIJSKA DEMOKRATSKA STRANKA, OIB 14792043957, TRG B.J.JELAČIĆA, 44440 Dvor</izvorni_sadrzaj>
    <derivirana_varijabla naziv="DomainObject.Predmet.ProtustrankaFormatedWithAdressOIB_1"> BANIJSKA DEMOKRATSKA STRANKA, OIB 14792043957, TRG B.J.JELAČIĆA, 44440 Dvor</derivirana_varijabla>
  </DomainObject.Predmet.ProtustrankaFormatedWithAdressOIB>
  <DomainObject.Predmet.ProtustrankaWithAdress>
    <izvorni_sadrzaj>BANIJSKA DEMOKRATSKA STRANKA TRG B.J.JELAČIĆA, 44440 Dvor</izvorni_sadrzaj>
    <derivirana_varijabla naziv="DomainObject.Predmet.ProtustrankaWithAdress_1">BANIJSKA DEMOKRATSKA STRANKA TRG B.J.JELAČIĆA, 44440 Dvor</derivirana_varijabla>
  </DomainObject.Predmet.ProtustrankaWithAdress>
  <DomainObject.Predmet.ProtustrankaWithAdressOIB>
    <izvorni_sadrzaj>BANIJSKA DEMOKRATSKA STRANKA, OIB 14792043957, TRG B.J.JELAČIĆA, 44440 Dvor</izvorni_sadrzaj>
    <derivirana_varijabla naziv="DomainObject.Predmet.ProtustrankaWithAdressOIB_1">BANIJSKA DEMOKRATSKA STRANKA, OIB 14792043957, TRG B.J.JELAČIĆA, 44440 Dvor</derivirana_varijabla>
  </DomainObject.Predmet.ProtustrankaWithAdressOIB>
  <DomainObject.Predmet.ProtustrankaNazivFormated>
    <izvorni_sadrzaj>BANIJSKA DEMOKRATSKA STRANKA</izvorni_sadrzaj>
    <derivirana_varijabla naziv="DomainObject.Predmet.ProtustrankaNazivFormated_1">BANIJSKA DEMOKRATSKA STRANKA</derivirana_varijabla>
  </DomainObject.Predmet.ProtustrankaNazivFormated>
  <DomainObject.Predmet.ProtustrankaNazivFormatedOIB>
    <izvorni_sadrzaj>BANIJSKA DEMOKRATSKA STRANKA, OIB 14792043957</izvorni_sadrzaj>
    <derivirana_varijabla naziv="DomainObject.Predmet.ProtustrankaNazivFormatedOIB_1">BANIJSKA DEMOKRATSKA STRANKA, OIB 14792043957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BANIJSKA DEMOKRATSKA STRANKA</item>
    </izvorni_sadrzaj>
    <derivirana_varijabla naziv="DomainObject.Predmet.ProtuStrankaListFormated_1">
      <item>BANIJSKA DEMOKRATSKA STRANKA</item>
    </derivirana_varijabla>
  </DomainObject.Predmet.ProtuStrankaListFormated>
  <DomainObject.Predmet.ProtuStrankaListFormatedOIB>
    <izvorni_sadrzaj>
      <item>BANIJSKA DEMOKRATSKA STRANKA, OIB 14792043957</item>
    </izvorni_sadrzaj>
    <derivirana_varijabla naziv="DomainObject.Predmet.ProtuStrankaListFormatedOIB_1">
      <item>BANIJSKA DEMOKRATSKA STRANKA, OIB 14792043957</item>
    </derivirana_varijabla>
  </DomainObject.Predmet.ProtuStrankaListFormatedOIB>
  <DomainObject.Predmet.ProtuStrankaListFormatedWithAdress>
    <izvorni_sadrzaj>
      <item>BANIJSKA DEMOKRATSKA STRANKA, TRG B.J.JELAČIĆA, 44440 Dvor</item>
    </izvorni_sadrzaj>
    <derivirana_varijabla naziv="DomainObject.Predmet.ProtuStrankaListFormatedWithAdress_1">
      <item>BANIJSKA DEMOKRATSKA STRANKA, TRG B.J.JELAČIĆA, 44440 Dvor</item>
    </derivirana_varijabla>
  </DomainObject.Predmet.ProtuStrankaListFormatedWithAdress>
  <DomainObject.Predmet.ProtuStrankaListFormatedWithAdressOIB>
    <izvorni_sadrzaj>
      <item>BANIJSKA DEMOKRATSKA STRANKA, OIB 14792043957, TRG B.J.JELAČIĆA, 44440 Dvor</item>
    </izvorni_sadrzaj>
    <derivirana_varijabla naziv="DomainObject.Predmet.ProtuStrankaListFormatedWithAdressOIB_1">
      <item>BANIJSKA DEMOKRATSKA STRANKA, OIB 14792043957, TRG B.J.JELAČIĆA, 44440 Dvor</item>
    </derivirana_varijabla>
  </DomainObject.Predmet.ProtuStrankaListFormatedWithAdressOIB>
  <DomainObject.Predmet.ProtuStrankaListNazivFormated>
    <izvorni_sadrzaj>
      <item>BANIJSKA DEMOKRATSKA STRANKA</item>
    </izvorni_sadrzaj>
    <derivirana_varijabla naziv="DomainObject.Predmet.ProtuStrankaListNazivFormated_1">
      <item>BANIJSKA DEMOKRATSKA STRANKA</item>
    </derivirana_varijabla>
  </DomainObject.Predmet.ProtuStrankaListNazivFormated>
  <DomainObject.Predmet.ProtuStrankaListNazivFormatedOIB>
    <izvorni_sadrzaj>
      <item>BANIJSKA DEMOKRATSKA STRANKA, OIB 14792043957</item>
    </izvorni_sadrzaj>
    <derivirana_varijabla naziv="DomainObject.Predmet.ProtuStrankaListNazivFormatedOIB_1">
      <item>BANIJSKA DEMOKRATSKA STRANKA, OIB 14792043957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BANIJSKA DEMOKRATSKA STRANKA</izvorni_sadrzaj>
    <derivirana_varijabla naziv="DomainObject.Predmet.ProtustrankaIDrugi_1">BANIJSKA DEMOKRATSKA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BANIJSKA DEMOKRATSKA STRANKA, OIB 14792043957, TRG B.J.JELAČIĆA, 44440 Dvor</izvorni_sadrzaj>
    <derivirana_varijabla naziv="DomainObject.Predmet.ProtustrankaIDrugiAdressOIB_1">BANIJSKA DEMOKRATSKA STRANKA, OIB 14792043957, TRG B.J.JELAČIĆA,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BANIJSKA DEMOKRATSKA STRANKA</item>
    </izvorni_sadrzaj>
    <derivirana_varijabla naziv="DomainObject.Predmet.SudioniciListNaziv_1">
      <item>FINA Regionalni centar Zagreb</item>
      <item>BANIJSKA DEMOKRATSKA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BANIJSKA DEMOKRATSKA STRANKA, OIB 14792043957, TRG B.J.JELAČIĆA,44440 Dvor</item>
    </izvorni_sadrzaj>
    <derivirana_varijabla naziv="DomainObject.Predmet.SudioniciListAdressOIB_1">
      <item>FINA Regionalni centar Zagreb, OIB 85821130368, Trg svibanjskih žrtava 1995. 1,10000 Zagreb</item>
      <item>BANIJSKA DEMOKRATSKA STRANKA, OIB 14792043957, TRG B.J.JELAČIĆA,44440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14792043957</item>
    </izvorni_sadrzaj>
    <derivirana_varijabla naziv="DomainObject.Predmet.SudioniciListNazivOIB_1">
      <item>, OIB 85821130368</item>
      <item>, OIB 14792043957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2016-01-22T13:14:00Z</dcterms:created>
  <dc:creator>ilukac</dc:creator>
  <cp:lastModifiedBy>Karmen Malkoč</cp:lastModifiedBy>
  <cp:lastPrinted>2016-01-22T13:14:00Z</cp:lastPrinted>
  <dcterms:modified xmlns:xsi="http://www.w3.org/2001/XMLSchema-instance" xsi:type="dcterms:W3CDTF">2016-01-22T13:15:00Z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