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daf6" w14:paraId="20fdaf6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F0690C">
        <w:rPr>
          <w:b/>
        </w:rPr>
        <w:t>317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79431D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F0690C" w:rsidRPr="00F0690C">
        <w:t>VALOR MUSTI d.o.o. za trgovinu, prijevoz i usluge, Split, Kralja Zvonimira 20, MBS: 060284068, OIB: 58695184107</w:t>
      </w:r>
      <w:r w:rsidR="00451E27" w:rsidRPr="00A27FE8">
        <w:t xml:space="preserve">, dana </w:t>
      </w:r>
      <w:r w:rsidR="00C4640D">
        <w:t>10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F0690C" w:rsidRPr="00F0690C">
        <w:t>VALOR MUSTI d.o.o. za trgovinu, prijevoz i usluge, Split, Kralja Zvonimira 20, MBS: 060284068, OIB: 58695184107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10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706A6D">
        <w:t>5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06A6D" w:rsidRPr="00706A6D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F0690C" w:rsidRPr="00F0690C">
        <w:t>VALOR MUSTI d.o.o. za trgovinu, prijevoz i usluge, Split, Kralja Zvonimira 20, MBS: 060284068, OIB: 58695184107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F0690C" w:rsidP="00F0690C" w:rsidR="00F0690C">
      <w:pPr>
        <w:ind w:firstLine="708"/>
        <w:jc w:val="both"/>
      </w:pPr>
      <w:r w:rsidRPr="00E678F8">
        <w:t xml:space="preserve">Predlagatelj Financijska agencija, RC Split je prijedlogom zaprimljenim na Trgovačkom sudu u Splitu, dana 28. siječnja 2016. godine predložio otvaranje stečajnog postupka nad dužnikom VALOR MUSTI d.o.o. za trgovinu, prijevoz i usluge, Split, Kralja Zvonimira 20, MBS: 060284068, OIB: 58695184107. U prijedlogu se u bitnome navodi da temeljem čl. 444. st. 2. SZ-a podnosi prijedlog, te </w:t>
      </w:r>
      <w:r w:rsidRPr="00E678F8">
        <w:lastRenderedPageBreak/>
        <w:t>da na dan 20.01.2016.g. dužnik ima u očevidniku redoslijeda osnova za plaćanje evidentirane osnove za plaćanje u neprekinutom razdoblju od 120 dana u ukupnom iznosu od 9.949,18 kuna u koji iznos je uračunata kamata i naknada predlagatelja za provedbu ovrhe na novčanim sredstvima. Navodi se da dužnik ima dva zaposlena, te ima otvoren račun kod Zagrebačke banke d.d.</w:t>
      </w:r>
    </w:p>
    <w:p w:rsidRDefault="00F0690C" w:rsidP="00F0690C" w:rsidR="00F0690C">
      <w:pPr>
        <w:ind w:firstLine="708"/>
        <w:jc w:val="both"/>
      </w:pPr>
    </w:p>
    <w:p w:rsidRDefault="00F0690C" w:rsidP="00F0690C" w:rsidR="00F0690C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317/2016</w:t>
      </w:r>
      <w:r w:rsidRPr="008F7C03">
        <w:t xml:space="preserve"> od </w:t>
      </w:r>
      <w:r>
        <w:t>23. listopada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F0690C" w:rsidP="00F0690C" w:rsidR="00F0690C">
      <w:pPr>
        <w:ind w:firstLine="708"/>
        <w:jc w:val="both"/>
      </w:pPr>
    </w:p>
    <w:p w:rsidRDefault="00F0690C" w:rsidP="00F0690C" w:rsidR="00F0690C">
      <w:pPr>
        <w:ind w:firstLine="708"/>
        <w:jc w:val="both"/>
      </w:pPr>
      <w:r>
        <w:t>Na ročištu održanom 28. studenoga 2017.g. zastupnik po zakonu dužnika je naveo</w:t>
      </w:r>
      <w:r w:rsidRPr="008478EE">
        <w:t xml:space="preserve"> da </w:t>
      </w:r>
      <w:r w:rsidRPr="00E678F8">
        <w:t xml:space="preserve">potvrđuje postojanje stečajnog razloga, ne protivi se otvaranju stečaja, a od imovine navodi da društvo nema nekretninu, da je većina pokretnina prodana, a da je jedino ostao Caddy teretno vozilo, nije registriran i razbijen je. Navodi da je Mercedes Sprinter iz 2000 godine prodan društvu Ždrilac d.o.o. sa Hvara. Navodi da je Caddy toliko razbijen da se ne može voziti i nalazi se ispred prijateljeve garaže na Pozorcu, općina Marina. Navodi da Caddy u ovakvom stanju ne vrijedi ništa. Navodi da društvo ima potraživanja u ukupnom iznosu od oko 4.000,00 kn. Navodi da je sva ostala imovina sitnog inventara otpisana i rashodovana te u raspadnutom stanju. Ističe da je Mercedes Sprinter reg. oznake ST 722 VP odjavljen i prodan Ždrilac d.o.o. </w:t>
      </w:r>
    </w:p>
    <w:p w:rsidRDefault="00F0690C" w:rsidP="00F0690C" w:rsidR="00F0690C">
      <w:pPr>
        <w:ind w:firstLine="708"/>
        <w:jc w:val="both"/>
      </w:pPr>
    </w:p>
    <w:p w:rsidRDefault="00F0690C" w:rsidP="00F0690C" w:rsidR="00F0690C">
      <w:pPr>
        <w:ind w:firstLine="708"/>
        <w:jc w:val="both"/>
      </w:pPr>
      <w:r>
        <w:t xml:space="preserve">Sud je i službenim putem zatražio od Općinskog suda i MUP-a podatke o imovini dužnika. Iz potvrde Općinskog suda u Splitu je vidljivo da dužnik nije upisan kao vlasnik nekretnina na području tog Zemljišno knjižnog odjela, a iz potvrde MUP-a je vidljivo da je dužnik evidentiran kao vlasnik vozila </w:t>
      </w:r>
      <w:r w:rsidRPr="00E678F8">
        <w:t>Mercedes Sprinter iz 2000 godine</w:t>
      </w:r>
      <w:r>
        <w:t xml:space="preserve">, a koje vozilo je odjavljeno 03.10.2015.g..  </w:t>
      </w:r>
    </w:p>
    <w:p w:rsidRDefault="00F0690C" w:rsidP="00F0690C" w:rsidR="00F0690C">
      <w:pPr>
        <w:ind w:firstLine="708"/>
        <w:jc w:val="both"/>
      </w:pPr>
    </w:p>
    <w:p w:rsidRDefault="00F0690C" w:rsidP="00F0690C" w:rsidR="00F0690C">
      <w:pPr>
        <w:ind w:firstLine="708"/>
        <w:jc w:val="both"/>
      </w:pPr>
      <w:r>
        <w:t>Iz potvrde FINA od 27.11.2017.g. (l.s. 47) je vidljivo da u Očevidniku redoslijeda osnova za plaćanje na dan izdavanja potvrde dužnik ima evidentirane ne izvršene osnove za plaćanje u neprekidnom razdoblju od 252 dana. Kod stečajnog dužnika je stoga ispunjen stečajni razlog nesposobnosti za plaćanje.</w:t>
      </w:r>
    </w:p>
    <w:p w:rsidRDefault="0079431D" w:rsidP="0079431D" w:rsidR="0079431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F0690C">
        <w:t>317</w:t>
      </w:r>
      <w:r w:rsidR="0079431D">
        <w:t>/2016</w:t>
      </w:r>
      <w:r w:rsidR="009247F2" w:rsidRPr="00A27FE8">
        <w:t xml:space="preserve"> od </w:t>
      </w:r>
      <w:r w:rsidR="0079431D">
        <w:t>30</w:t>
      </w:r>
      <w:r w:rsidR="00ED0C82">
        <w:t xml:space="preserve">. </w:t>
      </w:r>
      <w:r w:rsidR="00AB0B74">
        <w:t>studenog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F0690C">
        <w:t>St-317</w:t>
      </w:r>
      <w:r w:rsidR="00C4640D">
        <w:t>/2</w:t>
      </w:r>
      <w:r w:rsidR="0079431D">
        <w:t>016 od 30</w:t>
      </w:r>
      <w:r w:rsidR="00C4640D">
        <w:t>. studenoga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lastRenderedPageBreak/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4D52EA" w:rsidR="004D52EA" w:rsidRPr="00A27FE8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4640D">
        <w:rPr>
          <w:b/>
        </w:rPr>
        <w:t>10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83D0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F0690C">
      <w:rPr>
        <w:rFonts w:hAnsi="Book Antiqua" w:ascii="Book Antiqua"/>
        <w:b/>
        <w:sz w:val="20"/>
        <w:szCs w:val="20"/>
      </w:rPr>
      <w:t>317</w:t>
    </w:r>
    <w:r w:rsidRPr="00401D68">
      <w:rPr>
        <w:rFonts w:hAnsi="Book Antiqua" w:ascii="Book Antiqua"/>
        <w:b/>
        <w:sz w:val="20"/>
        <w:szCs w:val="20"/>
      </w:rPr>
      <w:t>/201</w:t>
    </w:r>
    <w:r w:rsidR="0079431D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83D0E"/>
    <w:rsid w:val="007901E9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3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D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3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D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VALOR MUSTI d.o.o. za trgovinu, prijevoz i usluge</izvorni_sadrzaj>
    <derivirana_varijabla naziv="DomainObject.Predmet.ProtustrankaFormated_1">  VALOR MUSTI d.o.o. za trgovinu, prijevoz i usluge</derivirana_varijabla>
  </DomainObject.Predmet.ProtustrankaFormated>
  <DomainObject.Predmet.ProtustrankaFormatedOIB>
    <izvorni_sadrzaj>  VALOR MUSTI d.o.o. za trgovinu, prijevoz i usluge, OIB 58695184107</izvorni_sadrzaj>
    <derivirana_varijabla naziv="DomainObject.Predmet.ProtustrankaFormatedOIB_1">  VALOR MUSTI d.o.o. za trgovinu, prijevoz i usluge, OIB 58695184107</derivirana_varijabla>
  </DomainObject.Predmet.ProtustrankaFormatedOIB>
  <DomainObject.Predmet.ProtustrankaFormatedWithAdress>
    <izvorni_sadrzaj> VALOR MUSTI d.o.o. za trgovinu, prijevoz i usluge, Kralja Zvonimira 20, 21000 Split</izvorni_sadrzaj>
    <derivirana_varijabla naziv="DomainObject.Predmet.ProtustrankaFormatedWithAdress_1"> VALOR MUSTI d.o.o. za trgovinu, prijevoz i usluge, Kralja Zvonimira 20, 21000 Split</derivirana_varijabla>
  </DomainObject.Predmet.ProtustrankaFormatedWithAdress>
  <DomainObject.Predmet.ProtustrankaFormatedWithAdressOIB>
    <izvorni_sadrzaj> VALOR MUSTI d.o.o. za trgovinu, prijevoz i usluge, OIB 58695184107, Kralja Zvonimira 20, 21000 Split</izvorni_sadrzaj>
    <derivirana_varijabla naziv="DomainObject.Predmet.ProtustrankaFormatedWithAdressOIB_1"> VALOR MUSTI d.o.o. za trgovinu, prijevoz i usluge, OIB 58695184107, Kralja Zvonimira 20, 21000 Split</derivirana_varijabla>
  </DomainObject.Predmet.ProtustrankaFormatedWithAdressOIB>
  <DomainObject.Predmet.ProtustrankaWithAdress>
    <izvorni_sadrzaj>VALOR MUSTI d.o.o. za trgovinu, prijevoz i usluge Kralja Zvonimira 20, 21000 Split</izvorni_sadrzaj>
    <derivirana_varijabla naziv="DomainObject.Predmet.ProtustrankaWithAdress_1">VALOR MUSTI d.o.o. za trgovinu, prijevoz i usluge Kralja Zvonimira 20, 21000 Split</derivirana_varijabla>
  </DomainObject.Predmet.ProtustrankaWithAdress>
  <DomainObject.Predmet.ProtustrankaWithAdressOIB>
    <izvorni_sadrzaj>VALOR MUSTI d.o.o. za trgovinu, prijevoz i usluge, OIB 58695184107, Kralja Zvonimira 20, 21000 Split</izvorni_sadrzaj>
    <derivirana_varijabla naziv="DomainObject.Predmet.ProtustrankaWithAdressOIB_1">VALOR MUSTI d.o.o. za trgovinu, prijevoz i usluge, OIB 58695184107, Kralja Zvonimira 20, 21000 Split</derivirana_varijabla>
  </DomainObject.Predmet.ProtustrankaWithAdressOIB>
  <DomainObject.Predmet.ProtustrankaNazivFormated>
    <izvorni_sadrzaj>VALOR MUSTI d.o.o. za trgovinu, prijevoz i usluge</izvorni_sadrzaj>
    <derivirana_varijabla naziv="DomainObject.Predmet.ProtustrankaNazivFormated_1">VALOR MUSTI d.o.o. za trgovinu, prijevoz i usluge</derivirana_varijabla>
  </DomainObject.Predmet.ProtustrankaNazivFormated>
  <DomainObject.Predmet.ProtustrankaNazivFormatedOIB>
    <izvorni_sadrzaj>VALOR MUSTI d.o.o. za trgovinu, prijevoz i usluge, OIB 58695184107</izvorni_sadrzaj>
    <derivirana_varijabla naziv="DomainObject.Predmet.ProtustrankaNazivFormatedOIB_1">VALOR MUSTI d.o.o. za trgovinu, prijevoz i usluge, OIB 58695184107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9949.18</izvorni_sadrzaj>
    <derivirana_varijabla naziv="DomainObject.Predmet.TrenutnaVrijednost_1">9949.18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VALOR MUSTI d.o.o. za trgovinu, prijevoz i usluge</item>
    </izvorni_sadrzaj>
    <derivirana_varijabla naziv="DomainObject.Predmet.ProtuStrankaListFormated_1">
      <item>VALOR MUSTI d.o.o. za trgovinu, prijevoz i usluge</item>
    </derivirana_varijabla>
  </DomainObject.Predmet.ProtuStrankaListFormated>
  <DomainObject.Predmet.ProtuStrankaListFormatedOIB>
    <izvorni_sadrzaj>
      <item>VALOR MUSTI d.o.o. za trgovinu, prijevoz i usluge, OIB 58695184107</item>
    </izvorni_sadrzaj>
    <derivirana_varijabla naziv="DomainObject.Predmet.ProtuStrankaListFormatedOIB_1">
      <item>VALOR MUSTI d.o.o. za trgovinu, prijevoz i usluge, OIB 58695184107</item>
    </derivirana_varijabla>
  </DomainObject.Predmet.ProtuStrankaListFormatedOIB>
  <DomainObject.Predmet.ProtuStrankaListFormatedWithAdress>
    <izvorni_sadrzaj>
      <item>VALOR MUSTI d.o.o. za trgovinu, prijevoz i usluge, Kralja Zvonimira 20, 21000 Split</item>
    </izvorni_sadrzaj>
    <derivirana_varijabla naziv="DomainObject.Predmet.ProtuStrankaListFormatedWithAdress_1">
      <item>VALOR MUSTI d.o.o. za trgovinu, prijevoz i usluge, Kralja Zvonimira 20, 21000 Split</item>
    </derivirana_varijabla>
  </DomainObject.Predmet.ProtuStrankaListFormatedWithAdress>
  <DomainObject.Predmet.ProtuStrankaListFormatedWithAdressOIB>
    <izvorni_sadrzaj>
      <item>VALOR MUSTI d.o.o. za trgovinu, prijevoz i usluge, OIB 58695184107, Kralja Zvonimira 20, 21000 Split</item>
    </izvorni_sadrzaj>
    <derivirana_varijabla naziv="DomainObject.Predmet.ProtuStrankaListFormatedWithAdressOIB_1">
      <item>VALOR MUSTI d.o.o. za trgovinu, prijevoz i usluge, OIB 58695184107, Kralja Zvonimira 20, 21000 Split</item>
    </derivirana_varijabla>
  </DomainObject.Predmet.ProtuStrankaListFormatedWithAdressOIB>
  <DomainObject.Predmet.ProtuStrankaListNazivFormated>
    <izvorni_sadrzaj>
      <item>VALOR MUSTI d.o.o. za trgovinu, prijevoz i usluge</item>
    </izvorni_sadrzaj>
    <derivirana_varijabla naziv="DomainObject.Predmet.ProtuStrankaListNazivFormated_1">
      <item>VALOR MUSTI d.o.o. za trgovinu, prijevoz i usluge</item>
    </derivirana_varijabla>
  </DomainObject.Predmet.ProtuStrankaListNazivFormated>
  <DomainObject.Predmet.ProtuStrankaListNazivFormatedOIB>
    <izvorni_sadrzaj>
      <item>VALOR MUSTI d.o.o. za trgovinu, prijevoz i usluge, OIB 58695184107</item>
    </izvorni_sadrzaj>
    <derivirana_varijabla naziv="DomainObject.Predmet.ProtuStrankaListNazivFormatedOIB_1">
      <item>VALOR MUSTI d.o.o. za trgovinu, prijevoz i usluge, OIB 58695184107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VALOR MUSTI d.o.o. za trgovinu, prijevoz i usluge</izvorni_sadrzaj>
    <derivirana_varijabla naziv="DomainObject.Predmet.ProtustrankaIDrugi_1">VALOR MUSTI d.o.o. za trgovinu,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VALOR MUSTI d.o.o. za trgovinu, prijevoz i usluge, OIB 58695184107, Kralja Zvonimira 20, 21000 Split</izvorni_sadrzaj>
    <derivirana_varijabla naziv="DomainObject.Predmet.ProtustrankaIDrugiAdressOIB_1">VALOR MUSTI d.o.o. za trgovinu, prijevoz i usluge, OIB 58695184107, Kralja Zvonimira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VALOR MUSTI d.o.o. za trgovinu, prijevoz i usluge</item>
      <item>FINANCIJSKA AGENCIJA, RC SPLIT</item>
    </izvorni_sadrzaj>
    <derivirana_varijabla naziv="DomainObject.Predmet.SudioniciListNaziv_1">
      <item>VALOR MUSTI d.o.o. za trgovinu, prijevoz i usluge</item>
      <item>FINANCIJSKA AGENCIJA, RC SPLIT</item>
    </derivirana_varijabla>
  </DomainObject.Predmet.SudioniciListNaziv>
  <DomainObject.Predmet.SudioniciListAdressOIB>
    <izvorni_sadrzaj>
      <item>VALOR MUSTI d.o.o. za trgovinu, prijevoz i usluge, OIB 58695184107, Kralja Zvonimira 20,21000 Split</item>
      <item>FINANCIJSKA AGENCIJA, RC SPLIT, OIB 85821130368, Mažuranićevo šetalište 24 b,21000 Split</item>
    </izvorni_sadrzaj>
    <derivirana_varijabla naziv="DomainObject.Predmet.SudioniciListAdressOIB_1">
      <item>VALOR MUSTI d.o.o. za trgovinu, prijevoz i usluge, OIB 58695184107, Kralja Zvonimira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58695184107</item>
      <item>, OIB 85821130368</item>
    </izvorni_sadrzaj>
    <derivirana_varijabla naziv="DomainObject.Predmet.SudioniciListNazivOIB_1">
      <item>, OIB 58695184107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1029</properties:Words>
  <properties:Characters>5689</properties:Characters>
  <properties:Lines>136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2018-01-10T13:29:00Z</dcterms:created>
  <dc:creator>Katarina Franković</dc:creator>
  <cp:lastModifiedBy>Katarina Franković</cp:lastModifiedBy>
  <cp:lastPrinted>2018-01-10T13:29:00Z</cp:lastPrinted>
  <dcterms:modified xmlns:xsi="http://www.w3.org/2001/XMLSchema-instance" xsi:type="dcterms:W3CDTF">2018-01-10T13:31:00Z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