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05cb" w14:paraId="feb05c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81B97">
        <w:t>54</w:t>
      </w:r>
      <w:r w:rsidR="001B0A36">
        <w:t>9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B0A36">
        <w:t>PLOTER, d.o.o., Zadar, Franje Baruna Trenka 130, OIB: 06462690995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1B0A36">
        <w:t>PLOTER, d.o.o., Zadar, Franje Baruna Trenka 130, OIB: 06462690995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A6B55">
        <w:t>08</w:t>
      </w:r>
      <w:r w:rsidR="00A70A5D">
        <w:t>,</w:t>
      </w:r>
      <w:r w:rsidR="004F42BD">
        <w:t>35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4F42BD">
        <w:t>37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F42BD">
        <w:t>PLOTER,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4F42BD">
        <w:t>14. travnja 2016.</w:t>
      </w:r>
      <w:r w:rsidR="00245588" w:rsidRPr="006A6907">
        <w:t xml:space="preserve"> u Očevidniku redoslijeda osnova za plaćanje ima evidentirane neizvršene osnove za plaćanje </w:t>
      </w:r>
      <w:r w:rsidR="00245588" w:rsidRPr="006A6907">
        <w:lastRenderedPageBreak/>
        <w:t xml:space="preserve">u neprekinutom razdoblju od </w:t>
      </w:r>
      <w:r w:rsidR="004F42BD">
        <w:t>120</w:t>
      </w:r>
      <w:r w:rsidR="00245588" w:rsidRPr="006A6907">
        <w:t xml:space="preserve"> dan</w:t>
      </w:r>
      <w:r w:rsidR="00D94FA1">
        <w:t>a</w:t>
      </w:r>
      <w:r w:rsidR="00245588" w:rsidRPr="006A6907">
        <w:t xml:space="preserve"> u iznosu od </w:t>
      </w:r>
      <w:r w:rsidR="004F42BD">
        <w:t>9.507.884,33</w:t>
      </w:r>
      <w:r w:rsidR="00245588" w:rsidRPr="006A6907">
        <w:t xml:space="preserve"> kun</w:t>
      </w:r>
      <w:r w:rsidR="004F42BD">
        <w:t>e</w:t>
      </w:r>
      <w:r w:rsidR="00673D65" w:rsidRPr="006A6907">
        <w:t xml:space="preserve">, te da ima </w:t>
      </w:r>
      <w:r w:rsidR="004F42BD">
        <w:t>osam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F42BD">
        <w:t>PLOTER, d.o.o., Zadar</w:t>
      </w:r>
      <w:r w:rsidR="004F42BD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4F42BD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SLAVKO ŠIMOVIĆ, Zadar, V. Ficherta 5/b</w:t>
      </w:r>
      <w:r w:rsidR="00D94FA1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8479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81B97">
      <w:t>54</w:t>
    </w:r>
    <w:r w:rsidR="001B0A36">
      <w:t>9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4795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0A36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42BD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90B11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6382"/>
    <w:rsid w:val="007D6FF4"/>
    <w:rsid w:val="007E0AFC"/>
    <w:rsid w:val="007E172D"/>
    <w:rsid w:val="007E41C6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4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4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B3AA5-C384-4CD3-B52D-CD5F0A420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1861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2016-04-22T08:45:00Z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