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0f9d8" w14:paraId="bc0f9d8"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B475BE"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r>
      <w:r>
        <w:tab/>
        <w:t>Poslovni broj: St-</w:t>
      </w:r>
      <w:r w:rsidR="00DB6A4B">
        <w:t>655/16-18</w:t>
      </w:r>
    </w:p>
    <w:p w:rsidRDefault="00FE71B8" w:rsidR="00FE71B8">
      <w:pPr>
        <w:pStyle w:val="Bezproreda"/>
        <w:rPr>
          <w:b/>
        </w:rPr>
      </w:pPr>
      <w:r>
        <w:t>42000 Varaždin, Ul. braće Radić 2</w:t>
      </w:r>
    </w:p>
    <w:p w:rsidRDefault="00FE71B8" w:rsidR="00FE71B8">
      <w:pPr>
        <w:pStyle w:val="Bezproreda"/>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center"/>
      </w:pPr>
    </w:p>
    <w:p w:rsidRDefault="00FE71B8" w:rsidR="00FE71B8">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w:t>
      </w:r>
      <w:r w:rsidR="00DB6A4B">
        <w:t xml:space="preserve"> </w:t>
      </w:r>
      <w:r w:rsidR="00DB6A4B" w:rsidRPr="00DB6A4B">
        <w:t>TOMMY j.d.o.o.</w:t>
      </w:r>
      <w:r w:rsidR="00DB6A4B">
        <w:t xml:space="preserve">, Križevci, Ulica Matije Gupca 42, OIB: </w:t>
      </w:r>
      <w:r w:rsidR="00DB6A4B" w:rsidRPr="00DB6A4B">
        <w:t>82892160857</w:t>
      </w:r>
      <w:r>
        <w:t xml:space="preserve">, dana </w:t>
      </w:r>
      <w:r w:rsidR="00DB6A4B">
        <w:t>6. veljače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DB6A4B" w:rsidRPr="00DB6A4B">
        <w:t>TOMMY j.d.o.o.</w:t>
      </w:r>
      <w:r w:rsidR="00DB6A4B">
        <w:t xml:space="preserve">, Križevci, Ulica Matije Gupca 42, OIB: </w:t>
      </w:r>
      <w:r w:rsidR="00DB6A4B" w:rsidRPr="00DB6A4B">
        <w:t>82892160857</w:t>
      </w:r>
      <w:r>
        <w:rPr>
          <w:rFonts w:eastAsia="Calibri"/>
        </w:rPr>
        <w:t>,</w:t>
      </w:r>
      <w:r>
        <w:t xml:space="preserve"> s danom </w:t>
      </w:r>
      <w:r w:rsidR="00DB6A4B">
        <w:t>6. veljače 2017.</w:t>
      </w:r>
      <w:r>
        <w:t xml:space="preserve"> u </w:t>
      </w:r>
      <w:r w:rsidR="00DB6A4B">
        <w:t>14,30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DB6A4B">
        <w:t xml:space="preserve">Ivana Brebrić iz Zagreba, </w:t>
      </w:r>
      <w:proofErr w:type="spellStart"/>
      <w:r w:rsidR="00DB6A4B">
        <w:t>Palinovečka</w:t>
      </w:r>
      <w:proofErr w:type="spellEnd"/>
      <w:r w:rsidR="00DB6A4B">
        <w:t xml:space="preserve"> 19, OIB: 01354117686</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DB6A4B" w:rsidRPr="00DB6A4B">
        <w:t>TOMMY j.d.o.o.</w:t>
      </w:r>
      <w:r w:rsidR="00DB6A4B">
        <w:t xml:space="preserve">, Križevci, Ulica Matije Gupca 42, OIB: </w:t>
      </w:r>
      <w:r w:rsidR="00DB6A4B" w:rsidRPr="00DB6A4B">
        <w:t>82892160857</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DB6A4B" w:rsidRPr="00DB6A4B">
        <w:t>TOMMY j.d.o.o.</w:t>
      </w:r>
      <w:r w:rsidR="00DB6A4B">
        <w:t xml:space="preserve">, Križevci, Ulica Matije Gupca 42, OIB: </w:t>
      </w:r>
      <w:r w:rsidR="00DB6A4B" w:rsidRPr="00DB6A4B">
        <w:t>82892160857</w:t>
      </w:r>
      <w:r>
        <w:t>, bit će brisan iz sudskog registra.</w:t>
      </w:r>
    </w:p>
    <w:p w:rsidRDefault="00FE71B8" w:rsidR="00FE71B8">
      <w:pPr>
        <w:spacing w:after="0"/>
        <w:jc w:val="both"/>
      </w:pPr>
    </w:p>
    <w:p w:rsidRDefault="005C2B3E" w:rsidR="005C2B3E">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DB6A4B">
        <w:t>19. travnja 2016.</w:t>
      </w:r>
      <w:r>
        <w:t xml:space="preserve"> podnio ovome sudu prijedlog za otvaranje stečajnog postupka nad dužnikom, navodeći da dužnik</w:t>
      </w:r>
      <w:r w:rsidR="00DB6A4B">
        <w:t xml:space="preserve"> na dan 1. rujna 2015.</w:t>
      </w:r>
      <w:r>
        <w:t xml:space="preserve"> ima evidentirane neizvršene osnove za plaćanje u neprekinutom razdoblju od </w:t>
      </w:r>
      <w:r w:rsidR="00DB6A4B">
        <w:t>632</w:t>
      </w:r>
      <w:r w:rsidRPr="00FE71B8">
        <w:rPr>
          <w:color w:val="FF0000"/>
        </w:rPr>
        <w:t xml:space="preserve"> </w:t>
      </w:r>
      <w:r>
        <w:t xml:space="preserve">dana, u ukupnom iznosu od </w:t>
      </w:r>
      <w:r w:rsidR="00DB6A4B">
        <w:t>30.171,74</w:t>
      </w:r>
      <w:r>
        <w:t xml:space="preserve"> kn i ima </w:t>
      </w:r>
      <w:r w:rsidRPr="00DB6A4B">
        <w:t>jednu</w:t>
      </w:r>
      <w:r>
        <w:t xml:space="preserve"> zaposlenu osobu.</w:t>
      </w:r>
    </w:p>
    <w:p w:rsidRDefault="00FE71B8" w:rsidR="00FE71B8">
      <w:pPr>
        <w:spacing w:after="0"/>
        <w:jc w:val="both"/>
      </w:pPr>
    </w:p>
    <w:p w:rsidRDefault="00FE71B8" w:rsidP="00DB6A4B" w:rsidR="00DB6A4B">
      <w:pPr>
        <w:ind w:firstLine="708"/>
        <w:jc w:val="both"/>
        <w:rPr>
          <w:rFonts w:cs="Times New Roman"/>
        </w:rPr>
      </w:pPr>
      <w:r>
        <w:t xml:space="preserve">Na ročištu održanom </w:t>
      </w:r>
      <w:r w:rsidR="00DB6A4B">
        <w:t>16. studenoga 20</w:t>
      </w:r>
      <w:r w:rsidR="005C2B3E">
        <w:t>16</w:t>
      </w:r>
      <w:r w:rsidR="00DB6A4B">
        <w:t>.</w:t>
      </w:r>
      <w:r>
        <w:t xml:space="preserve"> radi rasprave o uvjetima za otvaranje stečajnog postupka nad dužnikom, zakonsk</w:t>
      </w:r>
      <w:r w:rsidR="00DB6A4B">
        <w:t>a zastupnica</w:t>
      </w:r>
      <w:r>
        <w:t xml:space="preserve"> dužnika, </w:t>
      </w:r>
      <w:r w:rsidR="00DB6A4B">
        <w:t xml:space="preserve">Jasminka </w:t>
      </w:r>
      <w:proofErr w:type="spellStart"/>
      <w:r w:rsidR="00DB6A4B">
        <w:t>Oremuš</w:t>
      </w:r>
      <w:proofErr w:type="spellEnd"/>
      <w:r w:rsidRPr="00FE71B8">
        <w:rPr>
          <w:color w:val="FF0000"/>
        </w:rPr>
        <w:t xml:space="preserve"> </w:t>
      </w:r>
      <w:r>
        <w:t>izjavi</w:t>
      </w:r>
      <w:r w:rsidR="00DB6A4B">
        <w:t>l</w:t>
      </w:r>
      <w:r w:rsidR="0001314A">
        <w:t>a</w:t>
      </w:r>
      <w:r>
        <w:t xml:space="preserve"> je da</w:t>
      </w:r>
      <w:r w:rsidR="00DB6A4B">
        <w:t xml:space="preserve"> </w:t>
      </w:r>
      <w:r w:rsidR="00DB6A4B">
        <w:rPr>
          <w:rFonts w:cs="Times New Roman"/>
        </w:rPr>
        <w:t>se ne protivi otvaranju stečajnog postupka obzirom da dužnik nije sposoban za plaćanje.</w:t>
      </w:r>
      <w:r w:rsidR="0001314A">
        <w:rPr>
          <w:rFonts w:cs="Times New Roman"/>
        </w:rPr>
        <w:t xml:space="preserve"> </w:t>
      </w:r>
      <w:r w:rsidR="00DB6A4B">
        <w:rPr>
          <w:rFonts w:cs="Times New Roman"/>
        </w:rPr>
        <w:t>Nakon što je upozorena na pravne posljedice iz čl. 117. stavak 3. i 4. Stečajnog zakona, zak</w:t>
      </w:r>
      <w:r w:rsidR="0001314A">
        <w:rPr>
          <w:rFonts w:cs="Times New Roman"/>
        </w:rPr>
        <w:t>onska zastupnica dužnika izjavila j</w:t>
      </w:r>
      <w:r w:rsidR="00DB6A4B">
        <w:rPr>
          <w:rFonts w:cs="Times New Roman"/>
        </w:rPr>
        <w:t xml:space="preserve">e da dužnik nema u vlasništvu nekretnina </w:t>
      </w:r>
      <w:r w:rsidR="005C2B3E">
        <w:rPr>
          <w:rFonts w:cs="Times New Roman"/>
        </w:rPr>
        <w:t>il</w:t>
      </w:r>
      <w:r w:rsidR="00DB6A4B">
        <w:rPr>
          <w:rFonts w:cs="Times New Roman"/>
        </w:rPr>
        <w:t xml:space="preserve">i pokretnina, imovinskih prava na tuđim stvarima, novčanih i nenovčanih tražbina, drugih prava koja čine imovinu dužnika, novčanih sredstava na računima, kao niti druge imovine dužnika. Obveze </w:t>
      </w:r>
      <w:r w:rsidR="00DB6A4B">
        <w:rPr>
          <w:rFonts w:cs="Times New Roman"/>
        </w:rPr>
        <w:lastRenderedPageBreak/>
        <w:t xml:space="preserve">dužnika unesene su u njegove poslovne knjige, a radi se o dugovanju s naslova poreza i doprinosa prema RH., dok drugih novčanih i nenovčanih obveza dužnik nema, također nema niti </w:t>
      </w:r>
      <w:proofErr w:type="spellStart"/>
      <w:r w:rsidR="00DB6A4B">
        <w:rPr>
          <w:rFonts w:cs="Times New Roman"/>
        </w:rPr>
        <w:t>razlučnih</w:t>
      </w:r>
      <w:proofErr w:type="spellEnd"/>
      <w:r w:rsidR="00DB6A4B">
        <w:rPr>
          <w:rFonts w:cs="Times New Roman"/>
        </w:rPr>
        <w:t xml:space="preserve"> prava na imovini dužnika, te izlučnih prava. Posljednjih 6 mjeseci dužnik ne posluje, imao je jednog zaposlenika kojem je radni odnos prestao u svibnju ove godine, a plaća istom isplaćivana je na ruke. Prosječni mjesečni troškovi poslovanja dužnika u posljednjih godinu dana oko 10.000,00 kn. Protiv dužnika se vodio jedan upravni postupak s obzirom da je zakonska z</w:t>
      </w:r>
      <w:r w:rsidR="005C2B3E">
        <w:rPr>
          <w:rFonts w:cs="Times New Roman"/>
        </w:rPr>
        <w:t>as</w:t>
      </w:r>
      <w:r w:rsidR="00DB6A4B">
        <w:rPr>
          <w:rFonts w:cs="Times New Roman"/>
        </w:rPr>
        <w:t xml:space="preserve">tupnica dužnika sa zakašnjenjem od 3 dana prijavila zaposlenicu, no taj podnesak je gotovo i zakonskoj zastupnici je izrečena novčana kazna u iznosu od 3.200,00 kn. </w:t>
      </w:r>
      <w:r w:rsidR="005C2B3E">
        <w:rPr>
          <w:rFonts w:cs="Times New Roman"/>
        </w:rPr>
        <w:t>D</w:t>
      </w:r>
      <w:r w:rsidR="00DB6A4B">
        <w:rPr>
          <w:rFonts w:cs="Times New Roman"/>
        </w:rPr>
        <w:t>užnik</w:t>
      </w:r>
      <w:r w:rsidR="005C2B3E">
        <w:rPr>
          <w:rFonts w:cs="Times New Roman"/>
        </w:rPr>
        <w:t xml:space="preserve"> se </w:t>
      </w:r>
      <w:r w:rsidR="00DB6A4B">
        <w:rPr>
          <w:rFonts w:cs="Times New Roman"/>
        </w:rPr>
        <w:t xml:space="preserve">bavio ugostiteljskom djelatnošću, poslovanje je obavljao u poslovnom prostoru u zakupu, a poslovanje je prestalo prije 6 mjeseci jer su troškovi poslovanja bili previsoki s obzirom na prihode, pa dužnik nije mogao izvršavati svoje obveze. </w:t>
      </w:r>
    </w:p>
    <w:p w:rsidRDefault="00FE71B8" w:rsidR="00FE71B8" w:rsidRPr="005C2B3E">
      <w:pPr>
        <w:spacing w:after="0"/>
        <w:ind w:firstLine="708"/>
        <w:jc w:val="both"/>
        <w:rPr>
          <w:rFonts w:cs="Times New Roman"/>
        </w:rPr>
      </w:pPr>
      <w:r w:rsidRPr="005C2B3E">
        <w:rPr>
          <w:rFonts w:cs="Times New Roman"/>
        </w:rPr>
        <w:t>Pod kaznenom i materijalnom odgovornošću zakonsk</w:t>
      </w:r>
      <w:r w:rsidR="005C2B3E" w:rsidRPr="005C2B3E">
        <w:rPr>
          <w:rFonts w:cs="Times New Roman"/>
        </w:rPr>
        <w:t>a zastupnica</w:t>
      </w:r>
      <w:r w:rsidRPr="005C2B3E">
        <w:rPr>
          <w:rFonts w:cs="Times New Roman"/>
        </w:rPr>
        <w:t xml:space="preserve"> dužnika potvrdi</w:t>
      </w:r>
      <w:r w:rsidR="005C2B3E" w:rsidRPr="005C2B3E">
        <w:rPr>
          <w:rFonts w:cs="Times New Roman"/>
        </w:rPr>
        <w:t>la</w:t>
      </w:r>
      <w:r w:rsidRPr="005C2B3E">
        <w:rPr>
          <w:rFonts w:cs="Times New Roman"/>
        </w:rPr>
        <w:t xml:space="preserve"> je pred sudom na ročištu 1</w:t>
      </w:r>
      <w:r w:rsidR="005C2B3E" w:rsidRPr="005C2B3E">
        <w:rPr>
          <w:rFonts w:cs="Times New Roman"/>
        </w:rPr>
        <w:t>6. studenog</w:t>
      </w:r>
      <w:r w:rsidRPr="005C2B3E">
        <w:rPr>
          <w:rFonts w:cs="Times New Roman"/>
        </w:rPr>
        <w:t>a 2016. da su podaci koje je izn</w:t>
      </w:r>
      <w:r w:rsidR="005C2B3E" w:rsidRPr="005C2B3E">
        <w:rPr>
          <w:rFonts w:cs="Times New Roman"/>
        </w:rPr>
        <w:t xml:space="preserve">ijela </w:t>
      </w:r>
      <w:r w:rsidRPr="005C2B3E">
        <w:rPr>
          <w:rFonts w:cs="Times New Roman"/>
        </w:rPr>
        <w:t xml:space="preserve">točni i potpuni. </w:t>
      </w:r>
    </w:p>
    <w:p w:rsidRDefault="00FE71B8" w:rsidR="00FE71B8">
      <w:pPr>
        <w:spacing w:after="0"/>
        <w:jc w:val="both"/>
        <w:rPr>
          <w:rFonts w:cs="Times New Roman"/>
        </w:rPr>
      </w:pPr>
    </w:p>
    <w:p w:rsidRDefault="00FE71B8" w:rsidR="00FE71B8">
      <w:pPr>
        <w:spacing w:after="0"/>
        <w:jc w:val="both"/>
      </w:pPr>
      <w:r>
        <w:tab/>
        <w:t>Sud je tijekom postupka rješenjem St-</w:t>
      </w:r>
      <w:r w:rsidR="005C2B3E">
        <w:t>655/16-17</w:t>
      </w:r>
      <w:r>
        <w:t xml:space="preserve"> od </w:t>
      </w:r>
      <w:r w:rsidR="005C2B3E">
        <w:t>22. studenog 2016.</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(„Narodne novine“ broj 71/15)</w:t>
      </w:r>
      <w:r w:rsidR="00094FE8">
        <w:t>,</w:t>
      </w:r>
      <w:r>
        <w:t xml:space="preserve">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 xml:space="preserve">Kako u ostavljenom roku, nitko od zainteresiranih osoba nije uplatio traženi predujam, to je temeljem odredbe čl. 132. st. 2. Stečajnog zakona valjalo odlučiti kao u izreci. </w:t>
      </w:r>
    </w:p>
    <w:p w:rsidRDefault="00FE71B8" w:rsidR="00FE71B8">
      <w:pPr>
        <w:spacing w:after="0"/>
        <w:jc w:val="both"/>
      </w:pPr>
    </w:p>
    <w:p w:rsidRDefault="005C2B3E" w:rsidR="005C2B3E">
      <w:pPr>
        <w:spacing w:after="0"/>
        <w:jc w:val="both"/>
      </w:pPr>
    </w:p>
    <w:p w:rsidRDefault="00FE71B8" w:rsidR="00FE71B8">
      <w:pPr>
        <w:spacing w:after="0"/>
        <w:jc w:val="center"/>
      </w:pPr>
      <w:r>
        <w:t xml:space="preserve">U Varaždinu </w:t>
      </w:r>
      <w:r w:rsidR="005C2B3E">
        <w:t>6. veljače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2B2605" w:rsidR="002B2605">
      <w:pPr>
        <w:spacing w:after="0"/>
        <w:jc w:val="both"/>
      </w:pPr>
    </w:p>
    <w:p w:rsidRDefault="00FE71B8" w:rsidR="00FE71B8">
      <w:pPr>
        <w:spacing w:after="0"/>
        <w:jc w:val="both"/>
      </w:pPr>
      <w:r>
        <w:tab/>
      </w:r>
      <w:r>
        <w:tab/>
      </w:r>
      <w:r>
        <w:tab/>
      </w:r>
      <w:r>
        <w:tab/>
      </w:r>
      <w:r>
        <w:tab/>
      </w:r>
      <w:r>
        <w:tab/>
      </w:r>
      <w:r>
        <w:tab/>
      </w:r>
      <w:r>
        <w:tab/>
        <w:t>Melita Poljanec-Bubaš</w:t>
      </w:r>
      <w:r w:rsidR="00EE2B11">
        <w:t>, v.r.</w:t>
      </w:r>
    </w:p>
    <w:p w:rsidRDefault="00EE2B11" w:rsidR="00EE2B11">
      <w:pPr>
        <w:spacing w:after="0"/>
        <w:jc w:val="both"/>
      </w:pP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lastRenderedPageBreak/>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w:t>
      </w:r>
      <w:r w:rsidR="005C2B3E">
        <w:t xml:space="preserve">42000 </w:t>
      </w:r>
      <w:r>
        <w:t>Varaždin</w:t>
      </w:r>
      <w:r w:rsidR="005C2B3E">
        <w:t>, Ul. Augusta Cesarca 2</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5C2B3E">
        <w:t>TOMMY d.o.o., 48260 Križevci, Ulica Matije Gupca 42</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5C2B3E">
        <w:t xml:space="preserve">Jasminka </w:t>
      </w:r>
      <w:proofErr w:type="spellStart"/>
      <w:r w:rsidR="005C2B3E">
        <w:t>Oremuš</w:t>
      </w:r>
      <w:proofErr w:type="spellEnd"/>
      <w:r w:rsidR="005C2B3E">
        <w:t>, 10340 Vrbovec, Vinogradska ulica 25</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5C2B3E">
        <w:t xml:space="preserve">Ivana Brebrić, 10000 Zagreb, </w:t>
      </w:r>
      <w:proofErr w:type="spellStart"/>
      <w:r w:rsidR="005C2B3E">
        <w:t>Palinovečka</w:t>
      </w:r>
      <w:proofErr w:type="spellEnd"/>
      <w:r w:rsidR="005C2B3E">
        <w:t xml:space="preserve"> 19</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w:t>
      </w:r>
      <w:r w:rsidR="005C2B3E">
        <w:t xml:space="preserve">42000 Varaždin </w:t>
      </w:r>
      <w:r>
        <w:t xml:space="preserve">Ul. braće Radić 2 </w:t>
      </w:r>
    </w:p>
    <w:p w:rsidRDefault="00FE71B8" w:rsidP="00620154" w:rsidR="00FE71B8">
      <w:pPr>
        <w:pStyle w:val="Odlomakpopisa"/>
        <w:numPr>
          <w:ilvl w:val="0"/>
          <w:numId w:val="1"/>
        </w:numPr>
        <w:tabs>
          <w:tab w:pos="708" w:val="left"/>
        </w:tabs>
        <w:spacing w:after="0"/>
        <w:contextualSpacing/>
      </w:pPr>
      <w:r>
        <w:t>Porezna uprava, Po</w:t>
      </w:r>
      <w:r w:rsidR="005C2B3E">
        <w:t>dručni ured sjeverna Hrvatska, Ispostava Koprivnica, 48000 Koprivnica, Hrvatske državnosti 7</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060278" w:rsidR="0074739E">
      <w:headerReference w:type="default" r:id="rId10"/>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C6E" w:rsidP="00FE71B8" w:rsidR="00532C6E">
      <w:pPr>
        <w:spacing w:after="0"/>
      </w:pPr>
      <w:r>
        <w:separator/>
      </w:r>
    </w:p>
  </w:endnote>
  <w:endnote w:id="0" w:type="continuationSeparator">
    <w:p w:rsidRDefault="00532C6E" w:rsidP="00FE71B8" w:rsidR="00532C6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C6E" w:rsidP="00FE71B8" w:rsidR="00532C6E">
      <w:pPr>
        <w:spacing w:after="0"/>
      </w:pPr>
      <w:r>
        <w:separator/>
      </w:r>
    </w:p>
  </w:footnote>
  <w:footnote w:id="0" w:type="continuationSeparator">
    <w:p w:rsidRDefault="00532C6E" w:rsidP="00FE71B8" w:rsidR="00532C6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B475BE">
          <w:rPr>
            <w:noProof/>
          </w:rPr>
          <w:t>2</w:t>
        </w:r>
        <w:r w:rsidRPr="00FE71B8">
          <w:fldChar w:fldCharType="end"/>
        </w:r>
      </w:p>
      <w:p w:rsidRDefault="00FE71B8" w:rsidP="00FE71B8" w:rsidR="00FE71B8" w:rsidRPr="00FE71B8">
        <w:pPr>
          <w:pStyle w:val="Zaglavlje"/>
          <w:jc w:val="right"/>
        </w:pPr>
        <w:r w:rsidRPr="00FE71B8">
          <w:t>Poslovni broj: St-</w:t>
        </w:r>
        <w:r w:rsidR="0001314A">
          <w:t>655/16-18</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1314A"/>
    <w:rsid w:val="00060278"/>
    <w:rsid w:val="00094FE8"/>
    <w:rsid w:val="000E4266"/>
    <w:rsid w:val="001B7B20"/>
    <w:rsid w:val="002B2605"/>
    <w:rsid w:val="00480F09"/>
    <w:rsid w:val="00532C6E"/>
    <w:rsid w:val="00582BD9"/>
    <w:rsid w:val="005C2B3E"/>
    <w:rsid w:val="0074739E"/>
    <w:rsid w:val="00B475BE"/>
    <w:rsid w:val="00DB6A4B"/>
    <w:rsid w:val="00EE2B11"/>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582BD9"/>
    <w:rPr>
      <w:color w:val="808080"/>
      <w:bdr w:space="0" w:sz="0" w:color="auto" w:val="none"/>
      <w:shd w:fill="CCFFFF" w:color="auto" w:val="clear"/>
    </w:rPr>
  </w:style>
  <w:style w:customStyle="true" w:styleId="eSPISCCParagraphDefaultFont" w:type="character">
    <w:name w:val="eSPIS_CC_Paragraph Default Font"/>
    <w:basedOn w:val="Zadanifontodlomka"/>
    <w:rsid w:val="00582B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BD9"/>
    <w:rPr>
      <w:bdr w:space="0" w:sz="0" w:color="auto" w:val="none"/>
      <w:shd w:fill="FFFFCC" w:color="auto" w:val="clear"/>
      <w:lang w:val="hr-HR"/>
    </w:rPr>
  </w:style>
  <w:style w:customStyle="true" w:styleId="PozadinaSvijetloCrvena" w:type="character">
    <w:name w:val="Pozadina_SvijetloCrvena"/>
    <w:basedOn w:val="eSPISCCParagraphDefaultFont"/>
    <w:rsid w:val="00582B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B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582BD9"/>
    <w:rPr>
      <w:color w:val="808080"/>
      <w:bdr w:color="auto" w:space="0" w:sz="0" w:val="none"/>
      <w:shd w:color="auto" w:fill="CCFFFF" w:val="clear"/>
    </w:rPr>
  </w:style>
  <w:style w:customStyle="1" w:styleId="eSPISCCParagraphDefaultFont" w:type="character">
    <w:name w:val="eSPIS_CC_Paragraph Default Font"/>
    <w:basedOn w:val="Zadanifontodlomka"/>
    <w:rsid w:val="00582B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BD9"/>
    <w:rPr>
      <w:bdr w:color="auto" w:space="0" w:sz="0" w:val="none"/>
      <w:shd w:color="auto" w:fill="FFFFCC" w:val="clear"/>
      <w:lang w:val="hr-HR"/>
    </w:rPr>
  </w:style>
  <w:style w:customStyle="1" w:styleId="PozadinaSvijetloCrvena" w:type="character">
    <w:name w:val="Pozadina_SvijetloCrvena"/>
    <w:basedOn w:val="eSPISCCParagraphDefaultFont"/>
    <w:rsid w:val="00582B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B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7766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St-655/2016-18</izvorni_sadrzaj>
    <derivirana_varijabla naziv="DomainObject.Oznaka_1">St-655/2016-18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St-655/2016</izvorni_sadrzaj>
    <derivirana_varijabla naziv="DomainObject.Predmet.OznakaBroj_1">St-655/2016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TOMMY jednostavno društvo s ograničenom odgovornošću za usluge i trgovinu zastupanog po punomoćniku Jasminka Oremuš</izvorni_sadrzaj>
    <derivirana_varijabla naziv="DomainObject.Predmet.ProtustrankaFormated_1">  TOMMY jednostavno društvo s ograničenom odgovornošću za usluge i trgovinu zastupanog po punomoćniku Jasminka Oremuš</derivirana_varijabla>
  </DomainObject.Predmet.ProtustrankaFormated>
  <DomainObject.Predmet.ProtustrankaFormatedOIB>
    <izvorni_sadrzaj>  TOMMY jednostavno društvo s ograničenom odgovornošću za usluge i trgovinu, OIB 82892160857 zastupanog po punomoćniku Jasminka Oremuš</izvorni_sadrzaj>
    <derivirana_varijabla naziv="DomainObject.Predmet.ProtustrankaFormatedOIB_1">  TOMMY jednostavno društvo s ograničenom odgovornošću za usluge i trgovinu, OIB 82892160857 zastupanog po punomoćniku Jasminka Oremuš</derivirana_varijabla>
  </DomainObject.Predmet.ProtustrankaFormatedOIB>
  <DomainObject.Predmet.ProtustrankaFormatedWithAdress>
    <izvorni_sadrzaj> TOMMY jednostavno društvo s ograničenom odgovornošću za usluge i trgovinu, Ulica Matije Gupca 42, 48260 Križevci zastupanog po punomoćniku Jasminka Oremuš</izvorni_sadrzaj>
    <derivirana_varijabla naziv="DomainObject.Predmet.ProtustrankaFormatedWithAdress_1"> TOMMY jednostavno društvo s ograničenom odgovornošću za usluge i trgovinu, Ulica Matije Gupca 42, 48260 Križevci zastupanog po punomoćniku Jasminka Oremuš</derivirana_varijabla>
  </DomainObject.Predmet.ProtustrankaFormatedWithAdress>
  <DomainObject.Predmet.ProtustrankaFormatedWithAdressOIB>
    <izvorni_sadrzaj> TOMMY jednostavno društvo s ograničenom odgovornošću za usluge i trgovinu, OIB 82892160857, Ulica Matije Gupca 42, 48260 Križevci zastupanog po punomoćniku Jasminka Oremuš</izvorni_sadrzaj>
    <derivirana_varijabla naziv="DomainObject.Predmet.ProtustrankaFormatedWithAdressOIB_1"> TOMMY jednostavno društvo s ograničenom odgovornošću za usluge i trgovinu, OIB 82892160857, Ulica Matije Gupca 42, 48260 Križevci zastupanog po punomoćniku Jasminka Oremuš</derivirana_varijabla>
  </DomainObject.Predmet.ProtustrankaFormatedWithAdressOIB>
  <DomainObject.Predmet.ProtustrankaWithAdress>
    <izvorni_sadrzaj>TOMMY jednostavno društvo s ograničenom odgovornošću za usluge i trgovinu Ulica Matije Gupca 42, 48260 Križevci</izvorni_sadrzaj>
    <derivirana_varijabla naziv="DomainObject.Predmet.ProtustrankaWithAdress_1">TOMMY jednostavno društvo s ograničenom odgovornošću za usluge i trgovinu Ulica Matije Gupca 42, 48260 Križevci</derivirana_varijabla>
  </DomainObject.Predmet.ProtustrankaWithAdress>
  <DomainObject.Predmet.ProtustrankaWithAdressOIB>
    <izvorni_sadrzaj>TOMMY jednostavno društvo s ograničenom odgovornošću za usluge i trgovinu, OIB 82892160857, Ulica Matije Gupca 42, 48260 Križevci</izvorni_sadrzaj>
    <derivirana_varijabla naziv="DomainObject.Predmet.ProtustrankaWithAdressOIB_1">TOMMY jednostavno društvo s ograničenom odgovornošću za usluge i trgovinu, OIB 82892160857, Ulica Matije Gupca 42, 48260 Križevci</derivirana_varijabla>
  </DomainObject.Predmet.ProtustrankaWithAdressOIB>
  <DomainObject.Predmet.ProtustrankaNazivFormated>
    <izvorni_sadrzaj>TOMMY jednostavno društvo s ograničenom odgovornošću za usluge i trgovinu</izvorni_sadrzaj>
    <derivirana_varijabla naziv="DomainObject.Predmet.ProtustrankaNazivFormated_1">TOMMY jednostavno društvo s ograničenom odgovornošću za usluge i trgovinu</derivirana_varijabla>
  </DomainObject.Predmet.ProtustrankaNazivFormated>
  <DomainObject.Predmet.ProtustrankaNazivFormatedOIB>
    <izvorni_sadrzaj>TOMMY jednostavno društvo s ograničenom odgovornošću za usluge i trgovinu, OIB 82892160857</izvorni_sadrzaj>
    <derivirana_varijabla naziv="DomainObject.Predmet.ProtustrankaNazivFormatedOIB_1">TOMMY jednostavno društvo s ograničenom odgovornošću za usluge i trgovinu, OIB 82892160857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30171.74</izvorni_sadrzaj>
    <derivirana_varijabla naziv="DomainObject.Predmet.TrenutnaVrijednost_1">30171.74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TOMMY jednostavno društvo s ograničenom odgovornošću za usluge i trgovinu zastupanog po punomoćniku Jasminka Oremuš</item>
    </izvorni_sadrzaj>
    <derivirana_varijabla naziv="DomainObject.Predmet.ProtuStrankaListFormated_1">
      <item>TOMMY jednostavno društvo s ograničenom odgovornošću za usluge i trgovinu zastupanog po punomoćniku Jasminka Oremuš</item>
    </derivirana_varijabla>
  </DomainObject.Predmet.ProtuStrankaListFormated>
  <DomainObject.Predmet.ProtuStrankaListFormatedOIB>
    <izvorni_sadrzaj>
      <item>TOMMY jednostavno društvo s ograničenom odgovornošću za usluge i trgovinu, OIB 82892160857 zastupanog po punomoćniku Jasminka Oremuš</item>
    </izvorni_sadrzaj>
    <derivirana_varijabla naziv="DomainObject.Predmet.ProtuStrankaListFormatedOIB_1">
      <item>TOMMY jednostavno društvo s ograničenom odgovornošću za usluge i trgovinu, OIB 82892160857 zastupanog po punomoćniku Jasminka Oremuš</item>
    </derivirana_varijabla>
  </DomainObject.Predmet.ProtuStrankaListFormatedOIB>
  <DomainObject.Predmet.ProtuStrankaListFormatedWithAdress>
    <izvorni_sadrzaj>
      <item>TOMMY jednostavno društvo s ograničenom odgovornošću za usluge i trgovinu, Ulica Matije Gupca 42, 48260 Križevci zastupanog po punomoćniku Jasminka Oremuš</item>
    </izvorni_sadrzaj>
    <derivirana_varijabla naziv="DomainObject.Predmet.ProtuStrankaListFormatedWithAdress_1">
      <item>TOMMY jednostavno društvo s ograničenom odgovornošću za usluge i trgovinu, Ulica Matije Gupca 42, 48260 Križevci zastupanog po punomoćniku Jasminka Oremuš</item>
    </derivirana_varijabla>
  </DomainObject.Predmet.ProtuStrankaListFormatedWithAdress>
  <DomainObject.Predmet.ProtuStrankaListFormatedWithAdressOIB>
    <izvorni_sadrzaj>
      <item>TOMMY jednostavno društvo s ograničenom odgovornošću za usluge i trgovinu, OIB 82892160857, Ulica Matije Gupca 42, 48260 Križevci zastupanog po punomoćniku Jasminka Oremuš</item>
    </izvorni_sadrzaj>
    <derivirana_varijabla naziv="DomainObject.Predmet.ProtuStrankaListFormatedWithAdressOIB_1">
      <item>TOMMY jednostavno društvo s ograničenom odgovornošću za usluge i trgovinu, OIB 82892160857, Ulica Matije Gupca 42, 48260 Križevci zastupanog po punomoćniku Jasminka Oremuš</item>
    </derivirana_varijabla>
  </DomainObject.Predmet.ProtuStrankaListFormatedWithAdressOIB>
  <DomainObject.Predmet.ProtuStrankaListNazivFormated>
    <izvorni_sadrzaj>
      <item>TOMMY jednostavno društvo s ograničenom odgovornošću za usluge i trgovinu</item>
    </izvorni_sadrzaj>
    <derivirana_varijabla naziv="DomainObject.Predmet.ProtuStrankaListNazivFormated_1">
      <item>TOMMY jednostavno društvo s ograničenom odgovornošću za usluge i trgovinu</item>
    </derivirana_varijabla>
  </DomainObject.Predmet.ProtuStrankaListNazivFormated>
  <DomainObject.Predmet.ProtuStrankaListNazivFormatedOIB>
    <izvorni_sadrzaj>
      <item>TOMMY jednostavno društvo s ograničenom odgovornošću za usluge i trgovinu, OIB 82892160857</item>
    </izvorni_sadrzaj>
    <derivirana_varijabla naziv="DomainObject.Predmet.ProtuStrankaListNazivFormatedOIB_1">
      <item>TOMMY jednostavno društvo s ograničenom odgovornošću za usluge i trgovinu, OIB 82892160857</item>
    </derivirana_varijabla>
  </DomainObject.Predmet.ProtuStrankaListNazivFormatedOIB>
  <DomainObject.Predmet.OstaliListFormated>
    <izvorni_sadrzaj>
      <item>Sudski registar TS u Varaždinu</item>
      <item>Jasminka Oremuš punomoćnik sudionika u postupku TOMMY jednostavno društvo s ograničenom odgovornošću za usluge i trgovinu</item>
      <item>ŽDO u Varaždinu</item>
      <item>Porezna uprava, Područni ured sjeverna Hrvatska, Ispostava Koprivnica</item>
    </izvorni_sadrzaj>
    <derivirana_varijabla naziv="DomainObject.Predmet.OstaliListFormated_1">
      <item>Sudski registar TS u Varaždinu</item>
      <item>Jasminka Oremuš punomoćnik sudionika u postupku TOMMY jednostavno društvo s ograničenom odgovornošću za usluge i trgovinu</item>
      <item>ŽDO u Varaždinu</item>
      <item>Porezna uprava, Područni ured sjeverna Hrvatska, Ispostava Koprivnica</item>
    </derivirana_varijabla>
  </DomainObject.Predmet.OstaliListFormated>
  <DomainObject.Predmet.OstaliListFormatedOIB>
    <izvorni_sadrzaj>
      <item>Sudski registar TS u Varaždinu</item>
      <item>Jasminka Oremuš, OIB 74790640598 punomoćnik sudionika u postupku TOMMY jednostavno društvo s ograničenom odgovornošću za usluge i trgovinu</item>
      <item>ŽDO u Varaždinu</item>
      <item>Porezna uprava, Područni ured sjeverna Hrvatska, Ispostava Koprivnica</item>
    </izvorni_sadrzaj>
    <derivirana_varijabla naziv="DomainObject.Predmet.OstaliListFormatedOIB_1">
      <item>Sudski registar TS u Varaždinu</item>
      <item>Jasminka Oremuš, OIB 74790640598 punomoćnik sudionika u postupku TOMMY jednostavno društvo s ograničenom odgovornošću za usluge i trgovinu</item>
      <item>ŽDO u Varaždinu</item>
      <item>Porezna uprava, Područni ured sjeverna Hrvatska, Ispostava Koprivnica</item>
    </derivirana_varijabla>
  </DomainObject.Predmet.OstaliListFormatedOIB>
  <DomainObject.Predmet.OstaliListFormatedWithAdress>
    <izvorni_sadrzaj>
      <item>Sudski registar TS u Varaždinu, Ul. braće Radić 2, 42000 Varaždin</item>
      <item>Jasminka Oremuš, Vinogradska 25, 10340 Vrbovec punomoćnik sudionika u postupku TOMMY jednostavno društvo s ograničenom odgovornošću za usluge i trgovinu</item>
      <item>ŽDO u Varaždinu, Ul. braće Radić 2, 42000 Varaždin</item>
      <item>Porezna uprava, Područni ured sjeverna Hrvatska, Ispostava Koprivnica, Hrvatske državnosti 7, 48000 Koprivnica</item>
    </izvorni_sadrzaj>
    <derivirana_varijabla naziv="DomainObject.Predmet.OstaliListFormatedWithAdress_1">
      <item>Sudski registar TS u Varaždinu, Ul. braće Radić 2, 42000 Varaždin</item>
      <item>Jasminka Oremuš, Vinogradska 25, 10340 Vrbovec punomoćnik sudionika u postupku TOMMY jednostavno društvo s ograničenom odgovornošću za usluge i trgovinu</item>
      <item>ŽDO u Varaždinu, Ul. braće Radić 2, 42000 Varaždin</item>
      <item>Porezna uprava, Područni ured sjeverna Hrvatska, Ispostava Koprivnica, Hrvatske državnosti 7, 48000 Koprivnica</item>
    </derivirana_varijabla>
  </DomainObject.Predmet.OstaliListFormatedWithAdress>
  <DomainObject.Predmet.OstaliListFormatedWithAdressOIB>
    <izvorni_sadrzaj>
      <item>Sudski registar TS u Varaždinu, Ul. braće Radić 2, 42000 Varaždin</item>
      <item>Jasminka Oremuš, OIB 74790640598, Vinogradska 25, 10340 Vrbovec punomoćnik sudionika u postupku TOMMY jednostavno društvo s ograničenom odgovornošću za usluge i trgovinu</item>
      <item>ŽDO u Varaždinu, Ul. braće Radić 2, 42000 Varaždin</item>
      <item>Porezna uprava, Područni ured sjeverna Hrvatska, Ispostava Koprivnica, Hrvatske državnosti 7, 48000 Koprivnica</item>
    </izvorni_sadrzaj>
    <derivirana_varijabla naziv="DomainObject.Predmet.OstaliListFormatedWithAdressOIB_1">
      <item>Sudski registar TS u Varaždinu, Ul. braće Radić 2, 42000 Varaždin</item>
      <item>Jasminka Oremuš, OIB 74790640598, Vinogradska 25, 10340 Vrbovec punomoćnik sudionika u postupku TOMMY jednostavno društvo s ograničenom odgovornošću za usluge i trgovinu</item>
      <item>ŽDO u Varaždinu, Ul. braće Radić 2, 42000 Varaždin</item>
      <item>Porezna uprava, Područni ured sjeverna Hrvatska, Ispostava Koprivnica, Hrvatske državnosti 7, 48000 Koprivnica</item>
    </derivirana_varijabla>
  </DomainObject.Predmet.OstaliListFormatedWithAdressOIB>
  <DomainObject.Predmet.OstaliListNazivFormated>
    <izvorni_sadrzaj>
      <item>Sudski registar TS u Varaždinu</item>
      <item>Jasminka Oremuš</item>
      <item>ŽDO u Varaždinu</item>
      <item>Porezna uprava, Područni ured sjeverna Hrvatska, Ispostava Koprivnica</item>
    </izvorni_sadrzaj>
    <derivirana_varijabla naziv="DomainObject.Predmet.OstaliListNazivFormated_1">
      <item>Sudski registar TS u Varaždinu</item>
      <item>Jasminka Oremuš</item>
      <item>ŽDO u Varaždinu</item>
      <item>Porezna uprava, Područni ured sjeverna Hrvatska, Ispostava Koprivnica</item>
    </derivirana_varijabla>
  </DomainObject.Predmet.OstaliListNazivFormated>
  <DomainObject.Predmet.OstaliListNazivFormatedOIB>
    <izvorni_sadrzaj>
      <item>Sudski registar TS u Varaždinu</item>
      <item>Jasminka Oremuš, OIB 74790640598</item>
      <item>ŽDO u Varaždinu</item>
      <item>Porezna uprava, Područni ured sjeverna Hrvatska, Ispostava Koprivnica</item>
    </izvorni_sadrzaj>
    <derivirana_varijabla naziv="DomainObject.Predmet.OstaliListNazivFormatedOIB_1">
      <item>Sudski registar TS u Varaždinu</item>
      <item>Jasminka Oremuš, OIB 74790640598</item>
      <item>ŽDO u Varaždinu</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St-655/2016-18</izvorni_sadrzaj>
    <derivirana_varijabla naziv="DomainObject.PoslovniBrojDokumenta_1">St-655/2016-18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TOMMY jednostavno društvo s ograničenom odgovornošću za usluge i trgovinu</izvorni_sadrzaj>
    <derivirana_varijabla naziv="DomainObject.Predmet.ProtustrankaIDrugi_1">TOMMY jednostavno društvo s ograničenom odgovornošću za usluge i trgovinu</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TOMMY jednostavno društvo s ograničenom odgovornošću za usluge i trgovinu, OIB 82892160857, Ulica Matije Gupca 42, 48260 Križevci</izvorni_sadrzaj>
    <derivirana_varijabla naziv="DomainObject.Predmet.ProtustrankaIDrugiAdressOIB_1">TOMMY jednostavno društvo s ograničenom odgovornošću za usluge i trgovinu, OIB 82892160857, Ulica Matije Gupca 42,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TOMMY jednostavno društvo s ograničenom odgovornošću za usluge i trgovinu</item>
      <item>Sudski registar TS u Varaždinu</item>
      <item>Jasminka Oremuš</item>
      <item>ŽDO u Varaždinu</item>
      <item>Porezna uprava, Područni ured sjeverna Hrvatska, Ispostava Koprivnica</item>
    </izvorni_sadrzaj>
    <derivirana_varijabla naziv="DomainObject.Predmet.SudioniciListNaziv_1">
      <item>Financijska agencija</item>
      <item>TOMMY jednostavno društvo s ograničenom odgovornošću za usluge i trgovinu</item>
      <item>Sudski registar TS u Varaždinu</item>
      <item>Jasminka Oremuš</item>
      <item>ŽDO u Varaždinu</item>
      <item>Porezna uprava, Područni ured sjeverna Hrvatska, Ispostava Koprivnica</item>
    </derivirana_varijabla>
  </DomainObject.Predmet.SudioniciListNaziv>
  <DomainObject.Predmet.SudioniciListAdressOIB>
    <izvorni_sadrzaj>
      <item>Financijska agencija, OIB 85821130368, Ul. Augusta Cesarca 2,42000 Varaždin</item>
      <item>TOMMY jednostavno društvo s ograničenom odgovornošću za usluge i trgovinu, OIB 82892160857, Ulica Matije Gupca 42,48260 Križevci</item>
      <item>Sudski registar TS u Varaždinu, Ul. braće Radić 2,42000 Varaždin</item>
      <item>Jasminka Oremuš, OIB 74790640598, Vinogradska 25,10340 Vrbovec</item>
      <item>ŽDO u Varaždinu, Ul. braće Radić 2,42000 Varaždin</item>
      <item>Porezna uprava, Područni ured sjeverna Hrvatska, Ispostava Koprivnica, Hrvatske državnosti 7,48000 Koprivnica</item>
    </izvorni_sadrzaj>
    <derivirana_varijabla naziv="DomainObject.Predmet.SudioniciListAdressOIB_1">
      <item>Financijska agencija, OIB 85821130368, Ul. Augusta Cesarca 2,42000 Varaždin</item>
      <item>TOMMY jednostavno društvo s ograničenom odgovornošću za usluge i trgovinu, OIB 82892160857, Ulica Matije Gupca 42,48260 Križevci</item>
      <item>Sudski registar TS u Varaždinu, Ul. braće Radić 2,42000 Varaždin</item>
      <item>Jasminka Oremuš, OIB 74790640598, Vinogradska 25,10340 Vrbovec</item>
      <item>ŽDO u Varaždinu, Ul. braće Radić 2,42000 Varaždin</item>
      <item>Porezna uprava, Područni ured sjeverna Hrvatska, Ispostava Koprivnica,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82892160857</item>
      <item>, OIB null</item>
      <item>, OIB 74790640598</item>
      <item>, OIB null</item>
      <item>, OIB null</item>
    </izvorni_sadrzaj>
    <derivirana_varijabla naziv="DomainObject.Predmet.SudioniciListNazivOIB_1">
      <item>, OIB 85821130368</item>
      <item>, OIB 82892160857</item>
      <item>, OIB null</item>
      <item>, OIB 74790640598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4854</properties:Characters>
  <properties:Lines>116</properties:Lines>
  <properties:Paragraphs>34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2017-02-06T11:18:00Z</dcterms:created>
  <dc:creator>Ljubica Makovec</dc:creator>
  <cp:lastModifiedBy>Ljubica Makovec</cp:lastModifiedBy>
  <cp:lastPrinted>2017-02-06T12:50:00Z</cp:lastPrinted>
  <dcterms:modified xmlns:xsi="http://www.w3.org/2001/XMLSchema-instance" xsi:type="dcterms:W3CDTF">2017-02-06T13:23:00Z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St-655/2016-18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