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9cb5" w14:paraId="78f9cb5" w:rsidRDefault="00D66D2E" w:rsidP="00D66D2E" w:rsidR="00D66D2E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D2E" w:rsidP="00D66D2E" w:rsidR="00D66D2E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D66D2E" w:rsidP="00D66D2E" w:rsidR="00D66D2E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D66D2E" w:rsidP="00D66D2E" w:rsidR="00D66D2E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D66D2E" w:rsidP="00D66D2E" w:rsidR="00D66D2E">
      <w:pPr>
        <w:rPr>
          <w:rFonts w:eastAsia="Calibri"/>
          <w:szCs w:val="24"/>
          <w:lang w:eastAsia="en-US"/>
        </w:rPr>
      </w:pP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KLEOPATRA - d.o.o., Ludbreg, Zagrebačka 14, OIB: 50938531896, dana 23. ožujka 2016. </w:t>
      </w:r>
    </w:p>
    <w:p w:rsidRDefault="00D66D2E" w:rsidP="00D66D2E" w:rsidR="00D66D2E">
      <w:pPr>
        <w:jc w:val="both"/>
      </w:pPr>
    </w:p>
    <w:p w:rsidRDefault="00D66D2E" w:rsidP="00D66D2E" w:rsidR="00D66D2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 w:rsidRPr="00D66D2E">
        <w:t xml:space="preserve"> </w:t>
      </w:r>
      <w:r>
        <w:t>KLEOPATRA - d.o.o., Ludbreg, Zagrebačka 14,</w:t>
      </w:r>
      <w:r>
        <w:rPr>
          <w:szCs w:val="24"/>
        </w:rPr>
        <w:t xml:space="preserve"> OIB:</w:t>
      </w:r>
      <w:r w:rsidRPr="00D66D2E">
        <w:t xml:space="preserve"> </w:t>
      </w:r>
      <w:r>
        <w:t>50938531896</w:t>
      </w:r>
      <w:r>
        <w:rPr>
          <w:szCs w:val="24"/>
        </w:rPr>
        <w:t xml:space="preserve"> s danom 23. ožujka 2016. u 15,00 sati.</w:t>
      </w:r>
    </w:p>
    <w:p w:rsidRDefault="00D66D2E" w:rsidP="00D66D2E" w:rsidR="00D66D2E">
      <w:pPr>
        <w:jc w:val="both"/>
        <w:rPr>
          <w:szCs w:val="24"/>
        </w:rPr>
      </w:pPr>
    </w:p>
    <w:p w:rsidRDefault="00D66D2E" w:rsidP="00D66D2E" w:rsidR="00D66D2E">
      <w:pPr>
        <w:ind w:firstLine="708"/>
        <w:jc w:val="both"/>
      </w:pPr>
      <w:r>
        <w:rPr>
          <w:szCs w:val="24"/>
        </w:rPr>
        <w:t>II/ Zaključuje se stečajni postupak nad stečajnim dužnikom</w:t>
      </w:r>
      <w:r w:rsidRPr="00D66D2E">
        <w:t xml:space="preserve"> </w:t>
      </w:r>
      <w:r>
        <w:t>KLEOPATRA - d.o.o., Ludbreg, Zagrebačka 14, OIB: 50938531896.</w:t>
      </w:r>
    </w:p>
    <w:p w:rsidRDefault="00D66D2E" w:rsidP="00D66D2E" w:rsidR="00D66D2E">
      <w:pPr>
        <w:jc w:val="both"/>
      </w:pPr>
    </w:p>
    <w:p w:rsidRDefault="00D66D2E" w:rsidP="00D66D2E" w:rsidR="00D66D2E">
      <w:pPr>
        <w:ind w:firstLine="708"/>
        <w:jc w:val="both"/>
      </w:pPr>
      <w:r>
        <w:t xml:space="preserve">III/ Za stečajnog upravitelja imenuje Dinka Trumbić, Split, </w:t>
      </w:r>
      <w:proofErr w:type="spellStart"/>
      <w:r>
        <w:t>Lovretska</w:t>
      </w:r>
      <w:proofErr w:type="spellEnd"/>
      <w:r>
        <w:t xml:space="preserve"> 10, OIB: 43468134790.</w:t>
      </w:r>
    </w:p>
    <w:p w:rsidRDefault="00D66D2E" w:rsidP="00D66D2E" w:rsidR="00D66D2E">
      <w:pPr>
        <w:jc w:val="both"/>
        <w:rPr>
          <w:color w:val="FF0000"/>
        </w:rPr>
      </w:pPr>
    </w:p>
    <w:p w:rsidRDefault="00D66D2E" w:rsidP="00D66D2E" w:rsidR="00D66D2E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D66D2E" w:rsidP="00D66D2E" w:rsidR="00D66D2E">
      <w:pPr>
        <w:jc w:val="both"/>
        <w:rPr>
          <w:szCs w:val="24"/>
        </w:rPr>
      </w:pPr>
    </w:p>
    <w:p w:rsidRDefault="00D66D2E" w:rsidP="00D66D2E" w:rsidR="00D66D2E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KLEOPATRA - d.o.o., Ludbreg, Zagrebačka 14, OIB: 50938531896,</w:t>
      </w:r>
      <w:r>
        <w:rPr>
          <w:szCs w:val="24"/>
        </w:rPr>
        <w:t xml:space="preserve"> biti će brisan iz sudskog registra.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jc w:val="both"/>
        <w:rPr>
          <w:szCs w:val="24"/>
        </w:rPr>
      </w:pPr>
      <w:r>
        <w:rPr>
          <w:szCs w:val="24"/>
        </w:rPr>
        <w:tab/>
        <w:t xml:space="preserve">Predlagatelj je dana 2.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D66D2E" w:rsidP="00D66D2E" w:rsidR="00D66D2E">
      <w:pPr>
        <w:jc w:val="center"/>
        <w:rPr>
          <w:szCs w:val="24"/>
        </w:rPr>
      </w:pPr>
    </w:p>
    <w:p w:rsidRDefault="00D66D2E" w:rsidP="00D66D2E" w:rsidR="00D66D2E">
      <w:pPr>
        <w:jc w:val="center"/>
        <w:rPr>
          <w:szCs w:val="24"/>
        </w:rPr>
      </w:pPr>
    </w:p>
    <w:p w:rsidRDefault="00D66D2E" w:rsidP="00D66D2E" w:rsidR="00D66D2E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66D2E" w:rsidP="00D66D2E" w:rsidR="00D66D2E">
      <w:pPr>
        <w:ind w:left="4956"/>
        <w:jc w:val="center"/>
        <w:rPr>
          <w:szCs w:val="24"/>
        </w:rPr>
      </w:pPr>
    </w:p>
    <w:p w:rsidRDefault="00D66D2E" w:rsidP="00D66D2E" w:rsidR="00D66D2E">
      <w:pPr>
        <w:ind w:left="4956"/>
        <w:jc w:val="center"/>
        <w:rPr>
          <w:szCs w:val="24"/>
        </w:rPr>
      </w:pPr>
      <w:r>
        <w:rPr>
          <w:szCs w:val="24"/>
        </w:rPr>
        <w:t xml:space="preserve">Hugo </w:t>
      </w:r>
      <w:proofErr w:type="spellStart"/>
      <w:r>
        <w:rPr>
          <w:szCs w:val="24"/>
        </w:rPr>
        <w:t>Wedemeyer</w:t>
      </w:r>
      <w:proofErr w:type="spellEnd"/>
    </w:p>
    <w:p w:rsidRDefault="00D66D2E" w:rsidP="00D66D2E" w:rsidR="00D66D2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66D2E" w:rsidP="00D66D2E" w:rsidR="00D66D2E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D66D2E" w:rsidP="00D66D2E" w:rsidR="00D66D2E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D66D2E" w:rsidP="00D66D2E" w:rsidR="00D66D2E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66D2E" w:rsidP="00D66D2E" w:rsidR="00D66D2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rPr>
          <w:szCs w:val="24"/>
        </w:rPr>
      </w:pPr>
    </w:p>
    <w:p w:rsidRDefault="00D66D2E" w:rsidP="00D66D2E" w:rsidR="00D66D2E">
      <w:pPr>
        <w:rPr>
          <w:szCs w:val="24"/>
        </w:rPr>
      </w:pPr>
      <w:r>
        <w:rPr>
          <w:szCs w:val="24"/>
        </w:rPr>
        <w:t>DNA:</w:t>
      </w:r>
    </w:p>
    <w:p w:rsidRDefault="00D66D2E" w:rsidP="00D66D2E" w:rsidR="00D66D2E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D66D2E" w:rsidP="00D66D2E" w:rsidR="00D66D2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D66D2E" w:rsidP="00D66D2E" w:rsidR="00D66D2E" w:rsidRPr="00E34584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>KLEOPATRA - d.o.o., Ludbreg, Zagrebačka 14</w:t>
      </w:r>
    </w:p>
    <w:p w:rsidRDefault="00D66D2E" w:rsidP="00D66D2E" w:rsidR="00D66D2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D66D2E" w:rsidP="00D66D2E" w:rsidR="00D66D2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         </w:t>
      </w:r>
    </w:p>
    <w:p w:rsidRDefault="00D66D2E" w:rsidP="00D66D2E" w:rsidR="00D66D2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 xml:space="preserve">Dinka Trumbić, Split, </w:t>
      </w:r>
      <w:proofErr w:type="spellStart"/>
      <w:r>
        <w:t>Lovretska</w:t>
      </w:r>
      <w:proofErr w:type="spellEnd"/>
      <w:r>
        <w:t xml:space="preserve"> 10</w:t>
      </w:r>
    </w:p>
    <w:p w:rsidRDefault="00D66D2E" w:rsidP="00D66D2E" w:rsidR="00D66D2E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D66D2E" w:rsidP="00D66D2E" w:rsidR="00D66D2E">
      <w:pPr>
        <w:pStyle w:val="Odlomakpopisa"/>
        <w:numPr>
          <w:ilvl w:val="0"/>
          <w:numId w:val="1"/>
        </w:numPr>
      </w:pPr>
      <w:r w:rsidRPr="003D4FB3">
        <w:rPr>
          <w:szCs w:val="24"/>
        </w:rPr>
        <w:t>Pisarnica – kal. 20 dana</w:t>
      </w:r>
    </w:p>
    <w:p w:rsidRDefault="00D66D2E" w:rsidP="00D66D2E" w:rsidR="00D66D2E"/>
    <w:p w:rsidRDefault="00D66D2E" w:rsidP="00D66D2E" w:rsidR="00D66D2E"/>
    <w:p w:rsidRDefault="00E42A52" w:rsidR="00E42A52"/>
    <w:sectPr w:rsidSect="00E34584" w:rsidR="00E42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C8F" w:rsidP="00D66D2E" w:rsidR="005D7C8F">
      <w:r>
        <w:separator/>
      </w:r>
    </w:p>
  </w:endnote>
  <w:endnote w:id="0" w:type="continuationSeparator">
    <w:p w:rsidRDefault="005D7C8F" w:rsidP="00D66D2E" w:rsidR="005D7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C8F" w:rsidP="00D66D2E" w:rsidR="005D7C8F">
      <w:r>
        <w:separator/>
      </w:r>
    </w:p>
  </w:footnote>
  <w:footnote w:id="0" w:type="continuationSeparator">
    <w:p w:rsidRDefault="005D7C8F" w:rsidP="00D66D2E" w:rsidR="005D7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E34584" w:rsidR="00E34584">
    <w:pPr>
      <w:pStyle w:val="Zaglavlje"/>
    </w:pPr>
    <w:r>
      <w:tab/>
      <w:t>2</w:t>
    </w:r>
    <w:r>
      <w:tab/>
      <w:t>Poslovni broj: 6 St-964/15-4</w:t>
    </w:r>
  </w:p>
  <w:p w:rsidRDefault="005D7C8F" w:rsidR="00E345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D2E" w:rsidP="00E34584" w:rsidR="00E34584">
    <w:pPr>
      <w:pStyle w:val="Zaglavlje"/>
      <w:jc w:val="right"/>
    </w:pPr>
    <w:r>
      <w:t>Poslovni broj: 6 St-964/15-4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7D1"/>
    <w:rsid w:val="003B5346"/>
    <w:rsid w:val="004E48CB"/>
    <w:rsid w:val="005D7C8F"/>
    <w:rsid w:val="009227D1"/>
    <w:rsid w:val="00D66D2E"/>
    <w:rsid w:val="00E4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D2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6D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6D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6D2E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D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D2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D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6D2E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3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534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34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34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34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D2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6D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6D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6D2E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D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D2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D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6D2E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3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534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34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34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34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KLEOPATRA - društvo s ograničenom odgovornošću za proizvodnju, trgovinu i usluge</izvorni_sadrzaj>
    <derivirana_varijabla naziv="DomainObject.Predmet.ProtustrankaFormated_1">  KLEOPATRA - društvo s ograničenom odgovornošću za proizvodnju, trgovinu i usluge</derivirana_varijabla>
  </DomainObject.Predmet.ProtustrankaFormated>
  <DomainObject.Predmet.ProtustrankaFormatedOIB>
    <izvorni_sadrzaj>  KLEOPATRA - društvo s ograničenom odgovornošću za proizvodnju, trgovinu i usluge, OIB 50938531896</izvorni_sadrzaj>
    <derivirana_varijabla naziv="DomainObject.Predmet.ProtustrankaFormatedOIB_1">  KLEOPATRA - društvo s ograničenom odgovornošću za proizvodnju, trgovinu i usluge, OIB 50938531896</derivirana_varijabla>
  </DomainObject.Predmet.ProtustrankaFormatedOIB>
  <DomainObject.Predmet.ProtustrankaFormatedWithAdress>
    <izvorni_sadrzaj> KLEOPATRA - društvo s ograničenom odgovornošću za proizvodnju, trgovinu i usluge, Zagrebačka 14, 42230 Ludbreg</izvorni_sadrzaj>
    <derivirana_varijabla naziv="DomainObject.Predmet.ProtustrankaFormatedWithAdress_1"> KLEOPATRA - društvo s ograničenom odgovornošću za proizvodnju, trgovinu i usluge, Zagrebačka 14, 42230 Ludbreg</derivirana_varijabla>
  </DomainObject.Predmet.ProtustrankaFormatedWithAdress>
  <DomainObject.Predmet.ProtustrankaFormatedWithAdressOIB>
    <izvorni_sadrzaj> KLEOPATRA - društvo s ograničenom odgovornošću za proizvodnju, trgovinu i usluge, OIB 50938531896, Zagrebačka 14, 42230 Ludbreg</izvorni_sadrzaj>
    <derivirana_varijabla naziv="DomainObject.Predmet.ProtustrankaFormatedWithAdressOIB_1"> KLEOPATRA - društvo s ograničenom odgovornošću za proizvodnju, trgovinu i usluge, OIB 50938531896, Zagrebačka 14, 42230 Ludbreg</derivirana_varijabla>
  </DomainObject.Predmet.ProtustrankaFormatedWithAdressOIB>
  <DomainObject.Predmet.ProtustrankaWithAdress>
    <izvorni_sadrzaj>KLEOPATRA - društvo s ograničenom odgovornošću za proizvodnju, trgovinu i usluge Zagrebačka 14, 42230 Ludbreg</izvorni_sadrzaj>
    <derivirana_varijabla naziv="DomainObject.Predmet.ProtustrankaWithAdress_1">KLEOPATRA - društvo s ograničenom odgovornošću za proizvodnju, trgovinu i usluge Zagrebačka 14, 42230 Ludbreg</derivirana_varijabla>
  </DomainObject.Predmet.ProtustrankaWithAdress>
  <DomainObject.Predmet.ProtustrankaWithAdressOIB>
    <izvorni_sadrzaj>KLEOPATRA - društvo s ograničenom odgovornošću za proizvodnju, trgovinu i usluge, OIB 50938531896, Zagrebačka 14, 42230 Ludbreg</izvorni_sadrzaj>
    <derivirana_varijabla naziv="DomainObject.Predmet.ProtustrankaWithAdressOIB_1">KLEOPATRA - društvo s ograničenom odgovornošću za proizvodnju, trgovinu i usluge, OIB 50938531896, Zagrebačka 14, 42230 Ludbreg</derivirana_varijabla>
  </DomainObject.Predmet.ProtustrankaWithAdressOIB>
  <DomainObject.Predmet.ProtustrankaNazivFormated>
    <izvorni_sadrzaj>KLEOPATRA - društvo s ograničenom odgovornošću za proizvodnju, trgovinu i usluge</izvorni_sadrzaj>
    <derivirana_varijabla naziv="DomainObject.Predmet.ProtustrankaNazivFormated_1">KLEOPATRA - društvo s ograničenom odgovornošću za proizvodnju, trgovinu i usluge</derivirana_varijabla>
  </DomainObject.Predmet.ProtustrankaNazivFormated>
  <DomainObject.Predmet.ProtustrankaNazivFormatedOIB>
    <izvorni_sadrzaj>KLEOPATRA - društvo s ograničenom odgovornošću za proizvodnju, trgovinu i usluge, OIB 50938531896</izvorni_sadrzaj>
    <derivirana_varijabla naziv="DomainObject.Predmet.ProtustrankaNazivFormatedOIB_1">KLEOPATRA - društvo s ograničenom odgovornošću za proizvodnju, trgovinu i usluge, OIB 50938531896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1798.99</izvorni_sadrzaj>
    <derivirana_varijabla naziv="DomainObject.Predmet.TrenutnaVrijednost_1">1798.99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KLEOPATRA - društvo s ograničenom odgovornošću za proizvodnju, trgovinu i usluge</item>
    </izvorni_sadrzaj>
    <derivirana_varijabla naziv="DomainObject.Predmet.ProtuStrankaListFormated_1">
      <item>KLEOPATRA - društvo s ograničenom odgovornošću za proizvodnju, trgovinu i usluge</item>
    </derivirana_varijabla>
  </DomainObject.Predmet.ProtuStrankaListFormated>
  <DomainObject.Predmet.ProtuStrankaListFormatedOIB>
    <izvorni_sadrzaj>
      <item>KLEOPATRA - društvo s ograničenom odgovornošću za proizvodnju, trgovinu i usluge, OIB 50938531896</item>
    </izvorni_sadrzaj>
    <derivirana_varijabla naziv="DomainObject.Predmet.ProtuStrankaListFormatedOIB_1">
      <item>KLEOPATRA - društvo s ograničenom odgovornošću za proizvodnju, trgovinu i usluge, OIB 50938531896</item>
    </derivirana_varijabla>
  </DomainObject.Predmet.ProtuStrankaListFormatedOIB>
  <DomainObject.Predmet.ProtuStrankaListFormatedWithAdress>
    <izvorni_sadrzaj>
      <item>KLEOPATRA - društvo s ograničenom odgovornošću za proizvodnju, trgovinu i usluge, Zagrebačka 14, 42230 Ludbreg</item>
    </izvorni_sadrzaj>
    <derivirana_varijabla naziv="DomainObject.Predmet.ProtuStrankaListFormatedWithAdress_1">
      <item>KLEOPATRA - društvo s ograničenom odgovornošću za proizvodnju, trgovinu i usluge, Zagrebačka 14, 42230 Ludbreg</item>
    </derivirana_varijabla>
  </DomainObject.Predmet.ProtuStrankaListFormatedWithAdress>
  <DomainObject.Predmet.ProtuStrankaListFormatedWithAdressOIB>
    <izvorni_sadrzaj>
      <item>KLEOPATRA - društvo s ograničenom odgovornošću za proizvodnju, trgovinu i usluge, OIB 50938531896, Zagrebačka 14, 42230 Ludbreg</item>
    </izvorni_sadrzaj>
    <derivirana_varijabla naziv="DomainObject.Predmet.ProtuStrankaListFormatedWithAdressOIB_1">
      <item>KLEOPATRA - društvo s ograničenom odgovornošću za proizvodnju, trgovinu i usluge, OIB 50938531896, Zagrebačka 14, 42230 Ludbreg</item>
    </derivirana_varijabla>
  </DomainObject.Predmet.ProtuStrankaListFormatedWithAdressOIB>
  <DomainObject.Predmet.ProtuStrankaListNazivFormated>
    <izvorni_sadrzaj>
      <item>KLEOPATRA - društvo s ograničenom odgovornošću za proizvodnju, trgovinu i usluge</item>
    </izvorni_sadrzaj>
    <derivirana_varijabla naziv="DomainObject.Predmet.ProtuStrankaListNazivFormated_1">
      <item>KLEOPATRA - društvo s ograničenom odgovornošću za proizvodnju, trgovinu i usluge</item>
    </derivirana_varijabla>
  </DomainObject.Predmet.ProtuStrankaListNazivFormated>
  <DomainObject.Predmet.ProtuStrankaListNazivFormatedOIB>
    <izvorni_sadrzaj>
      <item>KLEOPATRA - društvo s ograničenom odgovornošću za proizvodnju, trgovinu i usluge, OIB 50938531896</item>
    </izvorni_sadrzaj>
    <derivirana_varijabla naziv="DomainObject.Predmet.ProtuStrankaListNazivFormatedOIB_1">
      <item>KLEOPATRA - društvo s ograničenom odgovornošću za proizvodnju, trgovinu i usluge, OIB 50938531896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KLEOPATRA - društvo s ograničenom odgovornošću za proizvodnju, trgovinu i usluge</izvorni_sadrzaj>
    <derivirana_varijabla naziv="DomainObject.Predmet.ProtustrankaIDrugi_1">KLEOPATRA -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KLEOPATRA - društvo s ograničenom odgovornošću za proizvodnju, trgovinu i usluge, OIB 50938531896, Zagrebačka 14, 42230 Ludbreg</izvorni_sadrzaj>
    <derivirana_varijabla naziv="DomainObject.Predmet.ProtustrankaIDrugiAdressOIB_1">KLEOPATRA - društvo s ograničenom odgovornošću za proizvodnju, trgovinu i usluge, OIB 50938531896, Zagrebačka 14,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KLEOPATRA - društvo s ograničenom odgovornošću za proizvodnju, trgovinu i usluge</item>
      <item>Sudski registar, Trgovački sud u Varaždinu</item>
    </izvorni_sadrzaj>
    <derivirana_varijabla naziv="DomainObject.Predmet.SudioniciListNaziv_1">
      <item>Financijska agencija</item>
      <item>KLEOPATRA - društvo s ograničenom odgovornošću za proizvodnju,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KLEOPATRA - društvo s ograničenom odgovornošću za proizvodnju, trgovinu i usluge, OIB 50938531896, Zagrebačka 14,42230 Ludbreg</item>
      <item>Sudski registar, Trgovački sud u Varaždinu</item>
    </izvorni_sadrzaj>
    <derivirana_varijabla naziv="DomainObject.Predmet.SudioniciListAdressOIB_1">
      <item>Financijska agencija, OIB 85821130368, A. Cesarca 2,42000 Varaždin</item>
      <item>KLEOPATRA - društvo s ograničenom odgovornošću za proizvodnju, trgovinu i usluge, OIB 50938531896, Zagrebačka 14,42230 Ludbreg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50938531896</item>
      <item>, OIB null</item>
    </izvorni_sadrzaj>
    <derivirana_varijabla naziv="DomainObject.Predmet.SudioniciListNazivOIB_1">
      <item>, OIB 85821130368</item>
      <item>, OIB 50938531896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2706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2016-03-22T09:01:00Z</dcterms:created>
  <dc:creator>Maja Kovačić</dc:creator>
  <dc:description/>
  <cp:keywords/>
  <cp:lastModifiedBy>Maja Kovačić</cp:lastModifiedBy>
  <cp:lastPrinted>2016-03-22T09:07:00Z</cp:lastPrinted>
  <dcterms:modified xmlns:xsi="http://www.w3.org/2001/XMLSchema-instance" xsi:type="dcterms:W3CDTF">2016-03-23T07:33:00Z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