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43406" w14:paraId="3c43406" w:rsidRDefault="0098318B" w:rsidP="006764AA" w:rsidR="0098318B" w:rsidRPr="00B27743">
      <w:pPr>
        <w:jc w:val="right"/>
        <w15:collapsed w:val="false"/>
        <w:rPr>
          <w:b/>
        </w:rPr>
      </w:pPr>
      <w:bookmarkStart w:name="_GoBack" w:id="0"/>
      <w:bookmarkEnd w:id="0"/>
      <w:r w:rsidRPr="00B27743">
        <w:rPr>
          <w:b/>
        </w:rPr>
        <w:t xml:space="preserve">   Posl. br. 18 St-</w:t>
      </w:r>
      <w:r w:rsidR="00A573AB">
        <w:rPr>
          <w:b/>
        </w:rPr>
        <w:t>850</w:t>
      </w:r>
      <w:r w:rsidR="00304023">
        <w:rPr>
          <w:b/>
        </w:rPr>
        <w:t>/2017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A573AB"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u ime Republike Hrvatske, po stečajnom sucu tog suda Katarini Franković, kao sucu pojedincu, odlučujući po prijedlogu FINANCIJSKA AGENCIJA, RC </w:t>
      </w:r>
      <w:r w:rsidR="00A573AB">
        <w:t>Split</w:t>
      </w:r>
      <w:r w:rsidRPr="00B27743">
        <w:t xml:space="preserve">, u stečajnom postupku nad </w:t>
      </w:r>
      <w:r w:rsidR="00A573AB" w:rsidRPr="00A573AB">
        <w:t>ZLATNA MAKARSKA j.d.o.o., Makarska, Ante Starčevića 21, OIB: 96962130214, MBS: 060340756</w:t>
      </w:r>
      <w:r w:rsidRPr="00B27743">
        <w:t xml:space="preserve">, dana </w:t>
      </w:r>
      <w:r w:rsidR="00A573AB">
        <w:t>17</w:t>
      </w:r>
      <w:r w:rsidRPr="00B27743">
        <w:t xml:space="preserve">. </w:t>
      </w:r>
      <w:r w:rsidR="00A573AB">
        <w:t>siječnj</w:t>
      </w:r>
      <w:r w:rsidR="00304023">
        <w:t>a</w:t>
      </w:r>
      <w:r w:rsidR="00F878A2">
        <w:t xml:space="preserve"> 201</w:t>
      </w:r>
      <w:r w:rsidR="00A573AB">
        <w:t>8</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A573AB" w:rsidRPr="00A573AB">
        <w:t>ZLATNA MAKARSKA j.d.o.o., Makarska, Ante Starčevića 21, OIB: 96962130214, MBS: 060340756</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A573AB" w:rsidRPr="00A573AB">
        <w:t>Dean Prelević, Split, Gundulićeva 22, OIB: 10098946497</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573AB">
        <w:rPr>
          <w:b/>
        </w:rPr>
        <w:t>03</w:t>
      </w:r>
      <w:r w:rsidRPr="00B27743">
        <w:rPr>
          <w:b/>
        </w:rPr>
        <w:t xml:space="preserve">. </w:t>
      </w:r>
      <w:r w:rsidR="00A573AB">
        <w:rPr>
          <w:b/>
        </w:rPr>
        <w:t>travnj</w:t>
      </w:r>
      <w:r w:rsidR="00160ECD">
        <w:rPr>
          <w:b/>
        </w:rPr>
        <w:t>a</w:t>
      </w:r>
      <w:r w:rsidR="00A573AB">
        <w:rPr>
          <w:b/>
        </w:rPr>
        <w:t xml:space="preserve"> 2018</w:t>
      </w:r>
      <w:r w:rsidRPr="00B27743">
        <w:rPr>
          <w:b/>
        </w:rPr>
        <w:t xml:space="preserve">. godine u </w:t>
      </w:r>
      <w:r w:rsidR="00A573AB">
        <w:rPr>
          <w:b/>
        </w:rPr>
        <w:t>11</w:t>
      </w:r>
      <w:r>
        <w:rPr>
          <w:b/>
        </w:rPr>
        <w:t>,0</w:t>
      </w:r>
      <w:r w:rsidRPr="00B27743">
        <w:rPr>
          <w:b/>
        </w:rPr>
        <w:t>0 sati,</w:t>
      </w:r>
      <w:r w:rsidRPr="00B27743">
        <w:t xml:space="preserve"> sve u zgradi ovog suda </w:t>
      </w:r>
      <w:r w:rsidR="00A573AB" w:rsidRPr="00A573AB">
        <w:t>na adresi Split, Sukoišanska 6, 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w:t>
      </w:r>
      <w:r w:rsidR="00A573AB" w:rsidRPr="00A573AB">
        <w:t>upisnik registriranih vozila MUP-a</w:t>
      </w:r>
      <w:r w:rsidR="00A573AB">
        <w:t xml:space="preserve"> </w:t>
      </w:r>
      <w:r w:rsidRPr="00B27743">
        <w:t xml:space="preserve"> i </w:t>
      </w:r>
      <w:r>
        <w:t>očevidnik Financijske agencije</w:t>
      </w:r>
      <w:r w:rsidR="00A573AB">
        <w:t xml:space="preserve"> i Centar za vozila Hrvatske</w:t>
      </w:r>
      <w:r>
        <w:t xml:space="preserve">, </w:t>
      </w:r>
      <w:r w:rsidR="00222EE9">
        <w:t>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A573AB" w:rsidRPr="00A573AB">
        <w:t>ZLATNA MAKARSKA j.d.o.o., Makarska, Ante Starčevića 21, OIB: 96962130214, MBS: 060340756</w:t>
      </w:r>
      <w:r w:rsidRPr="00B27743">
        <w:t xml:space="preserve">, otvara se </w:t>
      </w:r>
      <w:r w:rsidR="00A573AB">
        <w:t>17</w:t>
      </w:r>
      <w:r>
        <w:t xml:space="preserve">. </w:t>
      </w:r>
      <w:r w:rsidR="00A573AB">
        <w:t>siječnj</w:t>
      </w:r>
      <w:r w:rsidR="00160ECD">
        <w:t>a</w:t>
      </w:r>
      <w:r>
        <w:t xml:space="preserve"> </w:t>
      </w:r>
      <w:r w:rsidRPr="00B27743">
        <w:t>201</w:t>
      </w:r>
      <w:r w:rsidR="00A573AB">
        <w:t>8</w:t>
      </w:r>
      <w:r w:rsidRPr="00B27743">
        <w:t xml:space="preserve">. godine u </w:t>
      </w:r>
      <w:r w:rsidR="00A573AB">
        <w:t>15</w:t>
      </w:r>
      <w:r w:rsidRPr="00B27743">
        <w:t>,</w:t>
      </w:r>
      <w:r w:rsidR="00A573AB">
        <w:t>2</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A573AB">
        <w:t>850</w:t>
      </w:r>
      <w:r w:rsidR="00304023">
        <w:t>-2017</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A573AB" w:rsidP="00FE6A48" w:rsidR="00A573AB">
      <w:pPr>
        <w:ind w:firstLine="705"/>
        <w:jc w:val="both"/>
      </w:pPr>
      <w:r w:rsidRPr="00A573AB">
        <w:t>Predlagatelj Financijska agencija, RC Split je prijedlogom zaprimljenim na Trgovačkom sudu u Splitu, dana 31. kolovoza 2017. godine predložio otvaranje stečajnog postupka nad dužnikom ZLATNA MAKARSKA j.d.o.o., Makarska, Ante Starčevića 21, OIB: 96962130214, MBS: 060340756. U prijedlogu se u bitnome navodi da temeljem čl. 110. st. 1. SZ-a podnosi prijedlog, te da na dan 25.08.2017.g. dužnik ima u očevidniku redoslijeda osnova za plaćanje evidentirane osnove za plaćanje u neprekinutom razdoblju od 120 dana u ukupnom iznosu od 5.505,21 kuna u koji iznos je uračunata kamata i naknada predlagatelja za provedbu ovrhe na novčanim sredstvima. Navodi se da dužnik ima 3 zaposlenih, te da ima otvoren račun kod Sberbank d.d.</w:t>
      </w:r>
    </w:p>
    <w:p w:rsidRDefault="00A573AB" w:rsidP="00FE6A48" w:rsidR="00A573AB">
      <w:pPr>
        <w:ind w:firstLine="705"/>
        <w:jc w:val="both"/>
      </w:pPr>
    </w:p>
    <w:p w:rsidRDefault="00A573AB" w:rsidP="00A573AB" w:rsidR="00A573AB">
      <w:pPr>
        <w:ind w:firstLine="705"/>
        <w:jc w:val="both"/>
      </w:pPr>
      <w:r>
        <w:t>Kako je predlagatelj učinio vjerojatnim postojanje stečajnog razloga, to je rješenjem ovog suda posl.br. St-850/2017 od 19. prosinca 2017.g. pokrenut prethodni postupak radi utvrđivanja uvjeta za otvaranje stečajnog postupka i zakazano ročište  na koje su pozvani predlagatelj, FINA, dužnik, zastupnik po zakonu dužnika.</w:t>
      </w:r>
    </w:p>
    <w:p w:rsidRDefault="00A573AB" w:rsidP="00A573AB" w:rsidR="00A573AB">
      <w:pPr>
        <w:ind w:firstLine="705"/>
        <w:jc w:val="both"/>
      </w:pPr>
    </w:p>
    <w:p w:rsidRDefault="00A573AB" w:rsidP="00A573AB" w:rsidR="00A573AB">
      <w:pPr>
        <w:ind w:firstLine="705"/>
        <w:jc w:val="both"/>
      </w:pPr>
      <w:r>
        <w:t xml:space="preserve">Na ročište dana 8. siječnja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w:t>
      </w:r>
      <w:r w:rsidR="000E38DB">
        <w:t xml:space="preserve"> </w:t>
      </w:r>
      <w:r>
        <w:t xml:space="preserve">MUP je naknadno udovoljio traženju suda te dostavio uvjerenje iz kojeg je vidljivo da dužnik u vlasništvu ima vozilo marke Audi A6 3.0 TDI QUATTRO iz 2005.g. </w:t>
      </w:r>
    </w:p>
    <w:p w:rsidRDefault="00A573AB" w:rsidP="00A573AB" w:rsidR="00A573AB">
      <w:pPr>
        <w:ind w:firstLine="705"/>
        <w:jc w:val="both"/>
      </w:pPr>
    </w:p>
    <w:p w:rsidRDefault="00A573AB" w:rsidP="00A573AB" w:rsidR="00A573AB">
      <w:pPr>
        <w:ind w:firstLine="705"/>
        <w:jc w:val="both"/>
      </w:pPr>
      <w:r>
        <w:t>Iz potvrde FINA od 27.12.2017.g. (l.s. 18) je vidljivo da u Očevidniku redoslijeda osnova za plaćanje na dan izdavanja potvrde dužnik ima evidentirane ne izvršene osnove za plaćanje u neprekidnom razdoblju od 243 dana. Kod stečajnog dužnika je stoga ispunjen stečajni razlog nesposobnosti za plaćanje.</w:t>
      </w:r>
    </w:p>
    <w:p w:rsidRDefault="00A573AB" w:rsidP="00FE6A48" w:rsidR="00A573AB">
      <w:pPr>
        <w:ind w:firstLine="705"/>
        <w:jc w:val="both"/>
      </w:pPr>
    </w:p>
    <w:p w:rsidRDefault="0098318B" w:rsidP="00FE6A48" w:rsidR="0098318B" w:rsidRPr="00B27743">
      <w:pPr>
        <w:ind w:firstLine="705"/>
        <w:jc w:val="both"/>
      </w:pPr>
      <w:r w:rsidRPr="00B27743">
        <w:lastRenderedPageBreak/>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 xml:space="preserve">da se imovina dužnika </w:t>
      </w:r>
      <w:r>
        <w:t>sastoji od pokretnin</w:t>
      </w:r>
      <w:r w:rsidR="000E38DB">
        <w:t>e vozila</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0E38DB">
        <w:t>Dean Prelević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0E38DB">
        <w:rPr>
          <w:b/>
        </w:rPr>
        <w:t>Split</w:t>
      </w:r>
      <w:r w:rsidRPr="00B27743">
        <w:rPr>
          <w:b/>
        </w:rPr>
        <w:t xml:space="preserve">u, dana </w:t>
      </w:r>
      <w:r w:rsidR="000E38DB">
        <w:rPr>
          <w:b/>
        </w:rPr>
        <w:t>17</w:t>
      </w:r>
      <w:r w:rsidRPr="00B27743">
        <w:rPr>
          <w:b/>
        </w:rPr>
        <w:t xml:space="preserve">. </w:t>
      </w:r>
      <w:r w:rsidR="000E38DB">
        <w:rPr>
          <w:b/>
        </w:rPr>
        <w:t>siječnj</w:t>
      </w:r>
      <w:r w:rsidR="00063B3D">
        <w:rPr>
          <w:b/>
        </w:rPr>
        <w:t>a</w:t>
      </w:r>
      <w:r w:rsidRPr="00B27743">
        <w:rPr>
          <w:b/>
        </w:rPr>
        <w:t xml:space="preserve"> 201</w:t>
      </w:r>
      <w:r w:rsidR="000E38DB">
        <w:rPr>
          <w:b/>
        </w:rPr>
        <w:t>8</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 xml:space="preserve">upisnik registriranih vozila MUP-a, PU </w:t>
      </w:r>
      <w:r w:rsidR="000E38DB">
        <w:t>Splitsko-dalm.</w:t>
      </w:r>
    </w:p>
    <w:p w:rsidRDefault="000E38DB" w:rsidP="00406DD0" w:rsidR="000E38DB">
      <w:pPr>
        <w:ind w:hanging="705" w:left="705"/>
        <w:jc w:val="both"/>
      </w:pPr>
      <w:r>
        <w:t>-</w:t>
      </w:r>
      <w:r>
        <w:tab/>
      </w:r>
      <w:r w:rsidRPr="000E38DB">
        <w:t>Centar za vozila Hrvatske</w:t>
      </w:r>
    </w:p>
    <w:p w:rsidRDefault="0098318B" w:rsidP="00406DD0" w:rsidR="0098318B">
      <w:pPr>
        <w:ind w:hanging="705" w:left="705"/>
        <w:jc w:val="both"/>
      </w:pPr>
      <w:r>
        <w:t xml:space="preserve">-  </w:t>
      </w:r>
      <w:r>
        <w:tab/>
        <w:t xml:space="preserve">Očevidnik Financijske agencije, RC Split, </w:t>
      </w:r>
    </w:p>
    <w:p w:rsidRDefault="0098318B" w:rsidP="00063B3D" w:rsidR="0098318B">
      <w:pPr>
        <w:ind w:hanging="705" w:left="705"/>
        <w:jc w:val="both"/>
      </w:pPr>
      <w:r>
        <w:t>-</w:t>
      </w:r>
      <w:r>
        <w:tab/>
        <w:t xml:space="preserve">Općinski sud u </w:t>
      </w:r>
      <w:r w:rsidR="000E38DB">
        <w:t>Splitu</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 xml:space="preserve">registar Trgovačkog suda  u Splitu, </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1C00">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A573AB">
      <w:rPr>
        <w:rFonts w:hAnsi="Book Antiqua" w:ascii="Book Antiqua"/>
        <w:b/>
        <w:sz w:val="20"/>
        <w:szCs w:val="20"/>
      </w:rPr>
      <w:t>850</w:t>
    </w:r>
    <w:r w:rsidRPr="006764AA">
      <w:rPr>
        <w:rFonts w:hAnsi="Book Antiqua" w:ascii="Book Antiqua"/>
        <w:b/>
        <w:sz w:val="20"/>
        <w:szCs w:val="20"/>
      </w:rPr>
      <w:t>/201</w:t>
    </w:r>
    <w:r w:rsidR="00304023">
      <w:rPr>
        <w:rFonts w:hAnsi="Book Antiqua" w:ascii="Book Antiqua"/>
        <w:b/>
        <w:sz w:val="20"/>
        <w:szCs w:val="20"/>
      </w:rPr>
      <w:t>7</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E38DB"/>
    <w:rsid w:val="000F1661"/>
    <w:rsid w:val="000F7322"/>
    <w:rsid w:val="00131A9F"/>
    <w:rsid w:val="00160ECD"/>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301C4"/>
    <w:rsid w:val="00442F88"/>
    <w:rsid w:val="00444344"/>
    <w:rsid w:val="00471B2D"/>
    <w:rsid w:val="00474265"/>
    <w:rsid w:val="004E739E"/>
    <w:rsid w:val="006133F6"/>
    <w:rsid w:val="00657211"/>
    <w:rsid w:val="00675402"/>
    <w:rsid w:val="006764AA"/>
    <w:rsid w:val="00691367"/>
    <w:rsid w:val="006A1C00"/>
    <w:rsid w:val="007303A9"/>
    <w:rsid w:val="00774FA0"/>
    <w:rsid w:val="007E21F9"/>
    <w:rsid w:val="00855A31"/>
    <w:rsid w:val="00893D99"/>
    <w:rsid w:val="008C6030"/>
    <w:rsid w:val="00950B5A"/>
    <w:rsid w:val="00960023"/>
    <w:rsid w:val="0098318B"/>
    <w:rsid w:val="009B7299"/>
    <w:rsid w:val="009D37E5"/>
    <w:rsid w:val="00A040A9"/>
    <w:rsid w:val="00A2050C"/>
    <w:rsid w:val="00A21486"/>
    <w:rsid w:val="00A573AB"/>
    <w:rsid w:val="00A60201"/>
    <w:rsid w:val="00A67A6C"/>
    <w:rsid w:val="00A67B04"/>
    <w:rsid w:val="00AB51C5"/>
    <w:rsid w:val="00AB5D1A"/>
    <w:rsid w:val="00AC3607"/>
    <w:rsid w:val="00B1663A"/>
    <w:rsid w:val="00B20EE2"/>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850</izvorni_sadrzaj>
    <derivirana_varijabla naziv="DomainObject.Predmet.Broj_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St-850/2017</izvorni_sadrzaj>
    <derivirana_varijabla naziv="DomainObject.Predmet.OznakaBroj_1">St-850/2017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imjedbaUpisnicara>
    <izvorni_sadrzaj/>
    <derivirana_varijabla naziv="DomainObject.Predmet.PrimjedbaUpisnicara_1"/>
  </DomainObject.Predmet.PrimjedbaUpisnicara>
  <DomainObject.Predmet.ProtustrankaFormated>
    <izvorni_sadrzaj>  ZLATNA MAKARSKA jednostavno društvo s ograničenom odgovornošću za ugostiteljstvo i turizam</izvorni_sadrzaj>
    <derivirana_varijabla naziv="DomainObject.Predmet.ProtustrankaFormated_1">  ZLATNA MAKARSKA jednostavno društvo s ograničenom odgovornošću za ugostiteljstvo i turizam</derivirana_varijabla>
  </DomainObject.Predmet.ProtustrankaFormated>
  <DomainObject.Predmet.ProtustrankaFormatedOIB>
    <izvorni_sadrzaj>  ZLATNA MAKARSKA jednostavno društvo s ograničenom odgovornošću za ugostiteljstvo i turizam, OIB 96962130214</izvorni_sadrzaj>
    <derivirana_varijabla naziv="DomainObject.Predmet.ProtustrankaFormatedOIB_1">  ZLATNA MAKARSKA jednostavno društvo s ograničenom odgovornošću za ugostiteljstvo i turizam, OIB 96962130214</derivirana_varijabla>
  </DomainObject.Predmet.ProtustrankaFormatedOIB>
  <DomainObject.Predmet.ProtustrankaFormatedWithAdress>
    <izvorni_sadrzaj> ZLATNA MAKARSKA jednostavno društvo s ograničenom odgovornošću za ugostiteljstvo i turizam, Ante Starčevića 21, 21300 Makarska</izvorni_sadrzaj>
    <derivirana_varijabla naziv="DomainObject.Predmet.ProtustrankaFormatedWithAdress_1"> ZLATNA MAKARSKA jednostavno društvo s ograničenom odgovornošću za ugostiteljstvo i turizam, Ante Starčevića 21, 21300 Makarska</derivirana_varijabla>
  </DomainObject.Predmet.ProtustrankaFormatedWithAdress>
  <DomainObject.Predmet.ProtustrankaFormatedWithAdressOIB>
    <izvorni_sadrzaj> ZLATNA MAKARSKA jednostavno društvo s ograničenom odgovornošću za ugostiteljstvo i turizam, OIB 96962130214, Ante Starčevića 21, 21300 Makarska</izvorni_sadrzaj>
    <derivirana_varijabla naziv="DomainObject.Predmet.ProtustrankaFormatedWithAdressOIB_1"> ZLATNA MAKARSKA jednostavno društvo s ograničenom odgovornošću za ugostiteljstvo i turizam, OIB 96962130214, Ante Starčevića 21, 21300 Makarska</derivirana_varijabla>
  </DomainObject.Predmet.ProtustrankaFormatedWithAdressOIB>
  <DomainObject.Predmet.ProtustrankaWithAdress>
    <izvorni_sadrzaj>ZLATNA MAKARSKA jednostavno društvo s ograničenom odgovornošću za ugostiteljstvo i turizam Ante Starčevića 21, 21300 Makarska</izvorni_sadrzaj>
    <derivirana_varijabla naziv="DomainObject.Predmet.ProtustrankaWithAdress_1">ZLATNA MAKARSKA jednostavno društvo s ograničenom odgovornošću za ugostiteljstvo i turizam Ante Starčevića 21, 21300 Makarska</derivirana_varijabla>
  </DomainObject.Predmet.ProtustrankaWithAdress>
  <DomainObject.Predmet.ProtustrankaWithAdressOIB>
    <izvorni_sadrzaj>ZLATNA MAKARSKA jednostavno društvo s ograničenom odgovornošću za ugostiteljstvo i turizam, OIB 96962130214, Ante Starčevića 21, 21300 Makarska</izvorni_sadrzaj>
    <derivirana_varijabla naziv="DomainObject.Predmet.ProtustrankaWithAdressOIB_1">ZLATNA MAKARSKA jednostavno društvo s ograničenom odgovornošću za ugostiteljstvo i turizam, OIB 96962130214, Ante Starčevića 21, 21300 Makarska</derivirana_varijabla>
  </DomainObject.Predmet.ProtustrankaWithAdressOIB>
  <DomainObject.Predmet.ProtustrankaNazivFormated>
    <izvorni_sadrzaj>ZLATNA MAKARSKA jednostavno društvo s ograničenom odgovornošću za ugostiteljstvo i turizam</izvorni_sadrzaj>
    <derivirana_varijabla naziv="DomainObject.Predmet.ProtustrankaNazivFormated_1">ZLATNA MAKARSKA jednostavno društvo s ograničenom odgovornošću za ugostiteljstvo i turizam</derivirana_varijabla>
  </DomainObject.Predmet.ProtustrankaNazivFormated>
  <DomainObject.Predmet.ProtustrankaNazivFormatedOIB>
    <izvorni_sadrzaj>ZLATNA MAKARSKA jednostavno društvo s ograničenom odgovornošću za ugostiteljstvo i turizam, OIB 96962130214</izvorni_sadrzaj>
    <derivirana_varijabla naziv="DomainObject.Predmet.ProtustrankaNazivFormatedOIB_1">ZLATNA MAKARSKA jednostavno društvo s ograničenom odgovornošću za ugostiteljstvo i turizam, OIB 96962130214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5505.21</izvorni_sadrzaj>
    <derivirana_varijabla naziv="DomainObject.Predmet.TrenutnaVrijednost_1">5505.21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ZLATNA MAKARSKA jednostavno društvo s ograničenom odgovornošću za ugostiteljstvo i turizam</item>
    </izvorni_sadrzaj>
    <derivirana_varijabla naziv="DomainObject.Predmet.ProtuStrankaListFormated_1">
      <item>ZLATNA MAKARSKA jednostavno društvo s ograničenom odgovornošću za ugostiteljstvo i turizam</item>
    </derivirana_varijabla>
  </DomainObject.Predmet.ProtuStrankaListFormated>
  <DomainObject.Predmet.ProtuStrankaListFormatedOIB>
    <izvorni_sadrzaj>
      <item>ZLATNA MAKARSKA jednostavno društvo s ograničenom odgovornošću za ugostiteljstvo i turizam, OIB 96962130214</item>
    </izvorni_sadrzaj>
    <derivirana_varijabla naziv="DomainObject.Predmet.ProtuStrankaListFormatedOIB_1">
      <item>ZLATNA MAKARSKA jednostavno društvo s ograničenom odgovornošću za ugostiteljstvo i turizam, OIB 96962130214</item>
    </derivirana_varijabla>
  </DomainObject.Predmet.ProtuStrankaListFormatedOIB>
  <DomainObject.Predmet.ProtuStrankaListFormatedWithAdress>
    <izvorni_sadrzaj>
      <item>ZLATNA MAKARSKA jednostavno društvo s ograničenom odgovornošću za ugostiteljstvo i turizam, Ante Starčevića 21, 21300 Makarska</item>
    </izvorni_sadrzaj>
    <derivirana_varijabla naziv="DomainObject.Predmet.ProtuStrankaListFormatedWithAdress_1">
      <item>ZLATNA MAKARSKA jednostavno društvo s ograničenom odgovornošću za ugostiteljstvo i turizam, Ante Starčevića 21, 21300 Makarska</item>
    </derivirana_varijabla>
  </DomainObject.Predmet.ProtuStrankaListFormatedWithAdress>
  <DomainObject.Predmet.ProtuStrankaListFormatedWithAdressOIB>
    <izvorni_sadrzaj>
      <item>ZLATNA MAKARSKA jednostavno društvo s ograničenom odgovornošću za ugostiteljstvo i turizam, OIB 96962130214, Ante Starčevića 21, 21300 Makarska</item>
    </izvorni_sadrzaj>
    <derivirana_varijabla naziv="DomainObject.Predmet.ProtuStrankaListFormatedWithAdressOIB_1">
      <item>ZLATNA MAKARSKA jednostavno društvo s ograničenom odgovornošću za ugostiteljstvo i turizam, OIB 96962130214, Ante Starčevića 21, 21300 Makarska</item>
    </derivirana_varijabla>
  </DomainObject.Predmet.ProtuStrankaListFormatedWithAdressOIB>
  <DomainObject.Predmet.ProtuStrankaListNazivFormated>
    <izvorni_sadrzaj>
      <item>ZLATNA MAKARSKA jednostavno društvo s ograničenom odgovornošću za ugostiteljstvo i turizam</item>
    </izvorni_sadrzaj>
    <derivirana_varijabla naziv="DomainObject.Predmet.ProtuStrankaListNazivFormated_1">
      <item>ZLATNA MAKARSKA jednostavno društvo s ograničenom odgovornošću za ugostiteljstvo i turizam</item>
    </derivirana_varijabla>
  </DomainObject.Predmet.ProtuStrankaListNazivFormated>
  <DomainObject.Predmet.ProtuStrankaListNazivFormatedOIB>
    <izvorni_sadrzaj>
      <item>ZLATNA MAKARSKA jednostavno društvo s ograničenom odgovornošću za ugostiteljstvo i turizam, OIB 96962130214</item>
    </izvorni_sadrzaj>
    <derivirana_varijabla naziv="DomainObject.Predmet.ProtuStrankaListNazivFormatedOIB_1">
      <item>ZLATNA MAKARSKA jednostavno društvo s ograničenom odgovornošću za ugostiteljstvo i turizam, OIB 96962130214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ZLATNA MAKARSKA jednostavno društvo s ograničenom odgovornošću za ugostiteljstvo i turizam</izvorni_sadrzaj>
    <derivirana_varijabla naziv="DomainObject.Predmet.ProtustrankaIDrugi_1">ZLATNA MAKARSKA jednostavno društvo s ograničenom odgovornošću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ZLATNA MAKARSKA jednostavno društvo s ograničenom odgovornošću za ugostiteljstvo i turizam, OIB 96962130214, Ante Starčevića 21, 21300 Makarska</izvorni_sadrzaj>
    <derivirana_varijabla naziv="DomainObject.Predmet.ProtustrankaIDrugiAdressOIB_1">ZLATNA MAKARSKA jednostavno društvo s ograničenom odgovornošću za ugostiteljstvo i turizam, OIB 96962130214, Ante Starčevića 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ZLATNA MAKARSKA jednostavno društvo s ograničenom odgovornošću za ugostiteljstvo i turizam</item>
      <item>FINANCIJSKA AGENCIJA, RC SPLIT</item>
    </izvorni_sadrzaj>
    <derivirana_varijabla naziv="DomainObject.Predmet.SudioniciListNaziv_1">
      <item>ZLATNA MAKARSKA jednostavno društvo s ograničenom odgovornošću za ugostiteljstvo i turizam</item>
      <item>FINANCIJSKA AGENCIJA, RC SPLIT</item>
    </derivirana_varijabla>
  </DomainObject.Predmet.SudioniciListNaziv>
  <DomainObject.Predmet.SudioniciListAdressOIB>
    <izvorni_sadrzaj>
      <item>ZLATNA MAKARSKA jednostavno društvo s ograničenom odgovornošću za ugostiteljstvo i turizam, OIB 96962130214, Ante Starčevića 21,21300 Makarska</item>
      <item>FINANCIJSKA AGENCIJA, RC SPLIT, OIB 85821130368, Mažuranićevo šetalište 24 b,21000 Split</item>
    </izvorni_sadrzaj>
    <derivirana_varijabla naziv="DomainObject.Predmet.SudioniciListAdressOIB_1">
      <item>ZLATNA MAKARSKA jednostavno društvo s ograničenom odgovornošću za ugostiteljstvo i turizam, OIB 96962130214, Ante Starčevića 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96962130214</item>
    </izvorni_sadrzaj>
    <derivirana_varijabla naziv="DomainObject.Predmet.SudioniciListNazivOIB_1">
      <item>, OIB 85821130368</item>
      <item>, OIB 96962130214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1225</properties:Words>
  <properties:Characters>6853</properties:Characters>
  <properties:Lines>155</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2018-01-17T14:09:00Z</dcterms:created>
  <dc:creator>stanka grcic</dc:creator>
  <cp:lastModifiedBy>Katarina Franković</cp:lastModifiedBy>
  <cp:lastPrinted>2018-01-17T14:10:00Z</cp:lastPrinted>
  <dcterms:modified xmlns:xsi="http://www.w3.org/2001/XMLSchema-instance" xsi:type="dcterms:W3CDTF">2018-01-17T14:11:00Z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