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f37e" w14:paraId="6d9f37e" w:rsidRDefault="00DF1053" w:rsidP="001940FB" w:rsidR="00DF1053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DF1053" w:rsidR="001065A0" w:rsidRPr="00DF1053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683966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DF1053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F1053" w:rsidP="00AA6BCF" w:rsidR="00DF1053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F1053" w:rsidP="00DF1053" w:rsidR="00DF105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DF1053" w:rsidP="00DF1053" w:rsidR="00DF105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DF1053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DF1053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DF1053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 w:rsidRPr="00DF1053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664C55">
        <w:rPr>
          <w:rFonts w:cs="Calibri" w:hAnsi="Calibri" w:ascii="Calibri"/>
        </w:rPr>
        <w:t>LOVIĆ IVANKA</w:t>
      </w:r>
      <w:r w:rsidR="00810915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BD4135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DF1053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664C55" w:rsidRPr="00664C55">
        <w:rPr>
          <w:rFonts w:cs="Calibri" w:hAnsi="Calibri" w:ascii="Calibri"/>
        </w:rPr>
        <w:t>488.244,05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BD4135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664C55" w:rsidRPr="00664C55">
        <w:rPr>
          <w:rFonts w:cs="Calibri" w:hAnsi="Calibri" w:ascii="Calibri"/>
        </w:rPr>
        <w:t>446.644,05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664C55" w:rsidRPr="00664C55">
        <w:rPr>
          <w:rFonts w:cs="Calibri" w:hAnsi="Calibri" w:ascii="Calibri"/>
        </w:rPr>
        <w:t xml:space="preserve">41.600,00 </w:t>
      </w:r>
      <w:r w:rsidR="00810915" w:rsidRPr="00810915">
        <w:rPr>
          <w:rFonts w:cs="Calibri" w:hAnsi="Calibri" w:ascii="Calibri"/>
        </w:rPr>
        <w:t>kn</w:t>
      </w:r>
      <w:r w:rsidR="00810915" w:rsidRPr="00B37D88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DF1053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B06DCA" w:rsidR="00810915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DF1053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DF1053" w:rsidRPr="00DF1053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DF1053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B37D88" w:rsidP="00B06DCA" w:rsidR="00B37D88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DF1053" w:rsidP="00B06DCA" w:rsidR="00DF1053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64C55" w:rsidP="00664C55" w:rsidR="00664C55" w:rsidRPr="00664C55">
            <w:pPr>
              <w:pStyle w:val="Srednjareetka21"/>
              <w:rPr>
                <w:rFonts w:cs="Calibri"/>
                <w:sz w:val="24"/>
                <w:szCs w:val="24"/>
              </w:rPr>
            </w:pPr>
            <w:r w:rsidRPr="00664C55">
              <w:rPr>
                <w:rFonts w:cs="Calibri"/>
                <w:sz w:val="24"/>
                <w:szCs w:val="24"/>
              </w:rPr>
              <w:t>LOVIĆ IVANKA</w:t>
            </w:r>
            <w:r>
              <w:rPr>
                <w:rFonts w:cs="Calibri"/>
                <w:sz w:val="24"/>
                <w:szCs w:val="24"/>
              </w:rPr>
              <w:t xml:space="preserve">, </w:t>
            </w:r>
            <w:r w:rsidRPr="00664C55">
              <w:rPr>
                <w:rFonts w:cs="Calibri"/>
                <w:sz w:val="24"/>
                <w:szCs w:val="24"/>
              </w:rPr>
              <w:t xml:space="preserve"> Iločka 6, Split</w:t>
            </w:r>
          </w:p>
          <w:p w:rsidRDefault="003A588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hAnsi="Calibri" w:ascii="Calibri"/>
              </w:rPr>
              <w:t xml:space="preserve"> OIB: </w:t>
            </w:r>
            <w:r w:rsidR="00664C55" w:rsidRPr="00664C55">
              <w:rPr>
                <w:rFonts w:cs="Calibri" w:hAnsi="Calibri" w:ascii="Calibri"/>
              </w:rPr>
              <w:t>29674813184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64C55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664C55">
              <w:rPr>
                <w:rFonts w:cs="Calibri" w:hAnsi="Calibri" w:ascii="Calibri"/>
              </w:rPr>
              <w:t>Ugovor o štednom depozitu broj 81-70-15051-5 i 81-70-15056-6 i knjigovodstvena kartica članskog depozita,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64C5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64C55">
              <w:rPr>
                <w:rFonts w:cs="Calibri" w:hAnsi="Calibri" w:ascii="Calibri"/>
              </w:rPr>
              <w:t>488.244,05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64C55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64C55">
              <w:rPr>
                <w:rFonts w:cs="Calibri" w:hAnsi="Calibri" w:ascii="Calibri"/>
              </w:rPr>
              <w:t>446.644,05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64C55" w:rsidP="00810915" w:rsidR="00810915" w:rsidRPr="00810915">
            <w:pPr>
              <w:spacing w:after="0"/>
              <w:jc w:val="center"/>
              <w:rPr>
                <w:rFonts w:cs="Calibri" w:hAnsi="Calibri" w:ascii="Calibri"/>
              </w:rPr>
            </w:pPr>
            <w:r w:rsidRPr="00664C55">
              <w:rPr>
                <w:rFonts w:cs="Calibri" w:hAnsi="Calibri" w:ascii="Calibri"/>
              </w:rPr>
              <w:t>41.600,00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F1053" w:rsidP="00DF1053" w:rsidR="00DF105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47559" w:rsidP="00EF23D4" w:rsidR="00EF23D4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3D4" w:rsidP="00EF23D4" w:rsidR="00EF23D4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F23D4" w:rsidP="00EF23D4" w:rsidR="00EF23D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EF23D4" w:rsidP="00EF23D4" w:rsidR="00EF23D4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B0B" w:rsidR="004E4B0B">
      <w:pPr>
        <w:spacing w:after="0"/>
      </w:pPr>
      <w:r>
        <w:separator/>
      </w:r>
    </w:p>
  </w:endnote>
  <w:endnote w:id="0" w:type="continuationSeparator">
    <w:p w:rsidRDefault="004E4B0B" w:rsidR="004E4B0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20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B0B" w:rsidR="004E4B0B">
      <w:pPr>
        <w:spacing w:after="0"/>
      </w:pPr>
      <w:r>
        <w:separator/>
      </w:r>
    </w:p>
  </w:footnote>
  <w:footnote w:id="0" w:type="continuationSeparator">
    <w:p w:rsidRDefault="004E4B0B" w:rsidR="004E4B0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20F8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3F24A73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47559"/>
    <w:rsid w:val="00052D79"/>
    <w:rsid w:val="000601FF"/>
    <w:rsid w:val="000605D1"/>
    <w:rsid w:val="0007025B"/>
    <w:rsid w:val="00070538"/>
    <w:rsid w:val="000709A0"/>
    <w:rsid w:val="000709C6"/>
    <w:rsid w:val="0007722B"/>
    <w:rsid w:val="000910F0"/>
    <w:rsid w:val="000912CE"/>
    <w:rsid w:val="00095399"/>
    <w:rsid w:val="00097F6D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079D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E764B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58CA"/>
    <w:rsid w:val="003762C2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97BE6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B0B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19CA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4C55"/>
    <w:rsid w:val="006657E4"/>
    <w:rsid w:val="00667E18"/>
    <w:rsid w:val="00667F8C"/>
    <w:rsid w:val="00672F9B"/>
    <w:rsid w:val="006748E8"/>
    <w:rsid w:val="00675461"/>
    <w:rsid w:val="006761BC"/>
    <w:rsid w:val="00683318"/>
    <w:rsid w:val="00683966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20F8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0915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1533A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7D8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135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1053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1F3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23D4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D20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0F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0F8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0F8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0F8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D20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0F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0F8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0F8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0F8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E0D6EC-6C4F-450A-98C3-5A0815CBB9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1444</properties:Characters>
  <properties:Lines>72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2018-08-23T10:42:00Z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St-651/2017-210 / Podnesak - Podnesak (-210.docx)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