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9b8dd2" w14:paraId="79b8dd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8A088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AD0098">
              <w:t>497</w:t>
            </w:r>
            <w:r w:rsidR="008A088C">
              <w:t>/17-4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AD0098" w:rsidRPr="00AD0098">
        <w:rPr>
          <w:rFonts w:hAnsi="Times New Roman" w:ascii="Times New Roman"/>
          <w:sz w:val="24"/>
          <w:szCs w:val="24"/>
        </w:rPr>
        <w:t>LIGHT SHOP j.d.o.o. Križevci, Trg J. J. Strossmayera 27, OIB: 08794653211</w:t>
      </w:r>
      <w:r w:rsidR="008A088C">
        <w:rPr>
          <w:rFonts w:hAnsi="Times New Roman" w:ascii="Times New Roman"/>
          <w:sz w:val="24"/>
          <w:szCs w:val="24"/>
        </w:rPr>
        <w:t>, dana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 w:rsidRPr="00800E29">
        <w:rPr>
          <w:rFonts w:hAnsi="Times New Roman" w:ascii="Times New Roman"/>
          <w:sz w:val="24"/>
          <w:szCs w:val="24"/>
        </w:rPr>
        <w:t xml:space="preserve"> 2017.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484C98" w:rsidRPr="00484C98">
        <w:rPr>
          <w:rFonts w:hAnsi="Times New Roman" w:ascii="Times New Roman"/>
          <w:sz w:val="24"/>
          <w:szCs w:val="24"/>
        </w:rPr>
        <w:t>LIGHT SHOP j.d.o.o. Križevci, Trg J. J. Strossmayera 27, OIB: 08794653211</w:t>
      </w:r>
      <w:r w:rsidR="008A088C">
        <w:rPr>
          <w:rFonts w:hAnsi="Times New Roman" w:ascii="Times New Roman"/>
          <w:sz w:val="24"/>
          <w:szCs w:val="24"/>
        </w:rPr>
        <w:t>, s danom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 w:rsidRPr="00800E29">
        <w:rPr>
          <w:rFonts w:hAnsi="Times New Roman" w:ascii="Times New Roman"/>
          <w:sz w:val="24"/>
          <w:szCs w:val="24"/>
        </w:rPr>
        <w:t xml:space="preserve"> 2017.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484C98">
        <w:rPr>
          <w:rFonts w:hAnsi="Times New Roman" w:ascii="Times New Roman"/>
          <w:sz w:val="24"/>
          <w:szCs w:val="24"/>
        </w:rPr>
        <w:t>Jasna Hromadko, OIB: 22088644509, Zelengorska br. 1, Zagreb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484C98" w:rsidRPr="00484C98">
        <w:rPr>
          <w:rFonts w:hAnsi="Times New Roman" w:ascii="Times New Roman"/>
          <w:sz w:val="24"/>
          <w:szCs w:val="24"/>
        </w:rPr>
        <w:t>LIGHT SHOP j.d.o.o. Križevci, Trg J. J. Strossmayera 27, OIB: 08794653211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484C98" w:rsidRPr="00484C98">
        <w:rPr>
          <w:rFonts w:hAnsi="Times New Roman" w:ascii="Times New Roman"/>
          <w:sz w:val="24"/>
          <w:szCs w:val="24"/>
        </w:rPr>
        <w:t>LIGHT SHOP j.d.o.o. Križevci, Trg J. J. Strossmayera 27, OIB: 08794653211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484C98">
        <w:rPr>
          <w:rFonts w:hAnsi="Times New Roman" w:ascii="Times New Roman"/>
          <w:sz w:val="24"/>
          <w:szCs w:val="24"/>
        </w:rPr>
        <w:t>Varaždin je dana 26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rujna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</w:t>
      </w:r>
      <w:r w:rsidRPr="00800E29">
        <w:rPr>
          <w:rFonts w:hAnsi="Times New Roman" w:ascii="Times New Roman"/>
          <w:sz w:val="24"/>
          <w:szCs w:val="24"/>
        </w:rPr>
        <w:lastRenderedPageBreak/>
        <w:t>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2017.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484C98" w:rsidRPr="00484C98">
        <w:rPr>
          <w:rFonts w:hAnsi="Times New Roman" w:ascii="Times New Roman"/>
          <w:sz w:val="24"/>
          <w:szCs w:val="24"/>
        </w:rPr>
        <w:t xml:space="preserve">LIGHT SHOP j.d.o.o. Križevci, Trg J. J. Strossmayera 27,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484C98" w:rsidRPr="00484C98">
        <w:rPr>
          <w:rFonts w:hAnsi="Times New Roman" w:ascii="Times New Roman"/>
          <w:sz w:val="24"/>
          <w:szCs w:val="24"/>
        </w:rPr>
        <w:t xml:space="preserve">Saša Krnjić iz Križevaca, Ulica Matije Gupca 19,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484C98">
        <w:rPr>
          <w:rFonts w:hAnsi="Times New Roman" w:ascii="Times New Roman"/>
          <w:sz w:val="24"/>
          <w:szCs w:val="24"/>
        </w:rPr>
        <w:t>Koprivnica, Ispostava Križevci, I. Z. Dijankovečkog 8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484C98">
        <w:rPr>
          <w:rFonts w:hAnsi="Times New Roman" w:ascii="Times New Roman"/>
          <w:sz w:val="24"/>
          <w:szCs w:val="24"/>
        </w:rPr>
        <w:t>Jasna Hromadko, Zelengorska br. 1, Zagreb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EDA" w:rsidP="00501147" w:rsidR="00884EDA">
      <w:pPr>
        <w:spacing w:lineRule="auto" w:line="240" w:after="0"/>
      </w:pPr>
      <w:r>
        <w:separator/>
      </w:r>
    </w:p>
  </w:endnote>
  <w:endnote w:id="0" w:type="continuationSeparator">
    <w:p w:rsidRDefault="00884EDA" w:rsidP="00501147" w:rsidR="00884E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EDA" w:rsidP="00501147" w:rsidR="00884EDA">
      <w:pPr>
        <w:spacing w:lineRule="auto" w:line="240" w:after="0"/>
      </w:pPr>
      <w:r>
        <w:separator/>
      </w:r>
    </w:p>
  </w:footnote>
  <w:footnote w:id="0" w:type="continuationSeparator">
    <w:p w:rsidRDefault="00884EDA" w:rsidP="00501147" w:rsidR="00884E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50224">
      <w:rPr>
        <w:rFonts w:hAnsi="Times New Roman" w:ascii="Times New Roman"/>
        <w:noProof/>
        <w:sz w:val="24"/>
        <w:szCs w:val="24"/>
      </w:rPr>
      <w:t>Poslovni broj: 9 St-497/17-4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5022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971D6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50224"/>
    <w:rsid w:val="005E1D89"/>
    <w:rsid w:val="005F633B"/>
    <w:rsid w:val="00645147"/>
    <w:rsid w:val="00685195"/>
    <w:rsid w:val="00741600"/>
    <w:rsid w:val="00757A30"/>
    <w:rsid w:val="007802E2"/>
    <w:rsid w:val="0078776D"/>
    <w:rsid w:val="007A409A"/>
    <w:rsid w:val="00800E29"/>
    <w:rsid w:val="008659E3"/>
    <w:rsid w:val="00884EDA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2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2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2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2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2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2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2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2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St-497/2017</izvorni_sadrzaj>
    <derivirana_varijabla naziv="DomainObject.Predmet.OznakaBroj_1">St-497/2017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LIGHT SHOP jednostavno društvo s ograničenom odgovornošću za usluge, trgovinu i proizvodnju zastupanog po punomoćniku Saša Krnjić</izvorni_sadrzaj>
    <derivirana_varijabla naziv="DomainObject.Predmet.ProtustrankaFormated_1">  LIGHT SHOP jednostavno društvo s ograničenom odgovornošću za usluge, trgovinu i proizvodnju zastupanog po punomoćniku Saša Krnjić</derivirana_varijabla>
  </DomainObject.Predmet.ProtustrankaFormated>
  <DomainObject.Predmet.ProtustrankaFormatedOIB>
    <izvorni_sadrzaj>  LIGHT SHOP jednostavno društvo s ograničenom odgovornošću za usluge, trgovinu i proizvodnju, OIB 08794653211 zastupanog po punomoćniku Saša Krnjić</izvorni_sadrzaj>
    <derivirana_varijabla naziv="DomainObject.Predmet.ProtustrankaFormatedOIB_1">  LIGHT SHOP jednostavno društvo s ograničenom odgovornošću za usluge, trgovinu i proizvodnju, OIB 08794653211 zastupanog po punomoćniku Saša Krnjić</derivirana_varijabla>
  </DomainObject.Predmet.ProtustrankaFormatedOIB>
  <DomainObject.Predmet.ProtustrankaFormatedWithAdress>
    <izvorni_sadrzaj> LIGHT SHOP jednostavno društvo s ograničenom odgovornošću za usluge, trgovinu i proizvodnju, Trg J.J. Strossmayera 27, 48260 Križevci zastupanog po punomoćniku Saša Krnjić</izvorni_sadrzaj>
    <derivirana_varijabla naziv="DomainObject.Predmet.ProtustrankaFormatedWithAdress_1"> LIGHT SHOP jednostavno društvo s ograničenom odgovornošću za usluge, trgovinu i proizvodnju, Trg J.J. Strossmayera 27, 48260 Križevci zastupanog po punomoćniku Saša Krnjić</derivirana_varijabla>
  </DomainObject.Predmet.ProtustrankaFormatedWithAdress>
  <DomainObject.Predmet.ProtustrankaFormatedWithAdressOIB>
    <izvorni_sadrzaj> LIGHT SHOP jednostavno društvo s ograničenom odgovornošću za usluge, trgovinu i proizvodnju, OIB 08794653211, Trg J.J. Strossmayera 27, 48260 Križevci zastupanog po punomoćniku Saša Krnjić</izvorni_sadrzaj>
    <derivirana_varijabla naziv="DomainObject.Predmet.ProtustrankaFormatedWithAdressOIB_1"> LIGHT SHOP jednostavno društvo s ograničenom odgovornošću za usluge, trgovinu i proizvodnju, OIB 08794653211, Trg J.J. Strossmayera 27, 48260 Križevci zastupanog po punomoćniku Saša Krnjić</derivirana_varijabla>
  </DomainObject.Predmet.ProtustrankaFormatedWithAdressOIB>
  <DomainObject.Predmet.ProtustrankaWithAdress>
    <izvorni_sadrzaj>LIGHT SHOP jednostavno društvo s ograničenom odgovornošću za usluge, trgovinu i proizvodnju Trg J.J. Strossmayera 27, 48260 Križevci</izvorni_sadrzaj>
    <derivirana_varijabla naziv="DomainObject.Predmet.ProtustrankaWithAdress_1">LIGHT SHOP jednostavno društvo s ograničenom odgovornošću za usluge, trgovinu i proizvodnju Trg J.J. Strossmayera 27, 48260 Križevci</derivirana_varijabla>
  </DomainObject.Predmet.ProtustrankaWithAdress>
  <DomainObject.Predmet.ProtustrankaWithAdressOIB>
    <izvorni_sadrzaj>LIGHT SHOP jednostavno društvo s ograničenom odgovornošću za usluge, trgovinu i proizvodnju, OIB 08794653211, Trg J.J. Strossmayera 27, 48260 Križevci</izvorni_sadrzaj>
    <derivirana_varijabla naziv="DomainObject.Predmet.ProtustrankaWithAdressOIB_1">LIGHT SHOP jednostavno društvo s ograničenom odgovornošću za usluge, trgovinu i proizvodnju, OIB 08794653211, Trg J.J. Strossmayera 27, 48260 Križevci</derivirana_varijabla>
  </DomainObject.Predmet.ProtustrankaWithAdressOIB>
  <DomainObject.Predmet.ProtustrankaNazivFormated>
    <izvorni_sadrzaj>LIGHT SHOP jednostavno društvo s ograničenom odgovornošću za usluge, trgovinu i proizvodnju</izvorni_sadrzaj>
    <derivirana_varijabla naziv="DomainObject.Predmet.ProtustrankaNazivFormated_1">LIGHT SHOP jednostavno društvo s ograničenom odgovornošću za usluge, trgovinu i proizvodnju</derivirana_varijabla>
  </DomainObject.Predmet.ProtustrankaNazivFormated>
  <DomainObject.Predmet.ProtustrankaNazivFormatedOIB>
    <izvorni_sadrzaj>LIGHT SHOP jednostavno društvo s ograničenom odgovornošću za usluge, trgovinu i proizvodnju, OIB 08794653211</izvorni_sadrzaj>
    <derivirana_varijabla naziv="DomainObject.Predmet.ProtustrankaNazivFormatedOIB_1">LIGHT SHOP jednostavno društvo s ograničenom odgovornošću za usluge, trgovinu i proizvodnju, OIB 08794653211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18098.26</izvorni_sadrzaj>
    <derivirana_varijabla naziv="DomainObject.Predmet.TrenutnaVrijednost_1">18098.26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LIGHT SHOP jednostavno društvo s ograničenom odgovornošću za usluge, trgovinu i proizvodnju zastupanog po punomoćniku Saša Krnjić</item>
    </izvorni_sadrzaj>
    <derivirana_varijabla naziv="DomainObject.Predmet.ProtuStrankaListFormated_1">
      <item>LIGHT SHOP jednostavno društvo s ograničenom odgovornošću za usluge, trgovinu i proizvodnju zastupanog po punomoćniku Saša Krnjić</item>
    </derivirana_varijabla>
  </DomainObject.Predmet.ProtuStrankaListFormated>
  <DomainObject.Predmet.ProtuStrankaListFormatedOIB>
    <izvorni_sadrzaj>
      <item>LIGHT SHOP jednostavno društvo s ograničenom odgovornošću za usluge, trgovinu i proizvodnju, OIB 08794653211 zastupanog po punomoćniku Saša Krnjić</item>
    </izvorni_sadrzaj>
    <derivirana_varijabla naziv="DomainObject.Predmet.ProtuStrankaListFormatedOIB_1">
      <item>LIGHT SHOP jednostavno društvo s ograničenom odgovornošću za usluge, trgovinu i proizvodnju, OIB 08794653211 zastupanog po punomoćniku Saša Krnjić</item>
    </derivirana_varijabla>
  </DomainObject.Predmet.ProtuStrankaListFormatedOIB>
  <DomainObject.Predmet.ProtuStrankaListFormatedWithAdress>
    <izvorni_sadrzaj>
      <item>LIGHT SHOP jednostavno društvo s ograničenom odgovornošću za usluge, trgovinu i proizvodnju, Trg J.J. Strossmayera 27, 48260 Križevci zastupanog po punomoćniku Saša Krnjić</item>
    </izvorni_sadrzaj>
    <derivirana_varijabla naziv="DomainObject.Predmet.ProtuStrankaListFormatedWithAdress_1">
      <item>LIGHT SHOP jednostavno društvo s ograničenom odgovornošću za usluge, trgovinu i proizvodnju, Trg J.J. Strossmayera 27, 48260 Križevci zastupanog po punomoćniku Saša Krnjić</item>
    </derivirana_varijabla>
  </DomainObject.Predmet.ProtuStrankaListFormatedWithAdress>
  <DomainObject.Predmet.ProtuStrankaListFormatedWithAdressOIB>
    <izvorni_sadrzaj>
      <item>LIGHT SHOP jednostavno društvo s ograničenom odgovornošću za usluge, trgovinu i proizvodnju, OIB 08794653211, Trg J.J. Strossmayera 27, 48260 Križevci zastupanog po punomoćniku Saša Krnjić</item>
    </izvorni_sadrzaj>
    <derivirana_varijabla naziv="DomainObject.Predmet.ProtuStrankaListFormatedWithAdressOIB_1">
      <item>LIGHT SHOP jednostavno društvo s ograničenom odgovornošću za usluge, trgovinu i proizvodnju, OIB 08794653211, Trg J.J. Strossmayera 27, 48260 Križevci zastupanog po punomoćniku Saša Krnjić</item>
    </derivirana_varijabla>
  </DomainObject.Predmet.ProtuStrankaListFormatedWithAdressOIB>
  <DomainObject.Predmet.ProtuStrankaListNazivFormated>
    <izvorni_sadrzaj>
      <item>LIGHT SHOP jednostavno društvo s ograničenom odgovornošću za usluge, trgovinu i proizvodnju</item>
    </izvorni_sadrzaj>
    <derivirana_varijabla naziv="DomainObject.Predmet.ProtuStrankaListNazivFormated_1">
      <item>LIGHT SHOP jednostavno društvo s ograničenom odgovornošću za usluge, trgovinu i proizvodnju</item>
    </derivirana_varijabla>
  </DomainObject.Predmet.ProtuStrankaListNazivFormated>
  <DomainObject.Predmet.ProtuStrankaListNazivFormatedOIB>
    <izvorni_sadrzaj>
      <item>LIGHT SHOP jednostavno društvo s ograničenom odgovornošću za usluge, trgovinu i proizvodnju, OIB 08794653211</item>
    </izvorni_sadrzaj>
    <derivirana_varijabla naziv="DomainObject.Predmet.ProtuStrankaListNazivFormatedOIB_1">
      <item>LIGHT SHOP jednostavno društvo s ograničenom odgovornošću za usluge, trgovinu i proizvodnju, OIB 08794653211</item>
    </derivirana_varijabla>
  </DomainObject.Predmet.ProtuStrankaListNazivFormatedOIB>
  <DomainObject.Predmet.OstaliListFormated>
    <izvorni_sadrzaj>
      <item>Sudski registar</item>
      <item>Saša Krnjić punomoćnik sudionika u postupku LIGHT SHOP jednostavno društvo s ograničenom odgovornošću za usluge, trgovinu i proizvodnju</item>
    </izvorni_sadrzaj>
    <derivirana_varijabla naziv="DomainObject.Predmet.OstaliListFormated_1">
      <item>Sudski registar</item>
      <item>Saša Krnjić punomoćnik sudionika u postupku LIGHT SHOP jednostavno društvo s ograničenom odgovornošću za usluge, trgovinu i proizvodnju</item>
    </derivirana_varijabla>
  </DomainObject.Predmet.OstaliListFormated>
  <DomainObject.Predmet.OstaliListFormatedOIB>
    <izvorni_sadrzaj>
      <item>Sudski registar</item>
      <item>Saša Krnjić, OIB 63498521306 punomoćnik sudionika u postupku LIGHT SHOP jednostavno društvo s ograničenom odgovornošću za usluge, trgovinu i proizvodnju</item>
    </izvorni_sadrzaj>
    <derivirana_varijabla naziv="DomainObject.Predmet.OstaliListFormatedOIB_1">
      <item>Sudski registar</item>
      <item>Saša Krnjić, OIB 63498521306 punomoćnik sudionika u postupku LIGHT SHOP jednostavno društvo s ograničenom odgovornošću za usluge, trgovinu i proizvodnju</item>
    </derivirana_varijabla>
  </DomainObject.Predmet.OstaliListFormatedOIB>
  <DomainObject.Predmet.OstaliListFormatedWithAdress>
    <izvorni_sadrzaj>
      <item>Sudski registar</item>
      <item>Saša Krnjić, Ulica Matije Gupca 19, 48260 Križevci punomoćnik sudionika u postupku LIGHT SHOP jednostavno društvo s ograničenom odgovornošću za usluge, trgovinu i proizvodnju</item>
    </izvorni_sadrzaj>
    <derivirana_varijabla naziv="DomainObject.Predmet.OstaliListFormatedWithAdress_1">
      <item>Sudski registar</item>
      <item>Saša Krnjić, Ulica Matije Gupca 19, 48260 Križevci punomoćnik sudionika u postupku LIGHT SHOP jednostavno društvo s ograničenom odgovornošću za usluge, trgovinu i proizvodnju</item>
    </derivirana_varijabla>
  </DomainObject.Predmet.OstaliListFormatedWithAdress>
  <DomainObject.Predmet.OstaliListFormatedWithAdressOIB>
    <izvorni_sadrzaj>
      <item>Sudski registar</item>
      <item>Saša Krnjić, OIB 63498521306, Ulica Matije Gupca 19, 48260 Križevci punomoćnik sudionika u postupku LIGHT SHOP jednostavno društvo s ograničenom odgovornošću za usluge, trgovinu i proizvodnju</item>
    </izvorni_sadrzaj>
    <derivirana_varijabla naziv="DomainObject.Predmet.OstaliListFormatedWithAdressOIB_1">
      <item>Sudski registar</item>
      <item>Saša Krnjić, OIB 63498521306, Ulica Matije Gupca 19, 48260 Križevci punomoćnik sudionika u postupku LIGHT SHOP jednostavno društvo s ograničenom odgovornošću za usluge, trgovinu i proizvodnju</item>
    </derivirana_varijabla>
  </DomainObject.Predmet.OstaliListFormatedWithAdressOIB>
  <DomainObject.Predmet.OstaliListNazivFormated>
    <izvorni_sadrzaj>
      <item>Sudski registar</item>
      <item>Saša Krnjić</item>
    </izvorni_sadrzaj>
    <derivirana_varijabla naziv="DomainObject.Predmet.OstaliListNazivFormated_1">
      <item>Sudski registar</item>
      <item>Saša Krnjić</item>
    </derivirana_varijabla>
  </DomainObject.Predmet.OstaliListNazivFormated>
  <DomainObject.Predmet.OstaliListNazivFormatedOIB>
    <izvorni_sadrzaj>
      <item>Sudski registar</item>
      <item>Saša Krnjić, OIB 63498521306</item>
    </izvorni_sadrzaj>
    <derivirana_varijabla naziv="DomainObject.Predmet.OstaliListNazivFormatedOIB_1">
      <item>Sudski registar</item>
      <item>Saša Krnjić, OIB 63498521306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LIGHT SHOP jednostavno društvo s ograničenom odgovornošću za usluge, trgovinu i proizvodnju</izvorni_sadrzaj>
    <derivirana_varijabla naziv="DomainObject.Predmet.ProtustrankaIDrugi_1">LIGHT SHOP jednostavno društvo s ograničenom odgovornošću za usluge,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LIGHT SHOP jednostavno društvo s ograničenom odgovornošću za usluge, trgovinu i proizvodnju, OIB 08794653211, Trg J.J. Strossmayera 27, 48260 Križevci</izvorni_sadrzaj>
    <derivirana_varijabla naziv="DomainObject.Predmet.ProtustrankaIDrugiAdressOIB_1">LIGHT SHOP jednostavno društvo s ograničenom odgovornošću za usluge, trgovinu i proizvodnju, OIB 08794653211, Trg J.J. Strossmayera 27,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LIGHT SHOP jednostavno društvo s ograničenom odgovornošću za usluge, trgovinu i proizvodnju</item>
      <item>Sudski registar</item>
      <item>Saša Krnjić</item>
    </izvorni_sadrzaj>
    <derivirana_varijabla naziv="DomainObject.Predmet.SudioniciListNaziv_1">
      <item>Financijska agencija</item>
      <item>LIGHT SHOP jednostavno društvo s ograničenom odgovornošću za usluge, trgovinu i proizvodnju</item>
      <item>Sudski registar</item>
      <item>Saša Krnjić</item>
    </derivirana_varijabla>
  </DomainObject.Predmet.SudioniciListNaziv>
  <DomainObject.Predmet.SudioniciListAdressOIB>
    <izvorni_sadrzaj>
      <item>Financijska agencija, OIB 85821130368, Ulica grada Vukovara 70,10000 Zagreb</item>
      <item>LIGHT SHOP jednostavno društvo s ograničenom odgovornošću za usluge, trgovinu i proizvodnju, OIB 08794653211, Trg J.J. Strossmayera 27,48260 Križevci</item>
      <item>Sudski registar</item>
      <item>Saša Krnjić, OIB 63498521306, Ulica Matije Gupca 19,48260 Križevci</item>
    </izvorni_sadrzaj>
    <derivirana_varijabla naziv="DomainObject.Predmet.SudioniciListAdressOIB_1">
      <item>Financijska agencija, OIB 85821130368, Ulica grada Vukovara 70,10000 Zagreb</item>
      <item>LIGHT SHOP jednostavno društvo s ograničenom odgovornošću za usluge, trgovinu i proizvodnju, OIB 08794653211, Trg J.J. Strossmayera 27,48260 Križevci</item>
      <item>Sudski registar</item>
      <item>Saša Krnjić, OIB 63498521306, Ulica Matije Gupca 19,48260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08794653211</item>
      <item>, OIB null</item>
      <item>, OIB 63498521306</item>
    </izvorni_sadrzaj>
    <derivirana_varijabla naziv="DomainObject.Predmet.SudioniciListNazivOIB_1">
      <item>, OIB 85821130368</item>
      <item>, OIB 08794653211</item>
      <item>, OIB null</item>
      <item>, OIB 63498521306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85DF6-C38B-4CC1-A93B-5044C236DC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2984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2017-12-01T08:25:00Z</dcterms:created>
  <dc:creator>Mirjana Mlinarić</dc:creator>
  <cp:lastModifiedBy>Marko Makaj</cp:lastModifiedBy>
  <cp:lastPrinted>2017-12-01T08:25:00Z</cp:lastPrinted>
  <dcterms:modified xmlns:xsi="http://www.w3.org/2001/XMLSchema-instance" xsi:type="dcterms:W3CDTF">2017-12-01T08:26:00Z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