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cd4c" w14:paraId="798cd4c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45119E" w:rsidRPr="0045119E">
        <w:t>ALT d.o.o., OIB: 96872069920, Split, Biogradska 6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77A61">
        <w:t>16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45119E" w:rsidRPr="0045119E">
        <w:t>ALT d.o.o., OIB: 96872069920, Split, Biogradska 6</w:t>
      </w:r>
      <w:r w:rsidR="006B3ED2">
        <w:t xml:space="preserve">, </w:t>
      </w:r>
      <w:r>
        <w:t xml:space="preserve">na dan </w:t>
      </w:r>
      <w:r w:rsidR="000D0568">
        <w:t>1. rujna</w:t>
      </w:r>
      <w:r>
        <w:t xml:space="preserve"> 2015. godine u </w:t>
      </w:r>
      <w:r w:rsidR="008A558F" w:rsidRPr="008A558F">
        <w:t>Očevidniku redoslijeda osnova za plaćanje ima evidentirane neizvršene osnove za plaćanje</w:t>
      </w:r>
      <w:r w:rsidR="008958FF">
        <w:t xml:space="preserve"> u neprekinutom razdoblju od 1</w:t>
      </w:r>
      <w:r w:rsidR="0045119E">
        <w:t>518</w:t>
      </w:r>
      <w:r w:rsidR="008A558F" w:rsidRPr="008A558F">
        <w:t xml:space="preserve"> dana, u ukupnom iznosu od </w:t>
      </w:r>
      <w:r w:rsidR="0045119E">
        <w:t xml:space="preserve">66.241,33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C77A61">
        <w:t>6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D0568">
      <w:t>15</w:t>
    </w:r>
    <w:r w:rsidR="0045119E">
      <w:t>63</w:t>
    </w:r>
    <w:r w:rsidR="00C77A6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0568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3E09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119E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70902"/>
    <w:rsid w:val="00880CFE"/>
    <w:rsid w:val="00882FD1"/>
    <w:rsid w:val="008852C7"/>
    <w:rsid w:val="00890290"/>
    <w:rsid w:val="008958FF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3A78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20CD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St-1563/2015</izvorni_sadrzaj>
    <derivirana_varijabla naziv="DomainObject.Predmet.OznakaBroj_1">St-1563/2015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 društvo s ograničenom odgovornošću za izradu i plasman softwarea i trgovinu</izvorni_sadrzaj>
    <derivirana_varijabla naziv="DomainObject.Predmet.ProtustrankaFormated_1">  ALT društvo s ograničenom odgovornošću za izradu i plasman softwarea i trgovinu</derivirana_varijabla>
  </DomainObject.Predmet.ProtustrankaFormated>
  <DomainObject.Predmet.ProtustrankaFormatedOIB>
    <izvorni_sadrzaj>  ALT društvo s ograničenom odgovornošću za izradu i plasman softwarea i trgovinu, OIB 96872069920</izvorni_sadrzaj>
    <derivirana_varijabla naziv="DomainObject.Predmet.ProtustrankaFormatedOIB_1">  ALT društvo s ograničenom odgovornošću za izradu i plasman softwarea i trgovinu, OIB 96872069920</derivirana_varijabla>
  </DomainObject.Predmet.ProtustrankaFormatedOIB>
  <DomainObject.Predmet.ProtustrankaFormatedWithAdress>
    <izvorni_sadrzaj> ALT društvo s ograničenom odgovornošću za izradu i plasman softwarea i trgovinu, Biogradska 6, 21000 Split</izvorni_sadrzaj>
    <derivirana_varijabla naziv="DomainObject.Predmet.ProtustrankaFormatedWithAdress_1"> ALT društvo s ograničenom odgovornošću za izradu i plasman softwarea i trgovinu, Biogradska 6, 21000 Split</derivirana_varijabla>
  </DomainObject.Predmet.ProtustrankaFormatedWithAdress>
  <DomainObject.Predmet.ProtustrankaFormatedWithAdressOIB>
    <izvorni_sadrzaj> ALT društvo s ograničenom odgovornošću za izradu i plasman softwarea i trgovinu, OIB 96872069920, Biogradska 6, 21000 Split</izvorni_sadrzaj>
    <derivirana_varijabla naziv="DomainObject.Predmet.ProtustrankaFormatedWithAdressOIB_1"> ALT društvo s ograničenom odgovornošću za izradu i plasman softwarea i trgovinu, OIB 96872069920, Biogradska 6, 21000 Split</derivirana_varijabla>
  </DomainObject.Predmet.ProtustrankaFormatedWithAdressOIB>
  <DomainObject.Predmet.ProtustrankaWithAdress>
    <izvorni_sadrzaj>ALT društvo s ograničenom odgovornošću za izradu i plasman softwarea i trgovinu Biogradska 6, 21000 Split</izvorni_sadrzaj>
    <derivirana_varijabla naziv="DomainObject.Predmet.ProtustrankaWithAdress_1">ALT društvo s ograničenom odgovornošću za izradu i plasman softwarea i trgovinu Biogradska 6, 21000 Split</derivirana_varijabla>
  </DomainObject.Predmet.ProtustrankaWithAdress>
  <DomainObject.Predmet.ProtustrankaWithAdressOIB>
    <izvorni_sadrzaj>ALT društvo s ograničenom odgovornošću za izradu i plasman softwarea i trgovinu, OIB 96872069920, Biogradska 6, 21000 Split</izvorni_sadrzaj>
    <derivirana_varijabla naziv="DomainObject.Predmet.ProtustrankaWithAdressOIB_1">ALT društvo s ograničenom odgovornošću za izradu i plasman softwarea i trgovinu, OIB 96872069920, Biogradska 6, 21000 Split</derivirana_varijabla>
  </DomainObject.Predmet.ProtustrankaWithAdressOIB>
  <DomainObject.Predmet.ProtustrankaNazivFormated>
    <izvorni_sadrzaj>ALT društvo s ograničenom odgovornošću za izradu i plasman softwarea i trgovinu</izvorni_sadrzaj>
    <derivirana_varijabla naziv="DomainObject.Predmet.ProtustrankaNazivFormated_1">ALT društvo s ograničenom odgovornošću za izradu i plasman softwarea i trgovinu</derivirana_varijabla>
  </DomainObject.Predmet.ProtustrankaNazivFormated>
  <DomainObject.Predmet.ProtustrankaNazivFormatedOIB>
    <izvorni_sadrzaj>ALT društvo s ograničenom odgovornošću za izradu i plasman softwarea i trgovinu, OIB 96872069920</izvorni_sadrzaj>
    <derivirana_varijabla naziv="DomainObject.Predmet.ProtustrankaNazivFormatedOIB_1">ALT društvo s ograničenom odgovornošću za izradu i plasman softwarea i trgovinu, OIB 96872069920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66241.33</izvorni_sadrzaj>
    <derivirana_varijabla naziv="DomainObject.Predmet.TrenutnaVrijednost_1">66241.33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ALT društvo s ograničenom odgovornošću za izradu i plasman softwarea i trgovinu</item>
    </izvorni_sadrzaj>
    <derivirana_varijabla naziv="DomainObject.Predmet.ProtuStrankaListFormated_1">
      <item>ALT društvo s ograničenom odgovornošću za izradu i plasman softwarea i trgovinu</item>
    </derivirana_varijabla>
  </DomainObject.Predmet.ProtuStrankaListFormated>
  <DomainObject.Predmet.ProtuStrankaListFormatedOIB>
    <izvorni_sadrzaj>
      <item>ALT društvo s ograničenom odgovornošću za izradu i plasman softwarea i trgovinu, OIB 96872069920</item>
    </izvorni_sadrzaj>
    <derivirana_varijabla naziv="DomainObject.Predmet.ProtuStrankaListFormatedOIB_1">
      <item>ALT društvo s ograničenom odgovornošću za izradu i plasman softwarea i trgovinu, OIB 96872069920</item>
    </derivirana_varijabla>
  </DomainObject.Predmet.ProtuStrankaListFormatedOIB>
  <DomainObject.Predmet.ProtuStrankaListFormatedWithAdress>
    <izvorni_sadrzaj>
      <item>ALT društvo s ograničenom odgovornošću za izradu i plasman softwarea i trgovinu, Biogradska 6, 21000 Split</item>
    </izvorni_sadrzaj>
    <derivirana_varijabla naziv="DomainObject.Predmet.ProtuStrankaListFormatedWithAdress_1">
      <item>ALT društvo s ograničenom odgovornošću za izradu i plasman softwarea i trgovinu, Biogradska 6, 21000 Split</item>
    </derivirana_varijabla>
  </DomainObject.Predmet.ProtuStrankaListFormatedWithAdress>
  <DomainObject.Predmet.ProtuStrankaListFormatedWithAdressOIB>
    <izvorni_sadrzaj>
      <item>ALT društvo s ograničenom odgovornošću za izradu i plasman softwarea i trgovinu, OIB 96872069920, Biogradska 6, 21000 Split</item>
    </izvorni_sadrzaj>
    <derivirana_varijabla naziv="DomainObject.Predmet.ProtuStrankaListFormatedWithAdressOIB_1">
      <item>ALT društvo s ograničenom odgovornošću za izradu i plasman softwarea i trgovinu, OIB 96872069920, Biogradska 6, 21000 Split</item>
    </derivirana_varijabla>
  </DomainObject.Predmet.ProtuStrankaListFormatedWithAdressOIB>
  <DomainObject.Predmet.ProtuStrankaListNazivFormated>
    <izvorni_sadrzaj>
      <item>ALT društvo s ograničenom odgovornošću za izradu i plasman softwarea i trgovinu</item>
    </izvorni_sadrzaj>
    <derivirana_varijabla naziv="DomainObject.Predmet.ProtuStrankaListNazivFormated_1">
      <item>ALT društvo s ograničenom odgovornošću za izradu i plasman softwarea i trgovinu</item>
    </derivirana_varijabla>
  </DomainObject.Predmet.ProtuStrankaListNazivFormated>
  <DomainObject.Predmet.ProtuStrankaListNazivFormatedOIB>
    <izvorni_sadrzaj>
      <item>ALT društvo s ograničenom odgovornošću za izradu i plasman softwarea i trgovinu, OIB 96872069920</item>
    </izvorni_sadrzaj>
    <derivirana_varijabla naziv="DomainObject.Predmet.ProtuStrankaListNazivFormatedOIB_1">
      <item>ALT društvo s ograničenom odgovornošću za izradu i plasman softwarea i trgovinu, OIB 96872069920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ALT društvo s ograničenom odgovornošću za izradu i plasman softwarea i trgovinu</izvorni_sadrzaj>
    <derivirana_varijabla naziv="DomainObject.Predmet.ProtustrankaIDrugi_1">ALT društvo s ograničenom odgovornošću za izradu i plasman softwarea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ALT društvo s ograničenom odgovornošću za izradu i plasman softwarea i trgovinu, OIB 96872069920, Biogradska 6, 21000 Split</izvorni_sadrzaj>
    <derivirana_varijabla naziv="DomainObject.Predmet.ProtustrankaIDrugiAdressOIB_1">ALT društvo s ograničenom odgovornošću za izradu i plasman softwarea i trgovinu, OIB 96872069920, Biogradska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 društvo s ograničenom odgovornošću za izradu i plasman softwarea i trgovinu</item>
      <item>FINANCIJSKA AGENCIJA RC SPLIT</item>
    </izvorni_sadrzaj>
    <derivirana_varijabla naziv="DomainObject.Predmet.SudioniciListNaziv_1">
      <item>ALT društvo s ograničenom odgovornošću za izradu i plasman softwarea i trgovinu</item>
      <item>FINANCIJSKA AGENCIJA RC SPLIT</item>
    </derivirana_varijabla>
  </DomainObject.Predmet.SudioniciListNaziv>
  <DomainObject.Predmet.SudioniciListAdressOIB>
    <izvorni_sadrzaj>
      <item>ALT društvo s ograničenom odgovornošću za izradu i plasman softwarea i trgovinu, OIB 96872069920, Biogradska 6,21000 Split</item>
      <item>FINANCIJSKA AGENCIJA RC SPLIT, OIB 85821130368, Mažuranićevo šetalište 24b,21000 Split</item>
    </izvorni_sadrzaj>
    <derivirana_varijabla naziv="DomainObject.Predmet.SudioniciListAdressOIB_1">
      <item>ALT društvo s ograničenom odgovornošću za izradu i plasman softwarea i trgovinu, OIB 96872069920, Biogradska 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96872069920</item>
      <item>, OIB 85821130368</item>
    </izvorni_sadrzaj>
    <derivirana_varijabla naziv="DomainObject.Predmet.SudioniciListNazivOIB_1">
      <item>, OIB 96872069920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C01189-ADF8-4BD9-BADC-3A8A7F7B9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1793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2016-11-16T08:44:00Z</dcterms:created>
  <dc:creator>nmarkovic</dc:creator>
  <cp:lastModifiedBy>Ana Golub Gruić</cp:lastModifiedBy>
  <cp:lastPrinted>2016-11-16T08:44:00Z</cp:lastPrinted>
  <dcterms:modified xmlns:xsi="http://www.w3.org/2001/XMLSchema-instance" xsi:type="dcterms:W3CDTF">2016-11-16T09:18:00Z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