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CD12FB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CD12FB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872BD">
              <w:rPr>
                <w:noProof/>
              </w:rPr>
              <w:t>363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CD12FB">
              <w:rPr>
                <w:noProof/>
              </w:rPr>
              <w:t>10</w:t>
            </w:r>
          </w:p>
        </w:tc>
      </w:tr>
    </w:tbl>
    <w:p w:rsidRPr="00F10594" w:rsidR="007108CB" w:rsidP="00135B11" w:rsidRDefault="007108CB" w14:paraId="6829812" w14:textId="6829812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3872BD" w:rsidR="003872BD">
        <w:t xml:space="preserve">IMMOBILIARE DEL SOLE d.o.o., OIB: 98199414826, Split, </w:t>
      </w:r>
      <w:proofErr w:type="spellStart"/>
      <w:r w:rsidRPr="003872BD" w:rsidR="003872BD">
        <w:t>Rooseweltova</w:t>
      </w:r>
      <w:proofErr w:type="spellEnd"/>
      <w:r w:rsidRPr="003872BD" w:rsidR="003872BD">
        <w:t xml:space="preserve"> 47</w:t>
      </w:r>
      <w:r w:rsidR="001C6440">
        <w:t>,</w:t>
      </w:r>
      <w:r w:rsidR="00E25E3D">
        <w:t xml:space="preserve"> </w:t>
      </w:r>
      <w:r w:rsidR="003872BD">
        <w:t>1. listopada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3872BD" w:rsidR="003872BD">
        <w:t xml:space="preserve">IMMOBILIARE DEL SOLE d.o.o., OIB: 98199414826, Split, </w:t>
      </w:r>
      <w:proofErr w:type="spellStart"/>
      <w:r w:rsidRPr="003872BD" w:rsidR="003872BD">
        <w:t>Rooseweltova</w:t>
      </w:r>
      <w:proofErr w:type="spellEnd"/>
      <w:r w:rsidRPr="003872BD" w:rsidR="003872BD">
        <w:t xml:space="preserve"> 47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3872BD">
        <w:t>15</w:t>
      </w:r>
      <w:r w:rsidR="001C793D">
        <w:t>. kolovoza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3872BD">
        <w:t>4.750.675,76</w:t>
      </w:r>
      <w:r w:rsidR="001C793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3872BD">
        <w:t>1. listopada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3C6B94" w:rsidP="0094096C" w:rsidRDefault="007108CB">
      <w:pPr>
        <w:ind w:left="6372"/>
        <w:jc w:val="center"/>
      </w:pPr>
      <w:r>
        <w:t>Ana Golub Gruić</w:t>
      </w:r>
      <w:r w:rsidR="003C6B94">
        <w:t>, v.r.</w:t>
      </w:r>
    </w:p>
    <w:p w:rsidR="003C6B94" w:rsidP="008832A6" w:rsidRDefault="003C6B94">
      <w:pPr>
        <w:jc w:val="right"/>
      </w:pPr>
      <w:r>
        <w:t>za točnost otpravka – ovlašteni službenik</w:t>
      </w:r>
    </w:p>
    <w:p w:rsidR="003C6B94" w:rsidP="008832A6" w:rsidRDefault="003C6B94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135B11" w:rsidRDefault="00CA5C34">
      <w:pPr>
        <w:numPr>
          <w:ilvl w:val="12"/>
          <w:numId w:val="0"/>
        </w:numPr>
        <w:jc w:val="both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B15BF"/>
    <w:rsid w:val="001C2F44"/>
    <w:rsid w:val="001C6440"/>
    <w:rsid w:val="001C6751"/>
    <w:rsid w:val="001C793D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872BD"/>
    <w:rsid w:val="003A2635"/>
    <w:rsid w:val="003B4601"/>
    <w:rsid w:val="003C6B94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07C0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D12FB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87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St-363/2019-10</izvorni_sadrzaj>
    <derivirana_varijabla naziv="DomainObject.Oznaka_1">St-363/2019-10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St-363/2019</izvorni_sadrzaj>
    <derivirana_varijabla naziv="DomainObject.Predmet.OznakaBroj_1">St-363/2019</derivirana_varijabla>
  </DomainObject.Predmet.OznakaBroj>
  <DomainObject.Predmet.OznakaBrojOptuznogAkta>
    <izvorni_sadrzaj>04-06-19-3558</izvorni_sadrzaj>
    <derivirana_varijabla naziv="DomainObject.Predmet.OznakaBrojOptuznogAkta_1">04-06-19-3558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IMMOBILIARE DEL SOLE d.o.o. za poslovanje nekretninama, građenje i usluge</izvorni_sadrzaj>
    <derivirana_varijabla naziv="DomainObject.Predmet.ProtustrankaFormated_1">  IMMOBILIARE DEL SOLE d.o.o. za poslovanje nekretninama, građenje i usluge</derivirana_varijabla>
  </DomainObject.Predmet.ProtustrankaFormated>
  <DomainObject.Predmet.ProtustrankaFormatedOIB>
    <izvorni_sadrzaj>  IMMOBILIARE DEL SOLE d.o.o. za poslovanje nekretninama, građenje i usluge, OIB 98199414826</izvorni_sadrzaj>
    <derivirana_varijabla naziv="DomainObject.Predmet.ProtustrankaFormatedOIB_1">  IMMOBILIARE DEL SOLE d.o.o. za poslovanje nekretninama, građenje i usluge, OIB 98199414826</derivirana_varijabla>
  </DomainObject.Predmet.ProtustrankaFormatedOIB>
  <DomainObject.Predmet.ProtustrankaFormatedWithAdress>
    <izvorni_sadrzaj> IMMOBILIARE DEL SOLE d.o.o. za poslovanje nekretninama, građenje i usluge, Rooseweltova 47, 21000 Split</izvorni_sadrzaj>
    <derivirana_varijabla naziv="DomainObject.Predmet.ProtustrankaFormatedWithAdress_1"> IMMOBILIARE DEL SOLE d.o.o. za poslovanje nekretninama, građenje i usluge, Rooseweltova 47, 21000 Split</derivirana_varijabla>
  </DomainObject.Predmet.ProtustrankaFormatedWithAdress>
  <DomainObject.Predmet.ProtustrankaFormatedWithAdressOIB>
    <izvorni_sadrzaj> IMMOBILIARE DEL SOLE d.o.o. za poslovanje nekretninama, građenje i usluge, OIB 98199414826, Rooseweltova 47, 21000 Split</izvorni_sadrzaj>
    <derivirana_varijabla naziv="DomainObject.Predmet.ProtustrankaFormatedWithAdressOIB_1"> IMMOBILIARE DEL SOLE d.o.o. za poslovanje nekretninama, građenje i usluge, OIB 98199414826, Rooseweltova 47, 21000 Split</derivirana_varijabla>
  </DomainObject.Predmet.ProtustrankaFormatedWithAdressOIB>
  <DomainObject.Predmet.ProtustrankaWithAdress>
    <izvorni_sadrzaj>IMMOBILIARE DEL SOLE d.o.o. za poslovanje nekretninama, građenje i usluge Rooseweltova 47, 21000 Split</izvorni_sadrzaj>
    <derivirana_varijabla naziv="DomainObject.Predmet.ProtustrankaWithAdress_1">IMMOBILIARE DEL SOLE d.o.o. za poslovanje nekretninama, građenje i usluge Rooseweltova 47, 21000 Split</derivirana_varijabla>
  </DomainObject.Predmet.ProtustrankaWithAdress>
  <DomainObject.Predmet.ProtustrankaWithAdressOIB>
    <izvorni_sadrzaj>IMMOBILIARE DEL SOLE d.o.o. za poslovanje nekretninama, građenje i usluge, OIB 98199414826, Rooseweltova 47, 21000 Split</izvorni_sadrzaj>
    <derivirana_varijabla naziv="DomainObject.Predmet.ProtustrankaWithAdressOIB_1">IMMOBILIARE DEL SOLE d.o.o. za poslovanje nekretninama, građenje i usluge, OIB 98199414826, Rooseweltova 47, 21000 Split</derivirana_varijabla>
  </DomainObject.Predmet.ProtustrankaWithAdressOIB>
  <DomainObject.Predmet.ProtustrankaNazivFormated>
    <izvorni_sadrzaj>IMMOBILIARE DEL SOLE d.o.o. za poslovanje nekretninama, građenje i usluge</izvorni_sadrzaj>
    <derivirana_varijabla naziv="DomainObject.Predmet.ProtustrankaNazivFormated_1">IMMOBILIARE DEL SOLE d.o.o. za poslovanje nekretninama, građenje i usluge</derivirana_varijabla>
  </DomainObject.Predmet.ProtustrankaNazivFormated>
  <DomainObject.Predmet.ProtustrankaNazivFormatedOIB>
    <izvorni_sadrzaj>IMMOBILIARE DEL SOLE d.o.o. za poslovanje nekretninama, građenje i usluge, OIB 98199414826</izvorni_sadrzaj>
    <derivirana_varijabla naziv="DomainObject.Predmet.ProtustrankaNazivFormatedOIB_1">IMMOBILIARE DEL SOLE d.o.o. za poslovanje nekretninama, građenje i usluge, OIB 98199414826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IMMOBILIARE DEL SOLE d.o.o. za poslovanje nekretninama, građenje i usluge</item>
    </izvorni_sadrzaj>
    <derivirana_varijabla naziv="DomainObject.Predmet.ProtuStrankaListFormated_1">
      <item>IMMOBILIARE DEL SOLE d.o.o. za poslovanje nekretninama, građenje i usluge</item>
    </derivirana_varijabla>
  </DomainObject.Predmet.ProtuStrankaListFormated>
  <DomainObject.Predmet.ProtuStrankaListFormatedOIB>
    <izvorni_sadrzaj>
      <item>IMMOBILIARE DEL SOLE d.o.o. za poslovanje nekretninama, građenje i usluge, OIB 98199414826</item>
    </izvorni_sadrzaj>
    <derivirana_varijabla naziv="DomainObject.Predmet.ProtuStrankaListFormatedOIB_1">
      <item>IMMOBILIARE DEL SOLE d.o.o. za poslovanje nekretninama, građenje i usluge, OIB 98199414826</item>
    </derivirana_varijabla>
  </DomainObject.Predmet.ProtuStrankaListFormatedOIB>
  <DomainObject.Predmet.ProtuStrankaListFormatedWithAdress>
    <izvorni_sadrzaj>
      <item>IMMOBILIARE DEL SOLE d.o.o. za poslovanje nekretninama, građenje i usluge, Rooseweltova 47, 21000 Split</item>
    </izvorni_sadrzaj>
    <derivirana_varijabla naziv="DomainObject.Predmet.ProtuStrankaListFormatedWithAdress_1">
      <item>IMMOBILIARE DEL SOLE d.o.o. za poslovanje nekretninama, građenje i usluge, Rooseweltova 47, 21000 Split</item>
    </derivirana_varijabla>
  </DomainObject.Predmet.ProtuStrankaListFormatedWithAdress>
  <DomainObject.Predmet.ProtuStrankaListFormatedWithAdressOIB>
    <izvorni_sadrzaj>
      <item>IMMOBILIARE DEL SOLE d.o.o. za poslovanje nekretninama, građenje i usluge, OIB 98199414826, Rooseweltova 47, 21000 Split</item>
    </izvorni_sadrzaj>
    <derivirana_varijabla naziv="DomainObject.Predmet.ProtuStrankaListFormatedWithAdressOIB_1">
      <item>IMMOBILIARE DEL SOLE d.o.o. za poslovanje nekretninama, građenje i usluge, OIB 98199414826, Rooseweltova 47, 21000 Split</item>
    </derivirana_varijabla>
  </DomainObject.Predmet.ProtuStrankaListFormatedWithAdressOIB>
  <DomainObject.Predmet.ProtuStrankaListNazivFormated>
    <izvorni_sadrzaj>
      <item>IMMOBILIARE DEL SOLE d.o.o. za poslovanje nekretninama, građenje i usluge</item>
    </izvorni_sadrzaj>
    <derivirana_varijabla naziv="DomainObject.Predmet.ProtuStrankaListNazivFormated_1">
      <item>IMMOBILIARE DEL SOLE d.o.o. za poslovanje nekretninama, građenje i usluge</item>
    </derivirana_varijabla>
  </DomainObject.Predmet.ProtuStrankaListNazivFormated>
  <DomainObject.Predmet.ProtuStrankaListNazivFormatedOIB>
    <izvorni_sadrzaj>
      <item>IMMOBILIARE DEL SOLE d.o.o. za poslovanje nekretninama, građenje i usluge, OIB 98199414826</item>
    </izvorni_sadrzaj>
    <derivirana_varijabla naziv="DomainObject.Predmet.ProtuStrankaListNazivFormatedOIB_1">
      <item>IMMOBILIARE DEL SOLE d.o.o. za poslovanje nekretninama, građenje i usluge, OIB 98199414826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2019.</izvorni_sadrzaj>
    <derivirana_varijabla naziv="DomainObject.Datum_1">1. listopada 2019.</derivirana_varijabla>
  </DomainObject.Datum>
  <DomainObject.PoslovniBrojDokumenta>
    <izvorni_sadrzaj>St-363/2019-10</izvorni_sadrzaj>
    <derivirana_varijabla naziv="DomainObject.PoslovniBrojDokumenta_1">St-363/2019-10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IMMOBILIARE DEL SOLE d.o.o. za poslovanje nekretninama, građenje i usluge</izvorni_sadrzaj>
    <derivirana_varijabla naziv="DomainObject.Predmet.ProtustrankaIDrugi_1">IMMOBILIARE DEL SOLE d.o.o. za poslovanje nekretninama, građenje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IMMOBILIARE DEL SOLE d.o.o. za poslovanje nekretninama, građenje i usluge, OIB 98199414826, Rooseweltova 47, 21000 Split</izvorni_sadrzaj>
    <derivirana_varijabla naziv="DomainObject.Predmet.ProtustrankaIDrugiAdressOIB_1">IMMOBILIARE DEL SOLE d.o.o. za poslovanje nekretninama, građenje i usluge, OIB 98199414826, Rooseweltova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IMMOBILIARE DEL SOLE d.o.o. za poslovanje nekretninama, građenje i usluge</item>
      <item>Financijska agencija</item>
    </izvorni_sadrzaj>
    <derivirana_varijabla naziv="DomainObject.Predmet.SudioniciListNaziv_1">
      <item>IMMOBILIARE DEL SOLE d.o.o. za poslovanje nekretninama, građenje i usluge</item>
      <item>Financijska agencija</item>
    </derivirana_varijabla>
  </DomainObject.Predmet.SudioniciListNaziv>
  <DomainObject.Predmet.SudioniciListAdressOIB>
    <izvorni_sadrzaj>
      <item>IMMOBILIARE DEL SOLE d.o.o. za poslovanje nekretninama, građenje i usluge, OIB 98199414826, Rooseweltova 47,21000 Split</item>
      <item>Financijska agencija, OIB 85821130368, MAŽURANIĆEVO ŠETALIŠTE 24b,21000 Split</item>
    </izvorni_sadrzaj>
    <derivirana_varijabla naziv="DomainObject.Predmet.SudioniciListAdressOIB_1">
      <item>IMMOBILIARE DEL SOLE d.o.o. za poslovanje nekretninama, građenje i usluge, OIB 98199414826, Rooseweltova 47,21000 Split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98199414826</item>
      <item>, OIB 85821130368</item>
    </izvorni_sadrzaj>
    <derivirana_varijabla naziv="DomainObject.Predmet.SudioniciListNazivOIB_1">
      <item>, OIB 98199414826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CEE9B-87AE-44A7-A062-C06AC7A0AE8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321</properties:Words>
  <properties:Characters>1851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2019-10-01T08:24:00Z</cp:lastPrinted>
  <dcterms:modified xmlns:xsi="http://www.w3.org/2001/XMLSchema-instance" xsi:type="dcterms:W3CDTF">2019-10-01T11:44:00Z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St-363/2019-10 / Odluka - Oglas (St-363-2019_ssp_oglas.docx)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