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a5f4d" w14:paraId="c0a5f4d" w:rsidRDefault="00300D68" w:rsidP="001940FB" w:rsidR="00300D68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300D68" w:rsidR="001065A0" w:rsidRPr="00300D68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385D17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</w:t>
      </w:r>
      <w:r w:rsidR="00300D68">
        <w:rPr>
          <w:rFonts w:cs="Calibri" w:eastAsia="Calibri" w:hAnsi="Calibri" w:ascii="Calibri"/>
          <w:lang w:val="hr-HR"/>
        </w:rPr>
        <w:t>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300D68" w:rsidP="00AA6BCF" w:rsidR="00300D68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300D68" w:rsidP="00300D68" w:rsidR="00300D68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300D68" w:rsidP="00300D68" w:rsidR="00300D68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300D68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00D68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085F9C">
        <w:rPr>
          <w:rFonts w:cs="Calibri" w:eastAsia="Arial Unicode MS" w:hAnsi="Calibri" w:ascii="Calibri"/>
          <w:kern w:val="1"/>
          <w:lang w:eastAsia="ar-SA" w:val="hr-HR"/>
        </w:rPr>
        <w:t>MACANOVIĆ MILJ</w:t>
      </w:r>
      <w:r w:rsidR="00AF09FF">
        <w:rPr>
          <w:rFonts w:cs="Calibri" w:eastAsia="Arial Unicode MS" w:hAnsi="Calibri" w:ascii="Calibri"/>
          <w:kern w:val="1"/>
          <w:lang w:eastAsia="ar-SA" w:val="hr-HR"/>
        </w:rPr>
        <w:t>ANA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300D68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085F9C" w:rsidRPr="00085F9C">
        <w:rPr>
          <w:rFonts w:cs="Calibri" w:hAnsi="Calibri" w:ascii="Calibri"/>
        </w:rPr>
        <w:t>561.157,45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085F9C" w:rsidRPr="00085F9C">
        <w:rPr>
          <w:rFonts w:cs="Calibri" w:hAnsi="Calibri" w:ascii="Calibri"/>
        </w:rPr>
        <w:t>510.657,45 kn</w:t>
      </w:r>
      <w:r w:rsidR="00300D68">
        <w:rPr>
          <w:rFonts w:cs="Calibri" w:hAnsi="Calibri" w:ascii="Calibri"/>
        </w:rPr>
        <w:t>,</w:t>
      </w:r>
      <w:r w:rsidR="00085F9C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AF09FF">
        <w:rPr>
          <w:rFonts w:cs="Calibri" w:hAnsi="Calibri" w:ascii="Calibri"/>
        </w:rPr>
        <w:t>50.500</w:t>
      </w:r>
      <w:r w:rsidR="0000248E" w:rsidRPr="0000248E">
        <w:rPr>
          <w:rFonts w:cs="Calibri" w:hAnsi="Calibri" w:ascii="Calibri"/>
        </w:rPr>
        <w:t>,00 kn</w:t>
      </w:r>
      <w:r w:rsidR="0000248E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300D68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00D68">
      <w:pPr>
        <w:suppressAutoHyphens/>
        <w:spacing w:after="0"/>
        <w:jc w:val="both"/>
        <w:rPr>
          <w:rFonts w:cs="Calibri" w:eastAsia="Arial Unicode MS" w:hAnsi="Calibri" w:ascii="Calibri"/>
          <w:b/>
          <w:kern w:val="1"/>
          <w:lang w:eastAsia="ar-SA" w:val="hr-HR"/>
        </w:rPr>
      </w:pPr>
    </w:p>
    <w:p w:rsidRDefault="00AA6BCF" w:rsidP="00C36800" w:rsidR="0000248E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300D68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300D68" w:rsidRPr="00300D68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300D68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C36800" w:rsidP="00AA6BCF" w:rsidR="00C36800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300D68" w:rsidP="00AA6BCF" w:rsidR="00300D68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715EC6" w:rsidP="00AA6BCF" w:rsidR="00715EC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136325" w:rsidR="00E1014B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1014B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549574" w:id="1"/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5F9C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85F9C">
              <w:rPr>
                <w:rFonts w:cs="Calibri" w:hAnsi="Calibri" w:ascii="Calibri"/>
              </w:rPr>
              <w:t>MACANOVIĆ MILJANA</w:t>
            </w:r>
            <w:r w:rsidR="00E1014B">
              <w:rPr>
                <w:rFonts w:cs="Calibri" w:hAnsi="Calibri" w:ascii="Calibri"/>
              </w:rPr>
              <w:t xml:space="preserve">, </w:t>
            </w:r>
            <w:r w:rsidR="00C36800">
              <w:rPr>
                <w:rFonts w:cs="Calibri" w:hAnsi="Calibri" w:ascii="Calibri"/>
              </w:rPr>
              <w:t xml:space="preserve"> </w:t>
            </w:r>
            <w:r w:rsidRPr="00085F9C">
              <w:rPr>
                <w:rFonts w:cs="Calibri" w:hAnsi="Calibri" w:ascii="Calibri"/>
              </w:rPr>
              <w:t>Slobode 2a, Split</w:t>
            </w:r>
            <w:r w:rsidR="00E1014B">
              <w:rPr>
                <w:rFonts w:cs="Calibri" w:hAnsi="Calibri" w:ascii="Calibri"/>
              </w:rPr>
              <w:t>,</w:t>
            </w:r>
            <w:r w:rsidR="00C36800">
              <w:rPr>
                <w:rFonts w:cs="Calibri" w:hAnsi="Calibri" w:ascii="Calibri"/>
              </w:rPr>
              <w:t xml:space="preserve"> </w:t>
            </w:r>
            <w:r w:rsidR="00E1014B" w:rsidRPr="00372EC9">
              <w:rPr>
                <w:rFonts w:cs="Calibri" w:hAnsi="Calibri" w:ascii="Calibri"/>
              </w:rPr>
              <w:t xml:space="preserve">OIB: </w:t>
            </w:r>
            <w:r w:rsidRPr="00085F9C">
              <w:rPr>
                <w:rFonts w:cs="Calibri" w:hAnsi="Calibri" w:ascii="Calibri"/>
              </w:rPr>
              <w:t>54495099367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0248E" w:rsidP="00C36800" w:rsidR="00E1014B" w:rsidRPr="00136325">
            <w:pPr>
              <w:jc w:val="both"/>
              <w:rPr>
                <w:rFonts w:cs="Calibri" w:hAnsi="Calibri" w:ascii="Calibri"/>
              </w:rPr>
            </w:pPr>
            <w:r w:rsidRPr="0000248E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85F9C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85F9C">
              <w:rPr>
                <w:rFonts w:cs="Calibri" w:hAnsi="Calibri" w:ascii="Calibri"/>
              </w:rPr>
              <w:t>561.157,45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85F9C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85F9C">
              <w:rPr>
                <w:rFonts w:cs="Calibri" w:hAnsi="Calibri" w:ascii="Calibri"/>
              </w:rPr>
              <w:t>510.657,45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F09FF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50.500,00</w:t>
            </w:r>
            <w:r w:rsidR="00085F9C" w:rsidRPr="0000248E">
              <w:rPr>
                <w:rFonts w:cs="Calibri" w:hAnsi="Calibri" w:ascii="Calibri"/>
              </w:rPr>
              <w:t xml:space="preserve"> kn</w:t>
            </w:r>
          </w:p>
        </w:tc>
      </w:tr>
      <w:bookmarkEnd w:id="1"/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300D68" w:rsidP="00300D68" w:rsidR="00300D68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331858" w:rsidP="005E49B9" w:rsidR="005E49B9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49B9" w:rsidP="005E49B9" w:rsidR="005E49B9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5E49B9" w:rsidP="005E49B9" w:rsidR="005E49B9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5E49B9" w:rsidP="005E49B9" w:rsidR="005E49B9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33AB" w:rsidR="005A33AB">
      <w:pPr>
        <w:spacing w:after="0"/>
      </w:pPr>
      <w:r>
        <w:separator/>
      </w:r>
    </w:p>
  </w:endnote>
  <w:endnote w:id="0" w:type="continuationSeparator">
    <w:p w:rsidRDefault="005A33AB" w:rsidR="005A33A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7D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33AB" w:rsidR="005A33AB">
      <w:pPr>
        <w:spacing w:after="0"/>
      </w:pPr>
      <w:r>
        <w:separator/>
      </w:r>
    </w:p>
  </w:footnote>
  <w:footnote w:id="0" w:type="continuationSeparator">
    <w:p w:rsidRDefault="005A33AB" w:rsidR="005A33A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7D63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4D7011CE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248E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85F9C"/>
    <w:rsid w:val="000910F0"/>
    <w:rsid w:val="000912CE"/>
    <w:rsid w:val="00095399"/>
    <w:rsid w:val="000A0CE2"/>
    <w:rsid w:val="000A4152"/>
    <w:rsid w:val="000A4646"/>
    <w:rsid w:val="000A60C8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325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3E71"/>
    <w:rsid w:val="001940FB"/>
    <w:rsid w:val="00195C29"/>
    <w:rsid w:val="001A460C"/>
    <w:rsid w:val="001A497D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1F6D7B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018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17F5"/>
    <w:rsid w:val="002E671A"/>
    <w:rsid w:val="002F00EB"/>
    <w:rsid w:val="002F08B7"/>
    <w:rsid w:val="002F3471"/>
    <w:rsid w:val="002F7D63"/>
    <w:rsid w:val="00300D68"/>
    <w:rsid w:val="00305519"/>
    <w:rsid w:val="00313313"/>
    <w:rsid w:val="003223FF"/>
    <w:rsid w:val="00322B73"/>
    <w:rsid w:val="00326317"/>
    <w:rsid w:val="00330276"/>
    <w:rsid w:val="00331858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85D17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316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869DD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3AB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49B9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5EC6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11F0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556C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1717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09FF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B7371"/>
    <w:rsid w:val="00BC0A8E"/>
    <w:rsid w:val="00BD0B6A"/>
    <w:rsid w:val="00BD1678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36800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15E4C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0336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014B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C0AEF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2F7D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D63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D63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D63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D63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2F7D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D63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D63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D63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D63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E07E90-1AC7-426B-A86F-B84BA85B07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1449</properties:Characters>
  <properties:Lines>71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2018-08-23T10:42:00Z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2018-08-23T11:43:00Z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St-651/2017-212 / Podnesak - Podnesak (-212.docx)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