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888c" w14:paraId="958888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66059" w:rsidP="00366059" w:rsidR="00366059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St-11/2017-3.</w:t>
      </w:r>
    </w:p>
    <w:p w:rsidRDefault="00366059" w:rsidP="00366059" w:rsidR="00366059">
      <w:pPr>
        <w:jc w:val="both"/>
        <w:rPr>
          <w:rFonts w:cs="Arial" w:hAnsi="Arial" w:ascii="Arial"/>
        </w:rPr>
      </w:pPr>
    </w:p>
    <w:p w:rsidRDefault="00366059" w:rsidP="00366059" w:rsidR="00366059">
      <w:pPr>
        <w:jc w:val="both"/>
        <w:rPr>
          <w:rFonts w:cs="Arial" w:hAnsi="Arial" w:ascii="Arial"/>
          <w:b/>
        </w:rPr>
      </w:pPr>
    </w:p>
    <w:p w:rsidRDefault="00366059" w:rsidP="00366059" w:rsidR="0036605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366059" w:rsidP="00366059" w:rsidR="00366059">
      <w:pPr>
        <w:jc w:val="center"/>
        <w:rPr>
          <w:rFonts w:cs="Arial" w:hAnsi="Arial" w:ascii="Arial"/>
          <w:b/>
        </w:rPr>
      </w:pPr>
    </w:p>
    <w:p w:rsidRDefault="00366059" w:rsidP="00366059" w:rsidR="0036605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366059" w:rsidP="00366059" w:rsidR="00366059">
      <w:pPr>
        <w:jc w:val="both"/>
        <w:rPr>
          <w:rFonts w:cs="Arial" w:hAnsi="Arial" w:ascii="Arial"/>
        </w:rPr>
      </w:pPr>
    </w:p>
    <w:p w:rsidRDefault="00366059" w:rsidP="00366059" w:rsidR="0036605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LOTOS d.o.o. za proizvodnju, trgovinu i usluge iz Bjelovara, Podravska 52, MBS 010081620, OIB 87886220842, dana 10. ožujka 2017. godine  </w:t>
      </w:r>
    </w:p>
    <w:p w:rsidRDefault="00366059" w:rsidP="00366059" w:rsidR="0036605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366059" w:rsidP="00366059" w:rsidR="00366059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LOTOS d.o.o. za proizvodnju, trgovinu i usluge iz Bjelovara, Podravska 52, MBS 010081620, OIB 87886220842.</w:t>
      </w:r>
    </w:p>
    <w:p w:rsidRDefault="00366059" w:rsidP="00366059" w:rsidR="0036605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SANELA KUČAR iz Osijeka, J.J.Strossmayera 37, OIB 97473612486.</w:t>
      </w:r>
    </w:p>
    <w:p w:rsidRDefault="00366059" w:rsidP="00366059" w:rsidR="0036605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LOTOS d.o.o. za proizvodnju, trgovinu i usluge iz Bjelovara, Podravska 52, MBS 010081620, OIB 87886220842. </w:t>
      </w:r>
    </w:p>
    <w:p w:rsidRDefault="00366059" w:rsidP="00366059" w:rsidR="00366059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10. ožujka 2017. godine u 08,40 sati</w:t>
      </w:r>
      <w:r>
        <w:rPr>
          <w:rFonts w:cs="Arial" w:hAnsi="Arial" w:ascii="Arial"/>
        </w:rPr>
        <w:t>, kada je ovo rješenje objavljeno na e-oglasnoj ploči ovoga suda.</w:t>
      </w:r>
    </w:p>
    <w:p w:rsidRDefault="00366059" w:rsidP="00366059" w:rsidR="00366059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366059" w:rsidP="00366059" w:rsidR="00366059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66059" w:rsidP="00366059" w:rsidR="0036605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Bjelovaru.</w:t>
      </w:r>
    </w:p>
    <w:p w:rsidRDefault="00366059" w:rsidP="00366059" w:rsidR="00366059">
      <w:pPr>
        <w:jc w:val="both"/>
        <w:rPr>
          <w:rFonts w:cs="Arial" w:hAnsi="Arial" w:ascii="Arial"/>
        </w:rPr>
      </w:pPr>
    </w:p>
    <w:p w:rsidRDefault="00366059" w:rsidP="00366059" w:rsidR="0036605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366059" w:rsidP="00366059" w:rsidR="00366059">
      <w:pPr>
        <w:jc w:val="center"/>
        <w:rPr>
          <w:rFonts w:cs="Arial" w:hAnsi="Arial" w:ascii="Arial"/>
          <w:b/>
        </w:rPr>
      </w:pPr>
    </w:p>
    <w:p w:rsidRDefault="00366059" w:rsidP="00366059" w:rsidR="0036605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St-11/2017-2., koji je objavljen na mrežnoj stranici e-oglasna ploča Trgovačkog suda u Bjelovaru 18. siječnja 2017.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366059" w:rsidP="00366059" w:rsidR="0036605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66059" w:rsidP="00366059" w:rsidR="0036605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66059" w:rsidP="00366059" w:rsidR="0036605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66059" w:rsidP="00366059" w:rsidR="00366059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66059" w:rsidP="00366059" w:rsidR="0036605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366059" w:rsidP="00366059" w:rsidR="0036605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10. ožujka 2017. godine</w:t>
      </w:r>
    </w:p>
    <w:p w:rsidRDefault="00366059" w:rsidP="00366059" w:rsidR="00366059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SUDAC</w:t>
      </w:r>
      <w:bookmarkStart w:name="_GoBack" w:id="0"/>
      <w:bookmarkEnd w:id="0"/>
    </w:p>
    <w:p w:rsidRDefault="00366059" w:rsidP="00366059" w:rsidR="00366059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366059" w:rsidP="00366059" w:rsidR="00366059">
      <w:pPr>
        <w:ind w:firstLine="4111"/>
        <w:jc w:val="both"/>
        <w:rPr>
          <w:rFonts w:cs="Arial" w:hAnsi="Arial" w:ascii="Arial"/>
        </w:rPr>
      </w:pPr>
    </w:p>
    <w:p w:rsidRDefault="00366059" w:rsidP="00366059" w:rsidR="0036605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366059" w:rsidP="00366059" w:rsidR="00366059">
      <w:pPr>
        <w:jc w:val="both"/>
        <w:rPr>
          <w:rFonts w:cs="Arial" w:hAnsi="Arial" w:ascii="Arial"/>
        </w:rPr>
      </w:pPr>
    </w:p>
    <w:p w:rsidRDefault="00366059" w:rsidP="00366059" w:rsidR="0036605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366059" w:rsidP="00366059" w:rsidR="00366059">
      <w:pPr>
        <w:jc w:val="both"/>
        <w:rPr>
          <w:rFonts w:cs="Arial" w:hAnsi="Arial" w:ascii="Arial"/>
        </w:rPr>
      </w:pPr>
    </w:p>
    <w:p w:rsidRDefault="00366059" w:rsidP="00366059" w:rsidR="00366059">
      <w:pPr>
        <w:jc w:val="both"/>
        <w:rPr>
          <w:rFonts w:cs="Arial" w:hAnsi="Arial" w:ascii="Arial"/>
        </w:rPr>
      </w:pPr>
    </w:p>
    <w:p w:rsidRDefault="00366059" w:rsidP="00366059" w:rsidR="00366059">
      <w:pPr>
        <w:jc w:val="both"/>
        <w:rPr>
          <w:rFonts w:cs="Arial" w:hAnsi="Arial" w:ascii="Arial"/>
        </w:rPr>
      </w:pPr>
    </w:p>
    <w:p w:rsidRDefault="00366059" w:rsidP="00366059" w:rsidR="00366059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366059" w:rsidP="00366059" w:rsidR="0036605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nakon pravomoćnosti putem pošte </w:t>
      </w:r>
    </w:p>
    <w:p w:rsidRDefault="00366059" w:rsidP="00366059" w:rsidR="0036605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366059" w:rsidP="00366059" w:rsidR="0036605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 i poštom</w:t>
      </w:r>
    </w:p>
    <w:p w:rsidRDefault="00366059" w:rsidP="00366059" w:rsidR="0036605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 </w:t>
      </w:r>
    </w:p>
    <w:p w:rsidRDefault="00366059" w:rsidP="00366059" w:rsidR="0036605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</w:t>
      </w:r>
    </w:p>
    <w:p w:rsidRDefault="00366059" w:rsidP="00366059" w:rsidR="0036605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   </w:t>
      </w:r>
    </w:p>
    <w:p w:rsidRDefault="00366059" w:rsidP="00366059" w:rsidR="0036605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366059" w:rsidP="00366059" w:rsidR="0036605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366059" w:rsidP="00366059" w:rsidR="0036605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366059" w:rsidP="00366059" w:rsidR="0036605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10.03.2017.g.</w:t>
      </w:r>
    </w:p>
    <w:p w:rsidRDefault="00366059" w:rsidP="00366059" w:rsidR="00366059">
      <w:pPr>
        <w:rPr>
          <w:rFonts w:cs="Arial" w:hAnsi="Arial" w:ascii="Arial"/>
        </w:rPr>
      </w:pPr>
    </w:p>
    <w:p w:rsidRDefault="00366059" w:rsidP="00366059" w:rsidR="00366059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059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752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St-11/2017-3</izvorni_sadrzaj>
    <derivirana_varijabla naziv="DomainObject.Oznaka_1">St-11/2017-3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St-11/2017</izvorni_sadrzaj>
    <derivirana_varijabla naziv="DomainObject.Predmet.OznakaBroj_1">St-11/2017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LOTOS društvo s ograničenom odgovornošću za proizvodnju, trgovinu i usluge zastupanog po punomoćniku Sanela Pašalić</izvorni_sadrzaj>
    <derivirana_varijabla naziv="DomainObject.Predmet.ProtustrankaFormated_1">  LOTOS društvo s ograničenom odgovornošću za proizvodnju, trgovinu i usluge zastupanog po punomoćniku Sanela Pašalić</derivirana_varijabla>
  </DomainObject.Predmet.ProtustrankaFormated>
  <DomainObject.Predmet.ProtustrankaFormatedOIB>
    <izvorni_sadrzaj>  LOTOS društvo s ograničenom odgovornošću za proizvodnju, trgovinu i usluge, OIB 87886220842 zastupanog po punomoćniku Sanela Pašalić</izvorni_sadrzaj>
    <derivirana_varijabla naziv="DomainObject.Predmet.ProtustrankaFormatedOIB_1">  LOTOS društvo s ograničenom odgovornošću za proizvodnju, trgovinu i usluge, OIB 87886220842 zastupanog po punomoćniku Sanela Pašalić</derivirana_varijabla>
  </DomainObject.Predmet.ProtustrankaFormatedOIB>
  <DomainObject.Predmet.ProtustrankaFormatedWithAdress>
    <izvorni_sadrzaj> LOTOS društvo s ograničenom odgovornošću za proizvodnju, trgovinu i usluge, Podravska 52, 43000 Bjelovar zastupanog po punomoćniku Sanela Pašalić</izvorni_sadrzaj>
    <derivirana_varijabla naziv="DomainObject.Predmet.ProtustrankaFormatedWithAdress_1"> LOTOS društvo s ograničenom odgovornošću za proizvodnju, trgovinu i usluge, Podravska 52, 43000 Bjelovar zastupanog po punomoćniku Sanela Pašalić</derivirana_varijabla>
  </DomainObject.Predmet.ProtustrankaFormatedWithAdress>
  <DomainObject.Predmet.ProtustrankaFormatedWithAdressOIB>
    <izvorni_sadrzaj> LOTOS društvo s ograničenom odgovornošću za proizvodnju, trgovinu i usluge, OIB 87886220842, Podravska 52, 43000 Bjelovar zastupanog po punomoćniku Sanela Pašalić</izvorni_sadrzaj>
    <derivirana_varijabla naziv="DomainObject.Predmet.ProtustrankaFormatedWithAdressOIB_1"> LOTOS društvo s ograničenom odgovornošću za proizvodnju, trgovinu i usluge, OIB 87886220842, Podravska 52, 43000 Bjelovar zastupanog po punomoćniku Sanela Pašalić</derivirana_varijabla>
  </DomainObject.Predmet.ProtustrankaFormatedWithAdressOIB>
  <DomainObject.Predmet.ProtustrankaWithAdress>
    <izvorni_sadrzaj>LOTOS društvo s ograničenom odgovornošću za proizvodnju, trgovinu i usluge Podravska 52, 43000 Bjelovar</izvorni_sadrzaj>
    <derivirana_varijabla naziv="DomainObject.Predmet.ProtustrankaWithAdress_1">LOTOS društvo s ograničenom odgovornošću za proizvodnju, trgovinu i usluge Podravska 52, 43000 Bjelovar</derivirana_varijabla>
  </DomainObject.Predmet.ProtustrankaWithAdress>
  <DomainObject.Predmet.ProtustrankaWithAdressOIB>
    <izvorni_sadrzaj>LOTOS društvo s ograničenom odgovornošću za proizvodnju, trgovinu i usluge, OIB 87886220842, Podravska 52, 43000 Bjelovar</izvorni_sadrzaj>
    <derivirana_varijabla naziv="DomainObject.Predmet.ProtustrankaWithAdressOIB_1">LOTOS društvo s ograničenom odgovornošću za proizvodnju, trgovinu i usluge, OIB 87886220842, Podravska 52, 43000 Bjelovar</derivirana_varijabla>
  </DomainObject.Predmet.ProtustrankaWithAdressOIB>
  <DomainObject.Predmet.ProtustrankaNazivFormated>
    <izvorni_sadrzaj>LOTOS društvo s ograničenom odgovornošću za proizvodnju, trgovinu i usluge</izvorni_sadrzaj>
    <derivirana_varijabla naziv="DomainObject.Predmet.ProtustrankaNazivFormated_1">LOTOS društvo s ograničenom odgovornošću za proizvodnju, trgovinu i usluge</derivirana_varijabla>
  </DomainObject.Predmet.ProtustrankaNazivFormated>
  <DomainObject.Predmet.ProtustrankaNazivFormatedOIB>
    <izvorni_sadrzaj>LOTOS društvo s ograničenom odgovornošću za proizvodnju, trgovinu i usluge, OIB 87886220842</izvorni_sadrzaj>
    <derivirana_varijabla naziv="DomainObject.Predmet.ProtustrankaNazivFormatedOIB_1">LOTOS društvo s ograničenom odgovornošću za proizvodnju, trgovinu i usluge, OIB 87886220842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LOTOS društvo s ograničenom odgovornošću za proizvodnju, trgovinu i usluge zastupanog po punomoćniku Sanela Pašalić</item>
    </izvorni_sadrzaj>
    <derivirana_varijabla naziv="DomainObject.Predmet.ProtuStrankaListFormated_1">
      <item>LOTOS društvo s ograničenom odgovornošću za proizvodnju, trgovinu i usluge zastupanog po punomoćniku Sanela Pašalić</item>
    </derivirana_varijabla>
  </DomainObject.Predmet.ProtuStrankaListFormated>
  <DomainObject.Predmet.ProtuStrankaListFormatedOIB>
    <izvorni_sadrzaj>
      <item>LOTOS društvo s ograničenom odgovornošću za proizvodnju, trgovinu i usluge, OIB 87886220842 zastupanog po punomoćniku Sanela Pašalić</item>
    </izvorni_sadrzaj>
    <derivirana_varijabla naziv="DomainObject.Predmet.ProtuStrankaListFormatedOIB_1">
      <item>LOTOS društvo s ograničenom odgovornošću za proizvodnju, trgovinu i usluge, OIB 87886220842 zastupanog po punomoćniku Sanela Pašalić</item>
    </derivirana_varijabla>
  </DomainObject.Predmet.ProtuStrankaListFormatedOIB>
  <DomainObject.Predmet.ProtuStrankaListFormatedWithAdress>
    <izvorni_sadrzaj>
      <item>LOTOS društvo s ograničenom odgovornošću za proizvodnju, trgovinu i usluge, Podravska 52, 43000 Bjelovar zastupanog po punomoćniku Sanela Pašalić</item>
    </izvorni_sadrzaj>
    <derivirana_varijabla naziv="DomainObject.Predmet.ProtuStrankaListFormatedWithAdress_1">
      <item>LOTOS društvo s ograničenom odgovornošću za proizvodnju, trgovinu i usluge, Podravska 52, 43000 Bjelovar zastupanog po punomoćniku Sanela Pašalić</item>
    </derivirana_varijabla>
  </DomainObject.Predmet.ProtuStrankaListFormatedWithAdress>
  <DomainObject.Predmet.ProtuStrankaListFormatedWithAdressOIB>
    <izvorni_sadrzaj>
      <item>LOTOS društvo s ograničenom odgovornošću za proizvodnju, trgovinu i usluge, OIB 87886220842, Podravska 52, 43000 Bjelovar zastupanog po punomoćniku Sanela Pašalić</item>
    </izvorni_sadrzaj>
    <derivirana_varijabla naziv="DomainObject.Predmet.ProtuStrankaListFormatedWithAdressOIB_1">
      <item>LOTOS društvo s ograničenom odgovornošću za proizvodnju, trgovinu i usluge, OIB 87886220842, Podravska 52, 43000 Bjelovar zastupanog po punomoćniku Sanela Pašalić</item>
    </derivirana_varijabla>
  </DomainObject.Predmet.ProtuStrankaListFormatedWithAdressOIB>
  <DomainObject.Predmet.ProtuStrankaListNazivFormated>
    <izvorni_sadrzaj>
      <item>LOTOS društvo s ograničenom odgovornošću za proizvodnju, trgovinu i usluge</item>
    </izvorni_sadrzaj>
    <derivirana_varijabla naziv="DomainObject.Predmet.ProtuStrankaListNazivFormated_1">
      <item>LOTOS društvo s ograničenom odgovornošću za proizvodnju, trgovinu i usluge</item>
    </derivirana_varijabla>
  </DomainObject.Predmet.ProtuStrankaListNazivFormated>
  <DomainObject.Predmet.ProtuStrankaListNazivFormatedOIB>
    <izvorni_sadrzaj>
      <item>LOTOS društvo s ograničenom odgovornošću za proizvodnju, trgovinu i usluge, OIB 87886220842</item>
    </izvorni_sadrzaj>
    <derivirana_varijabla naziv="DomainObject.Predmet.ProtuStrankaListNazivFormatedOIB_1">
      <item>LOTOS društvo s ograničenom odgovornošću za proizvodnju, trgovinu i usluge, OIB 87886220842</item>
    </derivirana_varijabla>
  </DomainObject.Predmet.ProtuStrankaListNazivFormatedOIB>
  <DomainObject.Predmet.OstaliListFormated>
    <izvorni_sadrzaj>
      <item>Sanela Pašalić punomoćnik sudionika u postupku LOTOS društvo s ograničenom odgovornošću za proizvodnju, trgovinu i usluge</item>
    </izvorni_sadrzaj>
    <derivirana_varijabla naziv="DomainObject.Predmet.OstaliListFormated_1">
      <item>Sanela Pašalić punomoćnik sudionika u postupku LOTOS društvo s ograničenom odgovornošću za proizvodnju, trgovinu i usluge</item>
    </derivirana_varijabla>
  </DomainObject.Predmet.OstaliListFormated>
  <DomainObject.Predmet.OstaliListFormatedOIB>
    <izvorni_sadrzaj>
      <item>Sanela Pašalić, OIB 59546059179 punomoćnik sudionika u postupku LOTOS društvo s ograničenom odgovornošću za proizvodnju, trgovinu i usluge</item>
    </izvorni_sadrzaj>
    <derivirana_varijabla naziv="DomainObject.Predmet.OstaliListFormatedOIB_1">
      <item>Sanela Pašalić, OIB 59546059179 punomoćnik sudionika u postupku LOTOS društvo s ograničenom odgovornošću za proizvodnju, trgovinu i usluge</item>
    </derivirana_varijabla>
  </DomainObject.Predmet.OstaliListFormatedOIB>
  <DomainObject.Predmet.OstaliListFormatedWithAdress>
    <izvorni_sadrzaj>
      <item>Sanela Pašalić, Podravska 52., 43000 Bjelovar punomoćnik sudionika u postupku LOTOS društvo s ograničenom odgovornošću za proizvodnju, trgovinu i usluge</item>
    </izvorni_sadrzaj>
    <derivirana_varijabla naziv="DomainObject.Predmet.OstaliListFormatedWithAdress_1">
      <item>Sanela Pašalić, Podravska 52., 43000 Bjelovar punomoćnik sudionika u postupku LOTOS društvo s ograničenom odgovornošću za proizvodnju, trgovinu i usluge</item>
    </derivirana_varijabla>
  </DomainObject.Predmet.OstaliListFormatedWithAdress>
  <DomainObject.Predmet.OstaliListFormatedWithAdressOIB>
    <izvorni_sadrzaj>
      <item>Sanela Pašalić, OIB 59546059179, Podravska 52., 43000 Bjelovar punomoćnik sudionika u postupku LOTOS društvo s ograničenom odgovornošću za proizvodnju, trgovinu i usluge</item>
    </izvorni_sadrzaj>
    <derivirana_varijabla naziv="DomainObject.Predmet.OstaliListFormatedWithAdressOIB_1">
      <item>Sanela Pašalić, OIB 59546059179, Podravska 52., 43000 Bjelovar punomoćnik sudionika u postupku LOTOS društvo s ograničenom odgovornošću za proizvodnju, trgovinu i usluge</item>
    </derivirana_varijabla>
  </DomainObject.Predmet.OstaliListFormatedWithAdressOIB>
  <DomainObject.Predmet.OstaliListNazivFormated>
    <izvorni_sadrzaj>
      <item>Sanela Pašalić</item>
    </izvorni_sadrzaj>
    <derivirana_varijabla naziv="DomainObject.Predmet.OstaliListNazivFormated_1">
      <item>Sanela Pašalić</item>
    </derivirana_varijabla>
  </DomainObject.Predmet.OstaliListNazivFormated>
  <DomainObject.Predmet.OstaliListNazivFormatedOIB>
    <izvorni_sadrzaj>
      <item>Sanela Pašalić, OIB 59546059179</item>
    </izvorni_sadrzaj>
    <derivirana_varijabla naziv="DomainObject.Predmet.OstaliListNazivFormatedOIB_1">
      <item>Sanela Pašalić, OIB 59546059179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St-11/2017-3</izvorni_sadrzaj>
    <derivirana_varijabla naziv="DomainObject.PoslovniBrojDokumenta_1">St-11/2017-3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LOTOS društvo s ograničenom odgovornošću za proizvodnju, trgovinu i usluge</izvorni_sadrzaj>
    <derivirana_varijabla naziv="DomainObject.Predmet.ProtustrankaIDrugi_1">LOTOS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LOTOS društvo s ograničenom odgovornošću za proizvodnju, trgovinu i usluge, OIB 87886220842, Podravska 52, 43000 Bjelovar</izvorni_sadrzaj>
    <derivirana_varijabla naziv="DomainObject.Predmet.ProtustrankaIDrugiAdressOIB_1">LOTOS društvo s ograničenom odgovornošću za proizvodnju, trgovinu i usluge, OIB 87886220842, Podravska 52,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LOTOS društvo s ograničenom odgovornošću za proizvodnju, trgovinu i usluge</item>
      <item>Sanela Pašalić</item>
    </izvorni_sadrzaj>
    <derivirana_varijabla naziv="DomainObject.Predmet.SudioniciListNaziv_1">
      <item>FINA, RC ZAGREB, Podružnica Bjelovar</item>
      <item>LOTOS društvo s ograničenom odgovornošću za proizvodnju, trgovinu i usluge</item>
      <item>Sanela Pašalić</item>
    </derivirana_varijabla>
  </DomainObject.Predmet.SudioniciListNaziv>
  <DomainObject.Predmet.SudioniciListAdressOIB>
    <izvorni_sadrzaj>
      <item>FINA, RC ZAGREB, Podružnica Bjelovar, OIB 85821130368, F. Supila 4,43000 Bjelovar</item>
      <item>LOTOS društvo s ograničenom odgovornošću za proizvodnju, trgovinu i usluge, OIB 87886220842, Podravska 52,43000 Bjelovar</item>
      <item>Sanela Pašalić, OIB 59546059179, Podravska 52.,43000 Bjelovar</item>
    </izvorni_sadrzaj>
    <derivirana_varijabla naziv="DomainObject.Predmet.SudioniciListAdressOIB_1">
      <item>FINA, RC ZAGREB, Podružnica Bjelovar, OIB 85821130368, F. Supila 4,43000 Bjelovar</item>
      <item>LOTOS društvo s ograničenom odgovornošću za proizvodnju, trgovinu i usluge, OIB 87886220842, Podravska 52,43000 Bjelovar</item>
      <item>Sanela Pašalić, OIB 59546059179, Podravska 52.,43000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356A1E-C4C7-4661-A988-84311DE6B7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715</properties:Words>
  <properties:Characters>3837</properties:Characters>
  <properties:Lines>100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2017-03-10T07:42:00Z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St-11/2017-3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