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a7e1" w14:paraId="50da7e1" w:rsidRDefault="00AE649C" w:rsidP="00FA5B5E" w:rsidR="00AE649C" w:rsidRPr="00B76F3C">
      <w:pPr>
        <w:pStyle w:val="Naslov3"/>
        <w15:collapsed w:val="false"/>
      </w:pPr>
    </w:p>
    <w:p w:rsidRDefault="00C056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05677" w:rsidP="00C05677" w:rsidR="00C05677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St-208/2016-3.</w:t>
      </w:r>
    </w:p>
    <w:p w:rsidRDefault="00C05677" w:rsidP="00C05677" w:rsidR="00C05677">
      <w:pPr>
        <w:ind w:firstLine="5387"/>
        <w:outlineLvl w:val="0"/>
        <w:rPr>
          <w:rFonts w:cs="Arial" w:hAnsi="Arial" w:ascii="Arial"/>
          <w:b/>
          <w:noProof/>
        </w:rPr>
      </w:pPr>
    </w:p>
    <w:p w:rsidRDefault="00C05677" w:rsidP="00C05677" w:rsidR="00C0567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05677" w:rsidP="00C05677" w:rsidR="00C05677">
      <w:pPr>
        <w:rPr>
          <w:rFonts w:cs="Arial" w:hAnsi="Arial" w:ascii="Arial"/>
          <w:b/>
          <w:noProof/>
        </w:rPr>
      </w:pPr>
    </w:p>
    <w:p w:rsidRDefault="00C05677" w:rsidP="00C05677" w:rsidR="00C0567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05677" w:rsidP="00C05677" w:rsidR="00C05677">
      <w:pPr>
        <w:outlineLvl w:val="0"/>
        <w:rPr>
          <w:rFonts w:cs="Arial" w:hAnsi="Arial" w:ascii="Arial"/>
          <w:noProof/>
        </w:rPr>
      </w:pPr>
    </w:p>
    <w:p w:rsidRDefault="00C05677" w:rsidP="00C05677" w:rsidR="00C0567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ZLATNI MIR ZADRUGA za trgovinu i usluge iz Velikog Trojstva, Braće </w:t>
      </w:r>
      <w:proofErr w:type="spellStart"/>
      <w:r>
        <w:rPr>
          <w:rFonts w:cs="Arial" w:hAnsi="Arial" w:ascii="Arial"/>
        </w:rPr>
        <w:t>radić</w:t>
      </w:r>
      <w:proofErr w:type="spellEnd"/>
      <w:r>
        <w:rPr>
          <w:rFonts w:cs="Arial" w:hAnsi="Arial" w:ascii="Arial"/>
        </w:rPr>
        <w:t xml:space="preserve"> 97, MBS 010076447, OIB 19132650410, d</w:t>
      </w:r>
      <w:r>
        <w:rPr>
          <w:rFonts w:cs="Arial" w:hAnsi="Arial" w:ascii="Arial"/>
          <w:noProof/>
        </w:rPr>
        <w:t>ana 01. travnja 2016. godine</w:t>
      </w:r>
    </w:p>
    <w:p w:rsidRDefault="00C05677" w:rsidP="00C05677" w:rsidR="00C0567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05677" w:rsidP="00C05677" w:rsidR="00C0567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Saši Jura iz </w:t>
      </w:r>
      <w:proofErr w:type="spellStart"/>
      <w:r>
        <w:rPr>
          <w:rFonts w:cs="Arial" w:hAnsi="Arial" w:ascii="Arial"/>
        </w:rPr>
        <w:t>Novoseljana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Novoseljanska</w:t>
      </w:r>
      <w:proofErr w:type="spellEnd"/>
      <w:r>
        <w:rPr>
          <w:rFonts w:cs="Arial" w:hAnsi="Arial" w:ascii="Arial"/>
        </w:rPr>
        <w:t xml:space="preserve"> 336, OIB 20569869552, kao osobi ovlaštenoj za zastupanje dužnika po zakonu da u roku od 8 dana plati predujam za namirenje troškova stečajnog postupka i to iznos od 1.000,00 kuna u Fond za namirenje troškova postupka koji se vodi kod ovog suda IBAN:HR6123900011300000630 Model HR05 50-208-16 i dodatni iznos predujma od 10.000,00 kuna, na račun ovog suda IBAN:HR6123900011300000630, Model HR 05 540-208-16. Rok od 8 dana počinje teći istekom 8 dana od dana objave ovog rješenja na e-oglasnoj ploči ovog suda. </w:t>
      </w:r>
    </w:p>
    <w:p w:rsidRDefault="00C05677" w:rsidP="00C05677" w:rsidR="00C0567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C05677" w:rsidP="00C05677" w:rsidR="00C0567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Saša Jura iz </w:t>
      </w:r>
      <w:proofErr w:type="spellStart"/>
      <w:r>
        <w:rPr>
          <w:rFonts w:cs="Arial" w:hAnsi="Arial" w:ascii="Arial"/>
          <w:lang w:eastAsia="hr-HR"/>
        </w:rPr>
        <w:t>Novoseljana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Novoseljanska</w:t>
      </w:r>
      <w:proofErr w:type="spellEnd"/>
      <w:r>
        <w:rPr>
          <w:rFonts w:cs="Arial" w:hAnsi="Arial" w:ascii="Arial"/>
          <w:lang w:eastAsia="hr-HR"/>
        </w:rPr>
        <w:t xml:space="preserve"> 336, OIB 20569869552,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C05677" w:rsidP="00C05677" w:rsidR="00C0567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Saši Jura iz </w:t>
      </w:r>
      <w:proofErr w:type="spellStart"/>
      <w:r>
        <w:rPr>
          <w:rFonts w:cs="Arial" w:hAnsi="Arial" w:ascii="Arial"/>
          <w:lang w:eastAsia="hr-HR"/>
        </w:rPr>
        <w:t>Novoseljana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Novoseljanska</w:t>
      </w:r>
      <w:proofErr w:type="spellEnd"/>
      <w:r>
        <w:rPr>
          <w:rFonts w:cs="Arial" w:hAnsi="Arial" w:ascii="Arial"/>
          <w:lang w:eastAsia="hr-HR"/>
        </w:rPr>
        <w:t xml:space="preserve"> 336, OIB 20569869552,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51-208-16,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HR05 540-208-16.</w:t>
      </w:r>
    </w:p>
    <w:p w:rsidRDefault="00C05677" w:rsidP="00C05677" w:rsidR="00C0567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C05677" w:rsidP="00C05677" w:rsidR="00C05677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C05677" w:rsidP="00C05677" w:rsidR="00C0567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678 dana, u ukupnom iznosu od 195.606,03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C05677" w:rsidP="00C05677" w:rsidR="00C05677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05677" w:rsidP="00C05677" w:rsidR="00C0567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C05677" w:rsidP="00C05677" w:rsidR="00C0567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Saši Jura iz </w:t>
      </w:r>
      <w:proofErr w:type="spellStart"/>
      <w:r>
        <w:rPr>
          <w:rFonts w:cs="Arial" w:hAnsi="Arial" w:ascii="Arial"/>
          <w:lang w:eastAsia="hr-HR"/>
        </w:rPr>
        <w:t>Novoseljana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Novoseljanska</w:t>
      </w:r>
      <w:proofErr w:type="spellEnd"/>
      <w:r>
        <w:rPr>
          <w:rFonts w:cs="Arial" w:hAnsi="Arial" w:ascii="Arial"/>
          <w:lang w:eastAsia="hr-HR"/>
        </w:rPr>
        <w:t xml:space="preserve"> 336, OIB 20569869552,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678 dana, u ukupnom iznosu od 195.606,03 kn.</w:t>
      </w:r>
    </w:p>
    <w:p w:rsidRDefault="00C05677" w:rsidP="00C05677" w:rsidR="00C0567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Saši Jura postojala istekom razdoblja od 60 dana i ona je </w:t>
      </w:r>
      <w:r>
        <w:rPr>
          <w:rFonts w:cs="Arial" w:eastAsia="Calibri" w:hAnsi="Arial" w:ascii="Arial"/>
        </w:rPr>
        <w:lastRenderedPageBreak/>
        <w:t>najkasnije u daljnjem roku od 21 dana bila dužna podnijeti prijedlog za pokretanje stečajnog postupka, što nije učinila.</w:t>
      </w:r>
    </w:p>
    <w:p w:rsidRDefault="00C05677" w:rsidP="00C05677" w:rsidR="00C0567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C05677" w:rsidP="00C05677" w:rsidR="00C0567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C05677" w:rsidP="00C05677" w:rsidR="00C05677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01</w:t>
      </w:r>
      <w:r>
        <w:rPr>
          <w:rFonts w:cs="Arial" w:hAnsi="Arial" w:ascii="Arial"/>
          <w:noProof/>
        </w:rPr>
        <w:t>. travnja 2016. godine</w:t>
      </w:r>
    </w:p>
    <w:p w:rsidRDefault="00C05677" w:rsidP="00C05677" w:rsidR="00C05677">
      <w:pPr>
        <w:ind w:firstLine="851"/>
        <w:jc w:val="center"/>
        <w:rPr>
          <w:rFonts w:cs="Arial" w:eastAsia="Calibri" w:hAnsi="Arial" w:ascii="Arial"/>
        </w:rPr>
      </w:pPr>
    </w:p>
    <w:p w:rsidRDefault="00C05677" w:rsidP="00C05677" w:rsidR="00C05677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C05677" w:rsidP="00C05677" w:rsidR="00C05677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C05677" w:rsidP="00C05677" w:rsidR="00C05677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05677" w:rsidP="00C05677" w:rsidR="00C05677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C05677" w:rsidP="00C05677" w:rsidR="00C05677">
      <w:pPr>
        <w:rPr>
          <w:rFonts w:cs="Arial" w:hAnsi="Arial" w:ascii="Arial"/>
        </w:rPr>
      </w:pPr>
    </w:p>
    <w:p w:rsidRDefault="00C05677" w:rsidP="00C05677" w:rsidR="00C05677">
      <w:pPr>
        <w:rPr>
          <w:rFonts w:cs="Arial" w:eastAsia="Calibri" w:hAnsi="Arial" w:ascii="Arial"/>
        </w:rPr>
      </w:pPr>
    </w:p>
    <w:p w:rsidRDefault="00C05677" w:rsidP="00C05677" w:rsidR="00C05677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05677" w:rsidP="00C05677" w:rsidR="00C05677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C05677" w:rsidP="00C05677" w:rsidR="00C05677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C05677" w:rsidP="00C05677" w:rsidR="00C05677">
      <w:pPr>
        <w:rPr>
          <w:rFonts w:cs="Arial" w:hAnsi="Arial" w:ascii="Arial"/>
        </w:rPr>
      </w:pPr>
      <w:r>
        <w:rPr>
          <w:rFonts w:cs="Arial" w:hAnsi="Arial" w:ascii="Arial"/>
        </w:rPr>
        <w:t>Bj.01.4.2016.g.</w:t>
      </w:r>
    </w:p>
    <w:p w:rsidRDefault="00C05677" w:rsidP="00C05677" w:rsidR="00C05677">
      <w:pPr>
        <w:rPr>
          <w:rFonts w:cs="Arial" w:eastAsia="Calibri" w:hAnsi="Arial" w:ascii="Arial"/>
        </w:rPr>
      </w:pPr>
    </w:p>
    <w:p w:rsidRDefault="00C05677" w:rsidP="00C05677" w:rsidR="00C05677">
      <w:pPr>
        <w:rPr>
          <w:rFonts w:cs="Arial" w:eastAsia="Calibri" w:hAnsi="Arial" w:ascii="Arial"/>
        </w:rPr>
      </w:pPr>
    </w:p>
    <w:p w:rsidRDefault="00C05677" w:rsidP="00C05677" w:rsidR="00C05677">
      <w:pPr>
        <w:rPr>
          <w:rFonts w:cs="Arial" w:eastAsia="Times New Roman" w:hAnsi="Arial" w:ascii="Arial"/>
        </w:rPr>
      </w:pPr>
    </w:p>
    <w:p w:rsidRDefault="00C05677" w:rsidP="00C05677" w:rsidR="00C05677">
      <w:pPr>
        <w:pStyle w:val="Poetniodjeljak"/>
        <w:rPr>
          <w:rFonts w:cs="Arial" w:hAnsi="Arial" w:ascii="Arial"/>
        </w:rPr>
      </w:pPr>
    </w:p>
    <w:p w:rsidRDefault="00C05677" w:rsidP="00C05677" w:rsidR="00C05677">
      <w:pPr>
        <w:pStyle w:val="NormaleSPIS"/>
        <w:rPr>
          <w:rFonts w:cs="Arial" w:hAnsi="Arial" w:ascii="Arial"/>
          <w:noProof/>
        </w:rPr>
      </w:pPr>
    </w:p>
    <w:p w:rsidRDefault="00C05677" w:rsidP="00C05677" w:rsidR="00C05677">
      <w:pPr>
        <w:rPr>
          <w:rFonts w:cs="Arial" w:hAnsi="Arial" w:ascii="Arial"/>
        </w:rPr>
      </w:pPr>
    </w:p>
    <w:p w:rsidRDefault="00C05677" w:rsidP="00C05677" w:rsidR="00C05677">
      <w:pPr>
        <w:rPr>
          <w:rFonts w:cs="Arial" w:hAnsi="Arial" w:ascii="Arial"/>
        </w:rPr>
      </w:pPr>
    </w:p>
    <w:p w:rsidRDefault="00C05677" w:rsidP="00C05677" w:rsidR="00C0567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C05677" w:rsidP="00C05677" w:rsidR="00C05677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677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684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St-208/2016-3</izvorni_sadrzaj>
    <derivirana_varijabla naziv="DomainObject.Oznaka_1">St-208/2016-3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MIR ZADRUGA za trgovinu i usluge, Veliko Trojstvo zastupanog po punomoćniku Saša Jura</izvorni_sadrzaj>
    <derivirana_varijabla naziv="DomainObject.Predmet.ProtustrankaFormated_1">  ZLATNI MIR ZADRUGA za trgovinu i usluge, Veliko Trojstvo zastupanog po punomoćniku Saša Jura</derivirana_varijabla>
  </DomainObject.Predmet.ProtustrankaFormated>
  <DomainObject.Predmet.ProtustrankaFormatedOIB>
    <izvorni_sadrzaj>  ZLATNI MIR ZADRUGA za trgovinu i usluge, Veliko Trojstvo, OIB 19132650410 zastupanog po punomoćniku Saša Jura</izvorni_sadrzaj>
    <derivirana_varijabla naziv="DomainObject.Predmet.ProtustrankaFormatedOIB_1">  ZLATNI MIR ZADRUGA za trgovinu i usluge, Veliko Trojstvo, OIB 19132650410 zastupanog po punomoćniku Saša Jura</derivirana_varijabla>
  </DomainObject.Predmet.ProtustrankaFormatedOIB>
  <DomainObject.Predmet.ProtustrankaFormatedWithAdress>
    <izvorni_sadrzaj> ZLATNI MIR ZADRUGA za trgovinu i usluge, Veliko Trojstvo, Braće Radić 97, 43000 Veliko Trojstvo zastupanog po punomoćniku Saša Jura</izvorni_sadrzaj>
    <derivirana_varijabla naziv="DomainObject.Predmet.ProtustrankaFormatedWithAdress_1"> ZLATNI MIR ZADRUGA za trgovinu i usluge, Veliko Trojstvo, Braće Radić 97, 43000 Veliko Trojstvo zastupanog po punomoćniku Saša Jura</derivirana_varijabla>
  </DomainObject.Predmet.ProtustrankaFormatedWithAdress>
  <DomainObject.Predmet.ProtustrankaFormatedWithAdressOIB>
    <izvorni_sadrzaj> ZLATNI MIR ZADRUGA za trgovinu i usluge, Veliko Trojstvo, OIB 19132650410, Braće Radić 97, 43000 Veliko Trojstvo zastupanog po punomoćniku Saša Jura</izvorni_sadrzaj>
    <derivirana_varijabla naziv="DomainObject.Predmet.ProtustrankaFormatedWithAdressOIB_1"> ZLATNI MIR ZADRUGA za trgovinu i usluge, Veliko Trojstvo, OIB 19132650410, Braće Radić 97, 43000 Veliko Trojstvo zastupanog po punomoćniku Saša Jura</derivirana_varijabla>
  </DomainObject.Predmet.ProtustrankaFormatedWithAdressOIB>
  <DomainObject.Predmet.ProtustrankaWithAdress>
    <izvorni_sadrzaj>ZLATNI MIR ZADRUGA za trgovinu i usluge, Veliko Trojstvo Braće Radić 97, 43000 Veliko Trojstvo</izvorni_sadrzaj>
    <derivirana_varijabla naziv="DomainObject.Predmet.ProtustrankaWithAdress_1">ZLATNI MIR ZADRUGA za trgovinu i usluge, Veliko Trojstvo Braće Radić 97, 43000 Veliko Trojstvo</derivirana_varijabla>
  </DomainObject.Predmet.ProtustrankaWithAdress>
  <DomainObject.Predmet.ProtustrankaWithAdressOIB>
    <izvorni_sadrzaj>ZLATNI MIR ZADRUGA za trgovinu i usluge, Veliko Trojstvo, OIB 19132650410, Braće Radić 97, 43000 Veliko Trojstvo</izvorni_sadrzaj>
    <derivirana_varijabla naziv="DomainObject.Predmet.ProtustrankaWithAdressOIB_1">ZLATNI MIR ZADRUGA za trgovinu i usluge, Veliko Trojstvo, OIB 19132650410, Braće Radić 97, 43000 Veliko Trojstvo</derivirana_varijabla>
  </DomainObject.Predmet.ProtustrankaWithAdressOIB>
  <DomainObject.Predmet.ProtustrankaNazivFormated>
    <izvorni_sadrzaj>ZLATNI MIR ZADRUGA za trgovinu i usluge, Veliko Trojstvo</izvorni_sadrzaj>
    <derivirana_varijabla naziv="DomainObject.Predmet.ProtustrankaNazivFormated_1">ZLATNI MIR ZADRUGA za trgovinu i usluge, Veliko Trojstvo</derivirana_varijabla>
  </DomainObject.Predmet.ProtustrankaNazivFormated>
  <DomainObject.Predmet.ProtustrankaNazivFormatedOIB>
    <izvorni_sadrzaj>ZLATNI MIR ZADRUGA za trgovinu i usluge, Veliko Trojstvo, OIB 19132650410</izvorni_sadrzaj>
    <derivirana_varijabla naziv="DomainObject.Predmet.ProtustrankaNazivFormatedOIB_1">ZLATNI MIR ZADRUGA za trgovinu i usluge, Veliko Trojstvo, OIB 19132650410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ZLATNI MIR ZADRUGA za trgovinu i usluge, Veliko Trojstvo zastupanog po punomoćniku Saša Jura</item>
    </izvorni_sadrzaj>
    <derivirana_varijabla naziv="DomainObject.Predmet.ProtuStrankaListFormated_1">
      <item>ZLATNI MIR ZADRUGA za trgovinu i usluge, Veliko Trojstvo zastupanog po punomoćniku Saša Jura</item>
    </derivirana_varijabla>
  </DomainObject.Predmet.ProtuStrankaListFormated>
  <DomainObject.Predmet.ProtuStrankaListFormatedOIB>
    <izvorni_sadrzaj>
      <item>ZLATNI MIR ZADRUGA za trgovinu i usluge, Veliko Trojstvo, OIB 19132650410 zastupanog po punomoćniku Saša Jura</item>
    </izvorni_sadrzaj>
    <derivirana_varijabla naziv="DomainObject.Predmet.ProtuStrankaListFormatedOIB_1">
      <item>ZLATNI MIR ZADRUGA za trgovinu i usluge, Veliko Trojstvo, OIB 19132650410 zastupanog po punomoćniku Saša Jura</item>
    </derivirana_varijabla>
  </DomainObject.Predmet.ProtuStrankaListFormatedOIB>
  <DomainObject.Predmet.ProtuStrankaListFormatedWithAdress>
    <izvorni_sadrzaj>
      <item>ZLATNI MIR ZADRUGA za trgovinu i usluge, Veliko Trojstvo, Braće Radić 97, 43000 Veliko Trojstvo zastupanog po punomoćniku Saša Jura</item>
    </izvorni_sadrzaj>
    <derivirana_varijabla naziv="DomainObject.Predmet.ProtuStrankaListFormatedWithAdress_1">
      <item>ZLATNI MIR ZADRUGA za trgovinu i usluge, Veliko Trojstvo, Braće Radić 97, 43000 Veliko Trojstvo zastupanog po punomoćniku Saša Jura</item>
    </derivirana_varijabla>
  </DomainObject.Predmet.ProtuStrankaListFormatedWithAdress>
  <DomainObject.Predmet.ProtuStrankaListFormatedWithAdressOIB>
    <izvorni_sadrzaj>
      <item>ZLATNI MIR ZADRUGA za trgovinu i usluge, Veliko Trojstvo, OIB 19132650410, Braće Radić 97, 43000 Veliko Trojstvo zastupanog po punomoćniku Saša Jura</item>
    </izvorni_sadrzaj>
    <derivirana_varijabla naziv="DomainObject.Predmet.ProtuStrankaListFormatedWithAdressOIB_1">
      <item>ZLATNI MIR ZADRUGA za trgovinu i usluge, Veliko Trojstvo, OIB 19132650410, Braće Radić 97, 43000 Veliko Trojstvo zastupanog po punomoćniku Saša Jura</item>
    </derivirana_varijabla>
  </DomainObject.Predmet.ProtuStrankaListFormatedWithAdressOIB>
  <DomainObject.Predmet.ProtuStrankaListNazivFormated>
    <izvorni_sadrzaj>
      <item>ZLATNI MIR ZADRUGA za trgovinu i usluge, Veliko Trojstvo</item>
    </izvorni_sadrzaj>
    <derivirana_varijabla naziv="DomainObject.Predmet.ProtuStrankaListNazivFormated_1">
      <item>ZLATNI MIR ZADRUGA za trgovinu i usluge, Veliko Trojstvo</item>
    </derivirana_varijabla>
  </DomainObject.Predmet.ProtuStrankaListNazivFormated>
  <DomainObject.Predmet.ProtuStrankaListNazivFormatedOIB>
    <izvorni_sadrzaj>
      <item>ZLATNI MIR ZADRUGA za trgovinu i usluge, Veliko Trojstvo, OIB 19132650410</item>
    </izvorni_sadrzaj>
    <derivirana_varijabla naziv="DomainObject.Predmet.ProtuStrankaListNazivFormatedOIB_1">
      <item>ZLATNI MIR ZADRUGA za trgovinu i usluge, Veliko Trojstvo, OIB 19132650410</item>
    </derivirana_varijabla>
  </DomainObject.Predmet.ProtuStrankaListNazivFormatedOIB>
  <DomainObject.Predmet.OstaliListFormated>
    <izvorni_sadrzaj>
      <item>Saša Jura punomoćnik sudionika u postupku ZLATNI MIR ZADRUGA za trgovinu i usluge, Veliko Trojstvo</item>
    </izvorni_sadrzaj>
    <derivirana_varijabla naziv="DomainObject.Predmet.OstaliListFormated_1">
      <item>Saša Jura punomoćnik sudionika u postupku ZLATNI MIR ZADRUGA za trgovinu i usluge, Veliko Trojstvo</item>
    </derivirana_varijabla>
  </DomainObject.Predmet.OstaliListFormated>
  <DomainObject.Predmet.OstaliListFormatedOIB>
    <izvorni_sadrzaj>
      <item>Saša Jura, OIB 20569869552 punomoćnik sudionika u postupku ZLATNI MIR ZADRUGA za trgovinu i usluge, Veliko Trojstvo</item>
    </izvorni_sadrzaj>
    <derivirana_varijabla naziv="DomainObject.Predmet.OstaliListFormatedOIB_1">
      <item>Saša Jura, OIB 20569869552 punomoćnik sudionika u postupku ZLATNI MIR ZADRUGA za trgovinu i usluge, Veliko Trojstvo</item>
    </derivirana_varijabla>
  </DomainObject.Predmet.OstaliListFormatedOIB>
  <DomainObject.Predmet.OstaliListFormatedWithAdress>
    <izvorni_sadrzaj>
      <item>Saša Jura, Novoseljanska 336., 43000 Novoseljani punomoćnik sudionika u postupku ZLATNI MIR ZADRUGA za trgovinu i usluge, Veliko Trojstvo</item>
    </izvorni_sadrzaj>
    <derivirana_varijabla naziv="DomainObject.Predmet.OstaliListFormatedWithAdress_1">
      <item>Saša Jura, Novoseljanska 336., 43000 Novoseljani punomoćnik sudionika u postupku ZLATNI MIR ZADRUGA za trgovinu i usluge, Veliko Trojstvo</item>
    </derivirana_varijabla>
  </DomainObject.Predmet.OstaliListFormatedWithAdress>
  <DomainObject.Predmet.OstaliListFormatedWithAdressOIB>
    <izvorni_sadrzaj>
      <item>Saša Jura, OIB 20569869552, Novoseljanska 336., 43000 Novoseljani punomoćnik sudionika u postupku ZLATNI MIR ZADRUGA za trgovinu i usluge, Veliko Trojstvo</item>
    </izvorni_sadrzaj>
    <derivirana_varijabla naziv="DomainObject.Predmet.OstaliListFormatedWithAdressOIB_1">
      <item>Saša Jura, OIB 20569869552, Novoseljanska 336., 43000 Novoseljani punomoćnik sudionika u postupku ZLATNI MIR ZADRUGA za trgovinu i usluge, Veliko Trojstvo</item>
    </derivirana_varijabla>
  </DomainObject.Predmet.OstaliListFormatedWithAdressOIB>
  <DomainObject.Predmet.OstaliListNazivFormated>
    <izvorni_sadrzaj>
      <item>Saša Jura</item>
    </izvorni_sadrzaj>
    <derivirana_varijabla naziv="DomainObject.Predmet.OstaliListNazivFormated_1">
      <item>Saša Jura</item>
    </derivirana_varijabla>
  </DomainObject.Predmet.OstaliListNazivFormated>
  <DomainObject.Predmet.OstaliListNazivFormatedOIB>
    <izvorni_sadrzaj>
      <item>Saša Jura, OIB 20569869552</item>
    </izvorni_sadrzaj>
    <derivirana_varijabla naziv="DomainObject.Predmet.OstaliListNazivFormatedOIB_1">
      <item>Saša Jura, OIB 20569869552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St-208/2016-3</izvorni_sadrzaj>
    <derivirana_varijabla naziv="DomainObject.PoslovniBrojDokumenta_1">St-208/2016-3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ZLATNI MIR ZADRUGA za trgovinu i usluge, Veliko Trojstvo</izvorni_sadrzaj>
    <derivirana_varijabla naziv="DomainObject.Predmet.ProtustrankaIDrugi_1">ZLATNI MIR ZADRUGA za trgovinu i usluge,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ZLATNI MIR ZADRUGA za trgovinu i usluge, Veliko Trojstvo, OIB 19132650410, Braće Radić 97, 43000 Veliko Trojstvo</izvorni_sadrzaj>
    <derivirana_varijabla naziv="DomainObject.Predmet.ProtustrankaIDrugiAdressOIB_1">ZLATNI MIR ZADRUGA za trgovinu i usluge, Veliko Trojstvo, OIB 19132650410, Braće Radić 97,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ZLATNI MIR ZADRUGA za trgovinu i usluge, Veliko Trojstvo</item>
      <item>Saša Jura</item>
    </izvorni_sadrzaj>
    <derivirana_varijabla naziv="DomainObject.Predmet.SudioniciListNaziv_1">
      <item>FINA, RC ZAGREB, Podružnica Bjelovar</item>
      <item>ZLATNI MIR ZADRUGA za trgovinu i usluge, Veliko Trojstvo</item>
      <item>Saša Jura</item>
    </derivirana_varijabla>
  </DomainObject.Predmet.SudioniciListNaziv>
  <DomainObject.Predmet.SudioniciListAdressOIB>
    <izvorni_sadrzaj>
      <item>FINA, RC ZAGREB, Podružnica Bjelovar, OIB 85821130368, F. Supila 4,43000 Bjelovar</item>
      <item>ZLATNI MIR ZADRUGA za trgovinu i usluge, Veliko Trojstvo, OIB 19132650410, Braće Radić 97,43000 Veliko Trojstvo</item>
      <item>Saša Jura, OIB 20569869552, Novoseljanska 336.,43000 Novoseljani</item>
    </izvorni_sadrzaj>
    <derivirana_varijabla naziv="DomainObject.Predmet.SudioniciListAdressOIB_1">
      <item>FINA, RC ZAGREB, Podružnica Bjelovar, OIB 85821130368, F. Supila 4,43000 Bjelovar</item>
      <item>ZLATNI MIR ZADRUGA za trgovinu i usluge, Veliko Trojstvo, OIB 19132650410, Braće Radić 97,43000 Veliko Trojstvo</item>
      <item>Saša Jura, OIB 20569869552, Novoseljanska 336.,43000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864B3-6C65-49B8-B8D3-6E022FD17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985</properties:Words>
  <properties:Characters>5490</properties:Characters>
  <properties:Lines>119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2016-04-01T08:04:00Z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