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67454" w14:paraId="0467454" w:rsidRDefault="00056A75" w:rsidP="00BD3394" w:rsidR="00056A75">
      <w:pPr>
        <w:jc w:val="center"/>
        <w15:collapsed w:val="false"/>
      </w:pPr>
      <w:bookmarkStart w:name="_GoBack" w:id="0"/>
      <w:bookmarkEnd w:id="0"/>
      <w:r w:rsidRPr="00267DA6">
        <w:t xml:space="preserve">                                                                                                           </w:t>
      </w:r>
      <w:r w:rsidR="00A77BB3" w:rsidRPr="00267DA6">
        <w:t xml:space="preserve">                </w:t>
      </w:r>
      <w:r w:rsidRPr="00267DA6">
        <w:t xml:space="preserve">  </w:t>
      </w:r>
      <w:r w:rsidR="00A77BB3" w:rsidRPr="00267DA6">
        <w:t>4</w:t>
      </w:r>
      <w:r w:rsidRPr="00267DA6">
        <w:t xml:space="preserve">  St-</w:t>
      </w:r>
      <w:r w:rsidR="00201C08">
        <w:t>3415</w:t>
      </w:r>
      <w:r w:rsidR="006F3DDB">
        <w:t>/17</w:t>
      </w:r>
    </w:p>
    <w:p w:rsidRDefault="000C46EC" w:rsidP="000C46EC" w:rsidR="006B0440" w:rsidRPr="00267DA6">
      <w:pPr>
        <w:tabs>
          <w:tab w:pos="395" w:val="left"/>
        </w:tabs>
      </w:pPr>
      <w:r>
        <w:tab/>
      </w:r>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p>
    <w:p w:rsidRDefault="005C24C0" w:rsidP="00C83EDF" w:rsidR="005C24C0">
      <w:pPr>
        <w:jc w:val="both"/>
      </w:pPr>
      <w:r>
        <w:t xml:space="preserve">Karlovac, </w:t>
      </w:r>
      <w:r w:rsidR="006F3DDB">
        <w:t>Trg hrvatskih branitelja 1</w:t>
      </w:r>
    </w:p>
    <w:p w:rsidRDefault="005C24C0" w:rsidP="00C83EDF" w:rsidR="005C24C0">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6007B5">
      <w:pPr>
        <w:ind w:firstLine="708"/>
        <w:jc w:val="both"/>
      </w:pPr>
      <w:r w:rsidRPr="00F77ECE">
        <w:t>T</w:t>
      </w:r>
      <w:r w:rsidR="00CD6CDA">
        <w:t>rgovački sud u Zagrebu, Stalna služba,</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t xml:space="preserve"> dužnikom</w:t>
      </w:r>
      <w:r w:rsidR="0080578E" w:rsidRPr="0080578E">
        <w:t xml:space="preserve"> </w:t>
      </w:r>
      <w:r w:rsidR="00201C08" w:rsidRPr="00201C08">
        <w:t>PAN - TVORNICA PAPIRA ZAGREB, d.o.o. u stečaju, Zagreb, Radnička cesta 173, OIB 48630586213</w:t>
      </w:r>
      <w:r w:rsidR="00871FD3">
        <w:rPr>
          <w:sz w:val="22"/>
          <w:szCs w:val="22"/>
        </w:rPr>
        <w:t>,</w:t>
      </w:r>
      <w:r w:rsidR="00056A75" w:rsidRPr="00267DA6">
        <w:t xml:space="preserve"> n</w:t>
      </w:r>
      <w:r w:rsidR="006007B5">
        <w:t>akon</w:t>
      </w:r>
      <w:r w:rsidR="00056A75" w:rsidRPr="00267DA6">
        <w:t xml:space="preserve"> ispitno</w:t>
      </w:r>
      <w:r w:rsidR="006007B5">
        <w:t>g</w:t>
      </w:r>
      <w:r w:rsidR="00056A75" w:rsidRPr="00267DA6">
        <w:t xml:space="preserve"> ročišt</w:t>
      </w:r>
      <w:r w:rsidR="006007B5">
        <w:t>a održanog</w:t>
      </w:r>
      <w:r w:rsidR="00056A75" w:rsidRPr="00267DA6">
        <w:t xml:space="preserve"> </w:t>
      </w:r>
      <w:r w:rsidR="002144E4">
        <w:t>6. prosinca</w:t>
      </w:r>
      <w:r w:rsidR="001772EB">
        <w:t xml:space="preserve"> 2018.</w:t>
      </w:r>
      <w:r w:rsidR="002144E4">
        <w:t xml:space="preserve">, dana </w:t>
      </w:r>
      <w:r w:rsidR="006A621B">
        <w:t>10</w:t>
      </w:r>
      <w:r w:rsidR="002144E4">
        <w:t>. prosinca 2018.</w:t>
      </w:r>
    </w:p>
    <w:p w:rsidRDefault="00056A75" w:rsidP="001E21B6" w:rsidR="00CD6CDA" w:rsidRPr="00267DA6">
      <w:pPr>
        <w:ind w:firstLine="708"/>
        <w:jc w:val="both"/>
      </w:pPr>
      <w:r w:rsidRPr="00267DA6">
        <w:t xml:space="preserve"> </w:t>
      </w:r>
    </w:p>
    <w:p w:rsidRDefault="009F0937" w:rsidP="00056A75" w:rsidR="002E71E9" w:rsidRPr="002032E7">
      <w:pPr>
        <w:jc w:val="center"/>
      </w:pPr>
      <w:r w:rsidRPr="002032E7">
        <w:t>r</w:t>
      </w:r>
      <w:r w:rsidR="00056A75" w:rsidRPr="002032E7">
        <w:t xml:space="preserve"> i j e š i o   j e</w:t>
      </w:r>
    </w:p>
    <w:p w:rsidRDefault="00CD6CDA" w:rsidP="00CD6CDA" w:rsidR="00CD6CDA" w:rsidRPr="00C957F2">
      <w:pPr>
        <w:jc w:val="both"/>
      </w:pPr>
    </w:p>
    <w:p w:rsidRDefault="00A94ACA" w:rsidP="00B14000" w:rsidR="00B14000">
      <w:pPr>
        <w:jc w:val="both"/>
      </w:pPr>
      <w:r>
        <w:t>I. Utvrđen</w:t>
      </w:r>
      <w:r w:rsidR="002144E4">
        <w:t>e</w:t>
      </w:r>
      <w:r>
        <w:t xml:space="preserve"> </w:t>
      </w:r>
      <w:r w:rsidR="002144E4">
        <w:t>su</w:t>
      </w:r>
      <w:r w:rsidR="00B14000" w:rsidRPr="00730688">
        <w:t xml:space="preserve"> slijedeć</w:t>
      </w:r>
      <w:r w:rsidR="002144E4">
        <w:t>e</w:t>
      </w:r>
      <w:r w:rsidR="00B14000" w:rsidRPr="00730688">
        <w:t xml:space="preserve"> tražbin</w:t>
      </w:r>
      <w:r w:rsidR="002144E4">
        <w:t>e</w:t>
      </w:r>
      <w:r w:rsidR="00B14000" w:rsidRPr="00730688">
        <w:t xml:space="preserve"> prvog višeg isplatnog reda: </w:t>
      </w:r>
    </w:p>
    <w:p w:rsidRDefault="00B14000" w:rsidP="00B14000" w:rsidR="00B14000" w:rsidRPr="00730688">
      <w:pPr>
        <w:jc w:val="both"/>
      </w:pPr>
    </w:p>
    <w:tbl>
      <w:tblPr>
        <w:tblW w:type="dxa" w:w="6844"/>
        <w:tblInd w:type="dxa" w:w="-176"/>
        <w:tblLayout w:type="fixed"/>
        <w:tblLook w:val="04A0" w:noVBand="1" w:noHBand="0" w:lastColumn="0" w:firstColumn="1" w:lastRow="0" w:firstRow="1"/>
      </w:tblPr>
      <w:tblGrid>
        <w:gridCol w:w="607"/>
        <w:gridCol w:w="2654"/>
        <w:gridCol w:w="2024"/>
        <w:gridCol w:w="1559"/>
      </w:tblGrid>
      <w:tr w:rsidTr="001663DE" w:rsidR="001663DE" w:rsidRPr="00773443">
        <w:trPr>
          <w:trHeight w:val="610"/>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3A2D3D" w:rsidP="001663DE" w:rsidR="001663DE" w:rsidRPr="00773443">
            <w:pPr>
              <w:jc w:val="center"/>
              <w:rPr>
                <w:rFonts w:cs="Arial" w:hAnsi="Arial" w:ascii="Arial"/>
                <w:bCs/>
                <w:sz w:val="16"/>
                <w:szCs w:val="16"/>
              </w:rPr>
            </w:pPr>
            <w:r>
              <w:rPr>
                <w:rFonts w:cs="Arial" w:hAnsi="Arial" w:ascii="Arial"/>
                <w:bCs/>
                <w:sz w:val="16"/>
                <w:szCs w:val="16"/>
              </w:rPr>
              <w:t>broj</w:t>
            </w:r>
          </w:p>
        </w:tc>
        <w:tc>
          <w:tcPr>
            <w:tcW w:type="dxa" w:w="2654"/>
            <w:tcBorders>
              <w:top w:space="0" w:sz="4" w:color="auto" w:val="single"/>
              <w:left w:val="nil"/>
              <w:bottom w:space="0" w:sz="4" w:color="auto" w:val="single"/>
              <w:right w:space="0" w:sz="4" w:color="auto" w:val="single"/>
            </w:tcBorders>
            <w:shd w:fill="FFFFFF" w:color="auto" w:val="clear"/>
            <w:vAlign w:val="center"/>
            <w:hideMark/>
          </w:tcPr>
          <w:p w:rsidRDefault="001663DE" w:rsidP="001663DE" w:rsidR="001663DE" w:rsidRPr="00773443">
            <w:pPr>
              <w:jc w:val="center"/>
              <w:rPr>
                <w:rFonts w:cs="Arial" w:hAnsi="Arial" w:ascii="Arial"/>
                <w:bCs/>
                <w:sz w:val="16"/>
                <w:szCs w:val="16"/>
              </w:rPr>
            </w:pPr>
            <w:r w:rsidRPr="00773443">
              <w:rPr>
                <w:rFonts w:cs="Arial" w:hAnsi="Arial" w:ascii="Arial"/>
                <w:bCs/>
                <w:sz w:val="16"/>
                <w:szCs w:val="16"/>
              </w:rPr>
              <w:t>vjerovnik</w:t>
            </w:r>
          </w:p>
        </w:tc>
        <w:tc>
          <w:tcPr>
            <w:tcW w:type="dxa" w:w="2024"/>
            <w:tcBorders>
              <w:top w:space="0" w:sz="4" w:color="auto" w:val="single"/>
              <w:left w:val="nil"/>
              <w:bottom w:space="0" w:sz="4" w:color="auto" w:val="single"/>
              <w:right w:space="0" w:sz="4" w:color="auto" w:val="single"/>
            </w:tcBorders>
            <w:shd w:fill="FFFFFF" w:color="auto" w:val="clear"/>
            <w:vAlign w:val="center"/>
            <w:hideMark/>
          </w:tcPr>
          <w:p w:rsidRDefault="001663DE" w:rsidP="001663DE" w:rsidR="001663DE" w:rsidRPr="00773443">
            <w:pPr>
              <w:jc w:val="center"/>
              <w:rPr>
                <w:rFonts w:cs="Arial" w:hAnsi="Arial" w:ascii="Arial"/>
                <w:bCs/>
                <w:sz w:val="16"/>
                <w:szCs w:val="16"/>
              </w:rPr>
            </w:pPr>
            <w:r w:rsidRPr="00773443">
              <w:rPr>
                <w:rFonts w:cs="Arial" w:hAnsi="Arial" w:ascii="Arial"/>
                <w:bCs/>
                <w:sz w:val="16"/>
                <w:szCs w:val="16"/>
              </w:rPr>
              <w:t>adresa</w:t>
            </w:r>
          </w:p>
        </w:tc>
        <w:tc>
          <w:tcPr>
            <w:tcW w:type="dxa" w:w="1559"/>
            <w:tcBorders>
              <w:top w:space="0" w:sz="4" w:color="auto" w:val="single"/>
              <w:left w:val="nil"/>
              <w:bottom w:space="0" w:sz="4" w:color="auto" w:val="single"/>
              <w:right w:space="0" w:sz="4" w:color="auto" w:val="single"/>
            </w:tcBorders>
            <w:shd w:fill="FFFFFF" w:color="auto" w:val="clear"/>
            <w:vAlign w:val="center"/>
            <w:hideMark/>
          </w:tcPr>
          <w:p w:rsidRDefault="001663DE" w:rsidP="001663DE" w:rsidR="001663DE" w:rsidRPr="00773443">
            <w:pPr>
              <w:jc w:val="center"/>
              <w:rPr>
                <w:rFonts w:cs="Arial" w:hAnsi="Arial" w:ascii="Arial"/>
                <w:bCs/>
                <w:sz w:val="16"/>
                <w:szCs w:val="16"/>
              </w:rPr>
            </w:pPr>
            <w:r w:rsidRPr="00773443">
              <w:rPr>
                <w:rFonts w:cs="Arial" w:hAnsi="Arial" w:ascii="Arial"/>
                <w:sz w:val="16"/>
                <w:szCs w:val="16"/>
              </w:rPr>
              <w:t xml:space="preserve">Iznos </w:t>
            </w:r>
            <w:r>
              <w:rPr>
                <w:rFonts w:cs="Arial" w:hAnsi="Arial" w:ascii="Arial"/>
                <w:sz w:val="16"/>
                <w:szCs w:val="16"/>
              </w:rPr>
              <w:t>utvrđene</w:t>
            </w:r>
            <w:r w:rsidRPr="00773443">
              <w:rPr>
                <w:rFonts w:cs="Arial" w:hAnsi="Arial" w:ascii="Arial"/>
                <w:sz w:val="16"/>
                <w:szCs w:val="16"/>
              </w:rPr>
              <w:t xml:space="preserve"> tražbine bruto (kn)</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Agatić Nada OIB:26108038508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Vukmanički Cerovac 43B, Karlovac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53.856,38</w:t>
            </w:r>
          </w:p>
          <w:p w:rsidRDefault="001663DE" w:rsidP="001663DE" w:rsidR="001663DE" w:rsidRPr="00773443">
            <w:pPr>
              <w:jc w:val="center"/>
              <w:rPr>
                <w:rFonts w:cs="Arial" w:hAnsi="Arial" w:ascii="Arial"/>
                <w:sz w:val="16"/>
                <w:szCs w:val="16"/>
              </w:rPr>
            </w:pP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Aleksić Dragan OIB:09545536421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Taborska 10/1,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94.206,11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Antunović Jadranka OIB:90354390137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Grobljanska 28, Donji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30.713,37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Aračić Iva OIB:56423959710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Perkovačka 2, D.Andrijevci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62.768,68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Atlija Šimo OIB:55116918601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Mrežnička 18,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109.711,20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Baličević Dragica OIB:59907548839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M.Gupca 130, D.Andrijevci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61.865,51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Baranašić Miroslav OIB:50801879929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Mraclinska 3,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68.208,98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Barić Kata OIB:37964915686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Posavska 77, D.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65.983,29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Begović Zlatko OIB:90728999577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F. Alfirevića 15,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107.238,80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Belobrajdić Marijan OIB:77655007702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Rimski Put 3, Sesvete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12.997,44</w:t>
            </w:r>
          </w:p>
          <w:p w:rsidRDefault="001663DE" w:rsidP="001663DE" w:rsidR="001663DE" w:rsidRPr="00773443">
            <w:pPr>
              <w:jc w:val="center"/>
              <w:rPr>
                <w:rFonts w:cs="Arial" w:hAnsi="Arial" w:ascii="Arial"/>
                <w:sz w:val="16"/>
                <w:szCs w:val="16"/>
              </w:rPr>
            </w:pP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Bogetić Jelica OIB:20767684373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Braće  Radića 53, D.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65.288,42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lastRenderedPageBreak/>
              <w:t>12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Borevković-Šajer Dubravka OIB:72888603998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Kneza Trpimira 31, Slavonski Brod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72.633,49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Boronić Tomislav OIB:44135882641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Vrapčanska 111,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308,84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Breščaković Kristijan OIB:95114632814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V.Poljanice 20,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5.823,30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Brevulj Franjo OIB:43709139885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Bana Josipa Jelačića 129, Vrpolje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45.648,52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Brezonjić Anto OIB:99981219289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Željeznička 24, D.Andrijevci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46.246,22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Brezonjić Božidar OIB:39576097974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J.J. Strosmayera 40, Vrpolje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14.179,85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Buholc Dario OIB:57351668133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Zagrebačka 137 A, D.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68.876,96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Bukatko Miroslav OIB:747365964827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Zagrebačka 90, D.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66.092,18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Bulat Robert OIB:38647978367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Balokovićeva 69,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59.439,65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Butorac Milan OIB:75780232339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Kolarova 18,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194.357,08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Car Kristijan OIB:35158369998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Matice Hrvatske 42, Velika Gorica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674,41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Ciganović Siniša OIB:47331275905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Ulica F. Milličevića 49,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11.574,20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Cigić Roko OIB:12963443452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Ištefanovečki Zavoj 9,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27.515,90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Culović Velimir OIB:64563724432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Kolodvorska 16, Velika Gorica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43.217,29</w:t>
            </w:r>
          </w:p>
          <w:p w:rsidRDefault="001663DE" w:rsidP="001663DE" w:rsidR="001663DE" w:rsidRPr="00773443">
            <w:pPr>
              <w:jc w:val="center"/>
              <w:rPr>
                <w:rFonts w:cs="Arial" w:hAnsi="Arial" w:ascii="Arial"/>
                <w:sz w:val="16"/>
                <w:szCs w:val="16"/>
              </w:rPr>
            </w:pP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Cvejić Gordana OIB:13516338461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Ivana Vrapca 02, Šenkovec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75.177,72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Cvetić Mladen OIB:88387231472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Ljudevita Gaja 30, Gornja Lomnica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47.179,11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Čadi Nedeljko OIB:44176919986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Luka  III Odvojak Br. 8,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71.272,10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Čale Jerko OIB:79510718509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Sajmište 9, D.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66.354,03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30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Čale Marija OIB:83323760612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Sajmište 9, D.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65.609,31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31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Černić Ivan OIB:95006167669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8.000,00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32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Čutura Leonardo OIB:98295446873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Barutanski jarak 52,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463,57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33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Ćorluka-Mihić Barica OIB:66513199266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Čajkovci, H. Branitelja 94, Vrpolje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25.570,87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34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David Nikola OIB:10271309323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Kamenarka 12,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84.390,85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lastRenderedPageBreak/>
              <w:t>35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Davidović Drago OIB:38235809141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3 Kozari Put Ii Odvojak 24,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23.698,72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36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Dejak Nikola OIB:75694436143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Odranski Obrež,Janječići 20,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104.848,07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37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Delić Zdenka OIB:74172434440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Željeznička 20, D.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70.460,48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38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Dučkić Kristo OIB:11519242018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Južna, VII Odvojak 10,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71.926,49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39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Dujmić Goran OIB:01463290995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Maretičeva Ulica 10,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66.920,55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Dujmović Mate OIB:91945335992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Dr.Jurja Dobrile 26, Velika Gorica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54.296,88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Dušek Krešimir OIB:59058396026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Gjure Szaba 2,Zagreb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58.666,29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Džapo Ivan OIB:92710810015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Požarinje 3,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287,45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Đaković Ivanka OIB:51739131886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Grobljanska 8,D.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71.670,27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Đitko Zvonko OIB:89911383242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Daruvarska 7,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98.755,26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Đukanović Gordana OIB:67824348190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1. Kozari Put, Odvojak 13, Broj 5,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34.352,90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Đurić Boris OIB:38979615255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Gobmoševa 2,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838,80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Erceg Milan OIB:97299112690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Zagrebačka 64,D.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210.084,87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Erceg Sanja OIB:06616289328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Zagrebačka 64, D.Andrijevci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22.041,60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Ergotić Monika OIB:84842231940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Branka Perice Ulica 1,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53.317,90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Eskeričić Josip OIB:58646480991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Beravci 108, V.Kopanica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65.226,57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Facković Natalija OIB:88488932696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Vugrovec Donji,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35.477,70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Fadljević Josip OIB:89530214996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Zagrebačka 112, Dugo Selo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11.702,78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Filaković Ružica OIB:08080210703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 Gupca 13, Kešinci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182.599,08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Franić Božica OIB:77910978844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Naselje A. Hebranga 8/19, Slavonski Brod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11.328,88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Furić Zvonko OIB:23669385084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Prvi Jakuševečki odvojak 8,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6.846,08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Gavran Željko OIB:71440158589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Zagrebačka 99, D.Andrijevci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31.823,18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Gelo Niko OIB:72259737485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Petra Svačića 16,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15.571,35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lastRenderedPageBreak/>
              <w:t>58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Glavaš Vinko OIB:56533068219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Karlovačka 32, Sesvete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75.144,92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Gostrec Josip OIB:29449806824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Glavna Ulica 59 , Sesvete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29.416,75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60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Grbeša Darko OIB:60874423135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F.Račkog 9, Đakovo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56.191,51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61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Grbović Gordan OIB:99362343867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Rim 30,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116.558,76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62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Grbović Martina OIB:69901118118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Rim 32,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104.314,24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63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Grigić Antun OIB:88208968066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Junija Palmotića 9, Slavonski Brod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45.588,33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64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Grubešić Boško OIB:37499160306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Kralja Tomislava 16, Gašinci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86.854,28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65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Habuš Dubravko OIB:16578563006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Meksička 1,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99.522,08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66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Hasanagić Raza OIB:30330327899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Kolodvorska 27, Donji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62.971,89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67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Hercigonja Josip OIB:78797139657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Milana Rešetara 19,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2.924,80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68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Hering Branimir OIB:31759700673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Selska cesta 123,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4.521,86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69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Hidić Tihomir OIB:42835815813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Petruševac 1 Odvojak  4 25A,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123.950,05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70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Horvatić Branka OIB:40588807479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Jesenovec Jesenovečka Cesta 38, 10363 Belovar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62.597,49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71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Hrabrov Ana OIB:29079838015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Braće Cvijića 11,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35.470,42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72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Hrabrov Marin OIB:72286166111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Braće Cviijića 11,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115.112,42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73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Hrabrov Marko OIB:91455910559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Put Morovice 14, Lukoran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2.349,01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74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Hrženjak Ankica OIB:97654376779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Sopnička 43,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6.583,79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75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Hrženjak Zdravko OIB:08702588022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Jertovec 1a, Konjščina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6.342,09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76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Husnjak Siniša OIB:93027426753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Valunske Ploče 8,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93.107,49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77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Ilić Stjepan OIB:69751277119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Dr. J. Dobrile 8, Velika Gorica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256,61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78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Ištuk Tomislav OIB:00769324733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A.Šenoe 70, Velika Gorica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72.731,72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79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Ivanković Luka OIB:71991167063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Malinska 18,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2.939,70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80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Ivanović Katarina OIB:08732288752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P.Preradovića 95, Đakovo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72.041,28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lastRenderedPageBreak/>
              <w:t>81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Jakšić Branko OIB:33926885249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Ogrizekova 14,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6.154,55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82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Jelinčić Tomislav OIB:90928183232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Orešje 3,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33.922,40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83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Jević Saša OIB:10424578401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Petra Preradovića 37, Đakovo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64.037,78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84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Jonjić Sanja OIB:62039611015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I Ferenščica 68,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33.078,58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85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Josić Mato OIB:42734386615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Školska 31, Bestovje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66.525,91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86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Jovičić Jasna OIB:32224886540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Mandaličina 21,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29.960,81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87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Jukić Melita OIB:94462404771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Poljska 57, Đakovo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114.607,32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88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Jularić Goran OIB:09343942345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Vankina 31,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40.498,57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89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Jurić Dragan OIB:49239203222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Posavska 60, Donji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30.030,97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90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Jus Stjepan OIB:61817206586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Trnjanski nasip 5, 26,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15.291,45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91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Kaliman Gordan OIB:62415168614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Orahovac 11,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98.442,52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92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Kamenicki Stjepan OIB:54599059454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Hrvatskih branitelja 23, Donji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11.658,97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93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Katalinić Željko OIB:39417830328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Resnik 23,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16.112,05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94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Katičić Antonio OIB:06032412542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Vranička ulica 3a,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122,13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95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Kauf Zvonimir OIB:97341279296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Unijska 12,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72.032,40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96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Kaurin Leopold OIB:86262679565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J. Kozarca 14, Donji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30.612,84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97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Kavran Željko OIB:97353137196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Netretička 4,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2.563,57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98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Kirhmajer Romano OIB:67308447909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Ljudevita Gaja 11, Đakovo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13.420,70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99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Knežević Davor OIB:30582408160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Kolodvorska 28, Donji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25.961,53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100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Knežević Marica OIB:35870164545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Rušćica 99, Slavonski Brod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11.935,64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101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Komljenović Ivica OIB:19965503432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II Struge 23,Zagreb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33.127,64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102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Kosalec Klaudio OIB:70826808328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2. Ferenšćica 3, Odvojak 7,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54.950,40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103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Kovačević Zumra OIB:21515653593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Radničko Naselje 14, D.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48.224,74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lastRenderedPageBreak/>
              <w:t>104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Kozić Ivo OIB:65114159767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Štafanovečka 23,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14.546,58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105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Kožarević Nada OIB:04544504113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B.Radića 15, Čajkovci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70.018,96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106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Krenek Gordana OIB:83434204069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Naselje Slavonija Ii. 1/4, Slavonski Brod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141.116,36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107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Krišto Ivan OIB:71872496303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Delnička 17, Sesvete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156.309,61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108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Krivan Siniša OIB:13107746150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G. Marinkovac 50, VRBOVEC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22.100,19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109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Krnjić Nikola OIB:93375065396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Borongajski Lug 20,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96.846,87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110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Lipovac Mile OIB:61920519378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Okučani Fra Luke Ibrišimovića 2 A,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89.695,02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111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Lončarić Zlatko OIB:97457057710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Ivana Kovačića 2. ,Velika Gorica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69.586,75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112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Lukiški Božidar OIB:93848066551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Petruševac I 69B,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47.751,40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113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Lulić Mirjana OIB:56325952202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Strumička 15,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6.274,35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114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Ljubanović Mihalić Filip OIB:61810092293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Jagnedje 3,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18.231,63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115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Ljubičić Matteo OIB:98589727255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Ulica S, Radića 141, Banova Jaruga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39.210,85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116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Majdančić Šimun OIB:54496533975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Naselje A. Hebranga 5 D, Slavonski Brod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78.248,67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117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Major Mijo OIB:23946573055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Trg K. Tomislava 10, Donji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23.223,31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118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Mandarić Ivan OIB:21711641024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Žeževićka 3,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67.321,96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119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Marijan Ivo OIB:71017969510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Kanalski Put 1 Odv 1 19,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131.102,02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120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Marjanović Ivica OIB:78467010422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Čerinina Ulica 13,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339.322,35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121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Matasović Mato OIB:53116228733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Zagrebačka 48, Gundinci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74.290,07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122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Matić Marija OIB:78680904870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F. Račkog 4, Đakovo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32.519,00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123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Matošić Anđelka OIB:28951662812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Dalmatinska 20 A, Staro Topolje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73.034,57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124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Matuško Karmen OIB:29747700240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 Krešimira Iv, Br. 6, Slavonski Brod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62.599,20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125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Medić Saša OIB:06799705435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Veliko Vukovje 127, Veliko Vukovje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946,34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126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Mičić Damir OIB:22575299327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Tratinska 62,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111.037,41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lastRenderedPageBreak/>
              <w:t>127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Mihajlovski Žarko OIB:33946830370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Meštrovićev Trg 10,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85.540,59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128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Mikulić Iva OIB:98123458097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Bana J.Jelačića 79, Čakovec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243.880,50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129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Mikulić Marija OIB:30831552019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Lukšić Gornji 7,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81.645,64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130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Mikulić Marijan OIB:39381420416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Lukšić Gornji 7,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55.347,35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131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Mikulić Marinko OIB:57215562399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Lukšić Gornji 7,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157.321,21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132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Miletić Mario OIB:78977131161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Slavka Batušića 8,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334,13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133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Milić Marijan OIB:78977131161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Oporovečka 5,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58.438,23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134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Milišić Ana OIB:67657465538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Av.Dubrava 252,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120.507,77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135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Milišić Ivan OIB:62482507460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Slavka Kolara 29, Velika Gorica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59.022,33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136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Mižurić Jasna OIB:15753055715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St. Perkovci, Đakovačka 37, Vrpolje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26.820,81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137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Mokosek Sandra OIB:01376812869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Dr.J.Dobrile 24, Velika Gorica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55.800,09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138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Mošnička Josip OIB:61896997649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 Radića 80, Kutina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14.817,80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139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Mrazić Aleksa OIB:73329812748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Rim 37/I,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65.269,58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140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Nočajević Karlo OIB:25741689478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Vojkovička 27,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7.438,47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141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Omerović Nasir OIB:84641001253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I Kozari Put 13 Odv 4,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66.706,22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142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Omrčen Vinko OIB:34285945623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10 Ravnice 15.,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99.713,61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143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Oreški Igor OIB:26769853303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Žitnjak, Bogdani odvojak 3 br.6,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11.800,87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144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Orlić Antonio OIB:40826607632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M.Držića 18, Novska </w:t>
            </w:r>
          </w:p>
        </w:tc>
        <w:tc>
          <w:tcPr>
            <w:tcW w:type="dxa" w:w="1559"/>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52.655,44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145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Ozimec Darko OIB:51103890265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Donja batina 246, Konjščina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10.170,42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146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Pavić Frano OIB:58850319139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Naselje A.Hebranga 7/4, Slavonski Brod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144.078,39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147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Pavić Mladen OIB:42638724826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Sv.Mateja 25,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92.281,68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148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Pazman Jadranka OIB:59937739032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Kneginečka 4,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95.502,61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149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Petričević Josip OIB:47734444344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Divoševci 127, Velika Kopanica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23.987,31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lastRenderedPageBreak/>
              <w:t>150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Petrović Slavko OIB:82888790318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Trnjani 60, Garčin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27.084,27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151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Petrović Zdravka OIB:72587199785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Grobljanska 16, D.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64.875,19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152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Pinjuh Željko OIB:53676840562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Domjanićeva13, Đakovo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34.786,52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153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Polučki Zdravko OIB:53166615519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Zvekovac 55,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20.687,85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154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Pranjić Ivana OIB:63731447065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Jaruge 12, Crno Selo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66.533,86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155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Prokl Ivan OIB:56724518290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 Deanovića 9,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30.973,86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156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Pukljak Ivana OIB:00234041247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Ulica Vladimira Varičaka 8,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44.093,14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157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Radman Franjo OIB:35594588214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Kolodvorska 44 A, D.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79.206,52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158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Radman Marin OIB:84921419219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Kolodvorska 44a, Donji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29.757,64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159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Radoš Ivan OIB:72954598332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I. Ferenšćica 49,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20.337,43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160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Ratković Andrea OIB:76611491899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Đakovo</w:t>
            </w:r>
            <w:r w:rsidR="00646C90">
              <w:rPr>
                <w:rFonts w:cs="Arial" w:hAnsi="Arial" w:ascii="Arial"/>
                <w:sz w:val="16"/>
                <w:szCs w:val="16"/>
              </w:rPr>
              <w:t>, S. Radića 34</w:t>
            </w:r>
            <w:r w:rsidRPr="00773443">
              <w:rPr>
                <w:rFonts w:cs="Arial" w:hAnsi="Arial" w:ascii="Arial"/>
                <w:sz w:val="16"/>
                <w:szCs w:val="16"/>
              </w:rPr>
              <w:t xml:space="preserve">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26.093,33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161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Rihtar Robert OIB:54712868652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Prigornički Odvojak 12,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77.873,01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162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Sertić Marija OIB:97978407523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Donji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8.647,48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163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Sivac Mladen OIB:68418334841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Posavska 1,Dugoselski Črnec, Dugo Selo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11.349,51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164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Skorupski Antun OIB:02530155139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 Gupca 19, D.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72.568,65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165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Slunjski Daniel OIB:22757558600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Lhotkina 29,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66.692,19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166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Somođi Marko OIB:57897971873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Mostarska Ulica 15, Soblinec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89.577,37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167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Sovina Kristijan OIB:30371097025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Mala kopanica 51, Velika Kopanica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4.920,36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168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Stipić Igor OIB:34414175220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Podvežička 16,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431,16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169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Stojaković Andrija OIB:57180556636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Glavna 10, Đurđanci Stari Mikanovci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53.899,28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170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Stojaković Josip OIB:77596836485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 Radić 75 ,Donji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50.301,48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171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Stojaković Marija OIB:82185397400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Braće Radić 75, D.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92.248,53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172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Studen Bogdan OIB:04972748011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Miljackina 44 A,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99.044,90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lastRenderedPageBreak/>
              <w:t>173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Sukalić Zvonko OIB:01237466620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Lekenik Dzžica 24, Sisak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16.469,03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174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Svjetlić Marcel OIB:17166950031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Levanjska Varoš 142, Levanjska Varoš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62.843,51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175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Šerić Ivan OIB:41554211561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Kolodvorska 72, Donji 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32.644,42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176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Šiftar Kuhar Melita OIB:74399135172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Rajski Kut 21, Ivanić-Grad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55.300,46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177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Šimić Hrvoje OIB:34556904262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Lj.Gaja 24, Đakovo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138.491,47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178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Šimić Katarina OIB:44018339339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Sajamska 16, D.Andrijevci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67.696,76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179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Škrnjug Mladen OIB:83705967914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Grge Novaka 14, Sesvete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90.929,91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180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Šulc Lončarević Tomislav OIB:74878161849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Cvjetna Cesta 5,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113.903,18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181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Švedić Marija OIB:90153042254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Kralja Tomislava 94, Garčin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59.637,21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182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Tabak Vlado OIB:44134433977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Iločka 9,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85.059,09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183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Težak Tajana OIB:74958795101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Hallerova Aleja 1, Varaždin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44.705,29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184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Tisanić Slavko OIB:77625435543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Begovačka 6,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15.946,71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185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Tolić Mara OIB:83834739682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I Resnik 160,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44.910,21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186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Tolić Zlatko OIB:25479409184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M.Gupca 149, D.Andrijevci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61.108,25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187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Topolovec Martina OIB:92643641788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Hrašćina 2, Hrašćina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9.083,70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188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Treščec Nenad OIB:05039942543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Budvanska 6,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32.801,11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189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Tunuković Zdravko OIB:26922207246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Bana Jelačića 203, Vrpolje </w:t>
            </w:r>
          </w:p>
        </w:tc>
        <w:tc>
          <w:tcPr>
            <w:tcW w:type="dxa" w:w="1559"/>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75.780,88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190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Udovčić Igor OIB:67432623074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Ivana Meštrovića 19, Slavonski Brod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65.288,77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191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Vidas Zvonimir OIB:94808753002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Barutanski jarak 146,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42.573,33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192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Vrbanec Miroslav OIB:13271869858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Ulica Dragutina Krapeca 14,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30.041,74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193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Vrhovec  Dominik OIB:85537756612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Sveti duh 39,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2.061,57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194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Vuk Ivan OIB:59973671998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Kosorova 13,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11.915,18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195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Vukosavljević Todor OIB:68338641946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A. Cesarca 6, Đakovo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23.443,16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lastRenderedPageBreak/>
              <w:t>196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Vuković Silvija OIB:33748481456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Sedlo 16,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145.295,84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197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Zagorec Irena OIB:29592579287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Okuje 75, Velika Gorica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33.849,92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198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Zorić Željko OIB:72177449905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Dolenska 16 A, Donja Lomnica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146.710,50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199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Živko Štefica OIB:96447429054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Batušićeva 7, Zagreb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85.482,22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200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Župetić Željko OIB:64461576834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Slavka Kolara 11A, Velika Gorica </w:t>
            </w:r>
          </w:p>
        </w:tc>
        <w:tc>
          <w:tcPr>
            <w:tcW w:type="dxa" w:w="1559"/>
            <w:tcBorders>
              <w:top w:space="0" w:sz="4" w:color="auto" w:val="single"/>
              <w:left w:val="nil"/>
              <w:bottom w:space="0" w:sz="4" w:color="auto" w:val="single"/>
              <w:right w:space="0" w:sz="4" w:color="auto" w:val="single"/>
            </w:tcBorders>
            <w:shd w:fill="FFFFFF" w:color="auto" w:val="clear"/>
            <w:vAlign w:val="bottom"/>
          </w:tcPr>
          <w:p w:rsidRDefault="001663DE" w:rsidP="001663DE" w:rsidR="001663DE" w:rsidRPr="00773443">
            <w:pPr>
              <w:jc w:val="center"/>
              <w:rPr>
                <w:rFonts w:cs="Arial" w:hAnsi="Arial" w:ascii="Arial"/>
                <w:sz w:val="16"/>
                <w:szCs w:val="16"/>
              </w:rPr>
            </w:pPr>
            <w:r w:rsidRPr="00773443">
              <w:rPr>
                <w:rFonts w:cs="Arial" w:hAnsi="Arial" w:ascii="Arial"/>
                <w:sz w:val="16"/>
                <w:szCs w:val="16"/>
              </w:rPr>
              <w:t>59.250,98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201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ROBERT BULAT</w:t>
            </w:r>
          </w:p>
          <w:p w:rsidRDefault="001663DE" w:rsidP="001663DE" w:rsidR="001663DE" w:rsidRPr="00773443">
            <w:pPr>
              <w:rPr>
                <w:rFonts w:cs="Arial" w:hAnsi="Arial" w:ascii="Arial"/>
                <w:sz w:val="16"/>
                <w:szCs w:val="16"/>
              </w:rPr>
            </w:pPr>
            <w:r w:rsidRPr="00773443">
              <w:rPr>
                <w:rFonts w:cs="Arial" w:hAnsi="Arial" w:ascii="Arial"/>
                <w:sz w:val="16"/>
                <w:szCs w:val="16"/>
              </w:rPr>
              <w:t>OIB:38647978367</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Balokovićeva  69</w:t>
            </w:r>
          </w:p>
        </w:tc>
        <w:tc>
          <w:tcPr>
            <w:tcW w:type="dxa" w:w="1559"/>
            <w:tcBorders>
              <w:top w:space="0" w:sz="4" w:color="auto" w:val="single"/>
              <w:left w:val="nil"/>
              <w:bottom w:space="0" w:sz="4" w:color="auto" w:val="single"/>
              <w:right w:space="0" w:sz="4" w:color="auto" w:val="single"/>
            </w:tcBorders>
            <w:shd w:fill="FFFFFF" w:color="auto" w:val="clear"/>
          </w:tcPr>
          <w:p w:rsidRDefault="001663DE" w:rsidP="001663DE" w:rsidR="001663DE">
            <w:pPr>
              <w:jc w:val="center"/>
              <w:rPr>
                <w:rFonts w:cs="Arial" w:hAnsi="Arial" w:ascii="Arial"/>
                <w:sz w:val="16"/>
                <w:szCs w:val="16"/>
              </w:rPr>
            </w:pPr>
          </w:p>
          <w:p w:rsidRDefault="001663DE" w:rsidP="001663DE" w:rsidR="001663DE">
            <w:pPr>
              <w:rPr>
                <w:rFonts w:cs="Arial" w:hAnsi="Arial" w:ascii="Arial"/>
                <w:sz w:val="16"/>
                <w:szCs w:val="16"/>
              </w:rPr>
            </w:pPr>
          </w:p>
          <w:p w:rsidRDefault="001663DE" w:rsidP="001663DE" w:rsidR="001663DE" w:rsidRPr="00773443">
            <w:pPr>
              <w:jc w:val="center"/>
              <w:rPr>
                <w:rFonts w:cs="Arial" w:hAnsi="Arial" w:ascii="Arial"/>
                <w:sz w:val="16"/>
                <w:szCs w:val="16"/>
              </w:rPr>
            </w:pPr>
            <w:r w:rsidRPr="00773443">
              <w:rPr>
                <w:rFonts w:cs="Arial" w:hAnsi="Arial" w:ascii="Arial"/>
                <w:sz w:val="16"/>
                <w:szCs w:val="16"/>
              </w:rPr>
              <w:t>214.000,00</w:t>
            </w:r>
          </w:p>
          <w:p w:rsidRDefault="001663DE" w:rsidP="001663DE" w:rsidR="001663DE" w:rsidRPr="001663DE">
            <w:pPr>
              <w:jc w:val="center"/>
              <w:rPr>
                <w:rFonts w:cs="Arial" w:hAnsi="Arial" w:ascii="Arial"/>
                <w:sz w:val="16"/>
                <w:szCs w:val="16"/>
              </w:rPr>
            </w:pP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20</w:t>
            </w:r>
            <w:r>
              <w:rPr>
                <w:rFonts w:cs="Arial" w:hAnsi="Arial" w:ascii="Arial"/>
                <w:sz w:val="16"/>
                <w:szCs w:val="16"/>
              </w:rPr>
              <w:t>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bCs/>
                <w:sz w:val="16"/>
                <w:szCs w:val="16"/>
              </w:rPr>
            </w:pPr>
            <w:r w:rsidRPr="00773443">
              <w:rPr>
                <w:rFonts w:cs="Arial" w:hAnsi="Arial" w:ascii="Arial"/>
                <w:bCs/>
                <w:sz w:val="16"/>
                <w:szCs w:val="16"/>
              </w:rPr>
              <w:t xml:space="preserve">SLAVICA RANOGAJEC, </w:t>
            </w:r>
          </w:p>
          <w:p w:rsidRDefault="001663DE" w:rsidP="001663DE" w:rsidR="001663DE" w:rsidRPr="00773443">
            <w:pPr>
              <w:rPr>
                <w:rFonts w:cs="Arial" w:hAnsi="Arial" w:ascii="Arial"/>
                <w:bCs/>
                <w:sz w:val="16"/>
                <w:szCs w:val="16"/>
              </w:rPr>
            </w:pPr>
            <w:r w:rsidRPr="00773443">
              <w:rPr>
                <w:rFonts w:cs="Arial" w:hAnsi="Arial" w:ascii="Arial"/>
                <w:bCs/>
                <w:sz w:val="16"/>
                <w:szCs w:val="16"/>
              </w:rPr>
              <w:t>OIB 63870864486</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bCs/>
                <w:sz w:val="16"/>
                <w:szCs w:val="16"/>
              </w:rPr>
            </w:pPr>
            <w:r w:rsidRPr="00773443">
              <w:rPr>
                <w:rFonts w:cs="Arial" w:hAnsi="Arial" w:ascii="Arial"/>
                <w:bCs/>
                <w:sz w:val="16"/>
                <w:szCs w:val="16"/>
              </w:rPr>
              <w:t>Zagrebačka 49, Donji Andrijevci</w:t>
            </w:r>
          </w:p>
        </w:tc>
        <w:tc>
          <w:tcPr>
            <w:tcW w:type="dxa" w:w="1559"/>
            <w:tcBorders>
              <w:top w:space="0" w:sz="4" w:color="auto" w:val="single"/>
              <w:left w:val="nil"/>
              <w:bottom w:space="0" w:sz="4" w:color="auto" w:val="single"/>
              <w:right w:space="0" w:sz="4" w:color="auto" w:val="single"/>
            </w:tcBorders>
            <w:shd w:fill="FFFFFF" w:color="auto" w:val="clear"/>
          </w:tcPr>
          <w:p w:rsidRDefault="001663DE" w:rsidP="001663DE" w:rsidR="001663DE" w:rsidRPr="00773443">
            <w:pPr>
              <w:jc w:val="center"/>
              <w:rPr>
                <w:rFonts w:cs="Arial" w:hAnsi="Arial" w:ascii="Arial"/>
                <w:sz w:val="16"/>
                <w:szCs w:val="16"/>
              </w:rPr>
            </w:pPr>
          </w:p>
          <w:p w:rsidRDefault="001663DE" w:rsidP="001663DE" w:rsidR="001663DE" w:rsidRPr="00773443">
            <w:pPr>
              <w:jc w:val="center"/>
              <w:rPr>
                <w:rFonts w:cs="Arial" w:hAnsi="Arial" w:ascii="Arial"/>
                <w:sz w:val="16"/>
                <w:szCs w:val="16"/>
              </w:rPr>
            </w:pPr>
            <w:r w:rsidRPr="00773443">
              <w:rPr>
                <w:rFonts w:cs="Arial" w:hAnsi="Arial" w:ascii="Arial"/>
                <w:sz w:val="16"/>
                <w:szCs w:val="16"/>
              </w:rPr>
              <w:t>35.357,53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20</w:t>
            </w:r>
            <w:r>
              <w:rPr>
                <w:rFonts w:cs="Arial" w:hAnsi="Arial" w:ascii="Arial"/>
                <w:sz w:val="16"/>
                <w:szCs w:val="16"/>
              </w:rPr>
              <w:t>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bCs/>
                <w:sz w:val="16"/>
                <w:szCs w:val="16"/>
              </w:rPr>
            </w:pPr>
            <w:r w:rsidRPr="00773443">
              <w:rPr>
                <w:rFonts w:cs="Arial" w:hAnsi="Arial" w:ascii="Arial"/>
                <w:bCs/>
                <w:sz w:val="16"/>
                <w:szCs w:val="16"/>
              </w:rPr>
              <w:t xml:space="preserve">ĐURO ŠĆRBAK </w:t>
            </w:r>
          </w:p>
          <w:p w:rsidRDefault="001663DE" w:rsidP="001663DE" w:rsidR="001663DE" w:rsidRPr="00773443">
            <w:pPr>
              <w:rPr>
                <w:rFonts w:cs="Arial" w:hAnsi="Arial" w:ascii="Arial"/>
                <w:bCs/>
                <w:sz w:val="16"/>
                <w:szCs w:val="16"/>
              </w:rPr>
            </w:pPr>
            <w:r w:rsidRPr="00773443">
              <w:rPr>
                <w:rFonts w:cs="Arial" w:hAnsi="Arial" w:ascii="Arial"/>
                <w:bCs/>
                <w:sz w:val="16"/>
                <w:szCs w:val="16"/>
              </w:rPr>
              <w:t>OIB 44009083503</w:t>
            </w:r>
          </w:p>
          <w:p w:rsidRDefault="001663DE" w:rsidP="001663DE" w:rsidR="001663DE" w:rsidRPr="00773443">
            <w:pPr>
              <w:rPr>
                <w:rFonts w:cs="Arial" w:hAnsi="Arial" w:ascii="Arial"/>
                <w:bCs/>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bCs/>
                <w:sz w:val="16"/>
                <w:szCs w:val="16"/>
              </w:rPr>
            </w:pPr>
            <w:r w:rsidRPr="00773443">
              <w:rPr>
                <w:rFonts w:cs="Arial" w:hAnsi="Arial" w:ascii="Arial"/>
                <w:bCs/>
                <w:sz w:val="16"/>
                <w:szCs w:val="16"/>
              </w:rPr>
              <w:t>Jagodno 71A, Novo Čiće</w:t>
            </w:r>
          </w:p>
        </w:tc>
        <w:tc>
          <w:tcPr>
            <w:tcW w:type="dxa" w:w="1559"/>
            <w:tcBorders>
              <w:top w:space="0" w:sz="4" w:color="auto" w:val="single"/>
              <w:left w:val="nil"/>
              <w:bottom w:space="0" w:sz="4" w:color="auto" w:val="single"/>
              <w:right w:space="0" w:sz="4" w:color="auto" w:val="single"/>
            </w:tcBorders>
            <w:shd w:fill="FFFFFF" w:color="auto" w:val="clear"/>
          </w:tcPr>
          <w:p w:rsidRDefault="001663DE" w:rsidP="001663DE" w:rsidR="001663DE" w:rsidRPr="00773443">
            <w:pPr>
              <w:jc w:val="center"/>
              <w:rPr>
                <w:rFonts w:cs="Arial" w:hAnsi="Arial" w:ascii="Arial"/>
                <w:sz w:val="16"/>
                <w:szCs w:val="16"/>
              </w:rPr>
            </w:pPr>
          </w:p>
          <w:p w:rsidRDefault="001663DE" w:rsidP="001663DE" w:rsidR="001663DE" w:rsidRPr="00773443">
            <w:pPr>
              <w:jc w:val="center"/>
              <w:rPr>
                <w:rFonts w:cs="Arial" w:hAnsi="Arial" w:ascii="Arial"/>
                <w:sz w:val="16"/>
                <w:szCs w:val="16"/>
              </w:rPr>
            </w:pPr>
            <w:r w:rsidRPr="00773443">
              <w:rPr>
                <w:rFonts w:cs="Arial" w:hAnsi="Arial" w:ascii="Arial"/>
                <w:sz w:val="16"/>
                <w:szCs w:val="16"/>
              </w:rPr>
              <w:t>915.342,53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20</w:t>
            </w:r>
            <w:r>
              <w:rPr>
                <w:rFonts w:cs="Arial" w:hAnsi="Arial" w:ascii="Arial"/>
                <w:sz w:val="16"/>
                <w:szCs w:val="16"/>
              </w:rPr>
              <w:t>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bCs/>
                <w:sz w:val="16"/>
                <w:szCs w:val="16"/>
              </w:rPr>
            </w:pPr>
            <w:r w:rsidRPr="00773443">
              <w:rPr>
                <w:rFonts w:cs="Arial" w:hAnsi="Arial" w:ascii="Arial"/>
                <w:bCs/>
                <w:sz w:val="16"/>
                <w:szCs w:val="16"/>
              </w:rPr>
              <w:t xml:space="preserve">ĐURO ŠĆRBAK </w:t>
            </w:r>
          </w:p>
          <w:p w:rsidRDefault="001663DE" w:rsidP="001663DE" w:rsidR="001663DE" w:rsidRPr="00773443">
            <w:pPr>
              <w:rPr>
                <w:rFonts w:cs="Arial" w:hAnsi="Arial" w:ascii="Arial"/>
                <w:bCs/>
                <w:sz w:val="16"/>
                <w:szCs w:val="16"/>
              </w:rPr>
            </w:pPr>
            <w:r w:rsidRPr="00773443">
              <w:rPr>
                <w:rFonts w:cs="Arial" w:hAnsi="Arial" w:ascii="Arial"/>
                <w:bCs/>
                <w:sz w:val="16"/>
                <w:szCs w:val="16"/>
              </w:rPr>
              <w:t>OIB 44009083503</w:t>
            </w:r>
          </w:p>
          <w:p w:rsidRDefault="001663DE" w:rsidP="001663DE" w:rsidR="001663DE" w:rsidRPr="00773443">
            <w:pPr>
              <w:rPr>
                <w:rFonts w:cs="Arial" w:hAnsi="Arial" w:ascii="Arial"/>
                <w:bCs/>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bCs/>
                <w:sz w:val="16"/>
                <w:szCs w:val="16"/>
              </w:rPr>
            </w:pPr>
            <w:r w:rsidRPr="00773443">
              <w:rPr>
                <w:rFonts w:cs="Arial" w:hAnsi="Arial" w:ascii="Arial"/>
                <w:bCs/>
                <w:sz w:val="16"/>
                <w:szCs w:val="16"/>
              </w:rPr>
              <w:t>Jagodno 71A, Novo Čiće</w:t>
            </w:r>
          </w:p>
        </w:tc>
        <w:tc>
          <w:tcPr>
            <w:tcW w:type="dxa" w:w="1559"/>
            <w:tcBorders>
              <w:top w:space="0" w:sz="4" w:color="auto" w:val="single"/>
              <w:left w:val="nil"/>
              <w:bottom w:space="0" w:sz="4" w:color="auto" w:val="single"/>
              <w:right w:space="0" w:sz="4" w:color="auto" w:val="single"/>
            </w:tcBorders>
            <w:shd w:fill="FFFFFF" w:color="auto" w:val="clear"/>
          </w:tcPr>
          <w:p w:rsidRDefault="001663DE" w:rsidP="001663DE" w:rsidR="001663DE" w:rsidRPr="00773443">
            <w:pPr>
              <w:jc w:val="center"/>
              <w:rPr>
                <w:rFonts w:cs="Arial" w:hAnsi="Arial" w:ascii="Arial"/>
                <w:sz w:val="16"/>
                <w:szCs w:val="16"/>
              </w:rPr>
            </w:pPr>
          </w:p>
          <w:p w:rsidRDefault="001663DE" w:rsidP="001663DE" w:rsidR="001663DE" w:rsidRPr="00773443">
            <w:pPr>
              <w:jc w:val="center"/>
              <w:rPr>
                <w:rFonts w:cs="Arial" w:hAnsi="Arial" w:ascii="Arial"/>
                <w:sz w:val="16"/>
                <w:szCs w:val="16"/>
              </w:rPr>
            </w:pPr>
            <w:r w:rsidRPr="00773443">
              <w:rPr>
                <w:rFonts w:cs="Arial" w:hAnsi="Arial" w:ascii="Arial"/>
                <w:sz w:val="16"/>
                <w:szCs w:val="16"/>
              </w:rPr>
              <w:t>304.874,61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20</w:t>
            </w:r>
            <w:r>
              <w:rPr>
                <w:rFonts w:cs="Arial" w:hAnsi="Arial" w:ascii="Arial"/>
                <w:sz w:val="16"/>
                <w:szCs w:val="16"/>
              </w:rPr>
              <w:t>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bCs/>
                <w:sz w:val="16"/>
                <w:szCs w:val="16"/>
              </w:rPr>
            </w:pPr>
            <w:r w:rsidRPr="00773443">
              <w:rPr>
                <w:rFonts w:cs="Arial" w:hAnsi="Arial" w:ascii="Arial"/>
                <w:bCs/>
                <w:sz w:val="16"/>
                <w:szCs w:val="16"/>
              </w:rPr>
              <w:t xml:space="preserve">IVO ĐAKOVIĆ, </w:t>
            </w:r>
          </w:p>
          <w:p w:rsidRDefault="001663DE" w:rsidP="001663DE" w:rsidR="001663DE" w:rsidRPr="00773443">
            <w:pPr>
              <w:rPr>
                <w:rFonts w:cs="Arial" w:hAnsi="Arial" w:ascii="Arial"/>
                <w:bCs/>
                <w:sz w:val="16"/>
                <w:szCs w:val="16"/>
              </w:rPr>
            </w:pPr>
            <w:r w:rsidRPr="00773443">
              <w:rPr>
                <w:rFonts w:cs="Arial" w:hAnsi="Arial" w:ascii="Arial"/>
                <w:bCs/>
                <w:sz w:val="16"/>
                <w:szCs w:val="16"/>
              </w:rPr>
              <w:t>OIB 50363007143</w:t>
            </w:r>
          </w:p>
          <w:p w:rsidRDefault="001663DE" w:rsidP="001663DE" w:rsidR="001663DE" w:rsidRPr="00773443">
            <w:pPr>
              <w:rPr>
                <w:rFonts w:cs="Arial" w:hAnsi="Arial" w:ascii="Arial"/>
                <w:bCs/>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bCs/>
                <w:sz w:val="16"/>
                <w:szCs w:val="16"/>
              </w:rPr>
            </w:pPr>
            <w:r w:rsidRPr="00773443">
              <w:rPr>
                <w:rFonts w:cs="Arial" w:hAnsi="Arial" w:ascii="Arial"/>
                <w:bCs/>
                <w:sz w:val="16"/>
                <w:szCs w:val="16"/>
              </w:rPr>
              <w:t>Ul. Braće Radić 58, Vrhovine</w:t>
            </w:r>
          </w:p>
        </w:tc>
        <w:tc>
          <w:tcPr>
            <w:tcW w:type="dxa" w:w="1559"/>
            <w:tcBorders>
              <w:top w:space="0" w:sz="4" w:color="auto" w:val="single"/>
              <w:left w:val="nil"/>
              <w:bottom w:space="0" w:sz="4" w:color="auto" w:val="single"/>
              <w:right w:space="0" w:sz="4" w:color="auto" w:val="single"/>
            </w:tcBorders>
            <w:shd w:fill="FFFFFF" w:color="auto" w:val="clear"/>
          </w:tcPr>
          <w:p w:rsidRDefault="001663DE" w:rsidP="001663DE" w:rsidR="001663DE" w:rsidRPr="00773443">
            <w:pPr>
              <w:jc w:val="center"/>
              <w:rPr>
                <w:rFonts w:cs="Arial" w:hAnsi="Arial" w:ascii="Arial"/>
                <w:sz w:val="16"/>
                <w:szCs w:val="16"/>
              </w:rPr>
            </w:pPr>
          </w:p>
          <w:p w:rsidRDefault="001663DE" w:rsidP="001663DE" w:rsidR="001663DE" w:rsidRPr="00773443">
            <w:pPr>
              <w:jc w:val="center"/>
              <w:rPr>
                <w:rFonts w:cs="Arial" w:hAnsi="Arial" w:ascii="Arial"/>
                <w:sz w:val="16"/>
                <w:szCs w:val="16"/>
              </w:rPr>
            </w:pPr>
            <w:r w:rsidRPr="00773443">
              <w:rPr>
                <w:rFonts w:cs="Arial" w:hAnsi="Arial" w:ascii="Arial"/>
                <w:sz w:val="16"/>
                <w:szCs w:val="16"/>
              </w:rPr>
              <w:t xml:space="preserve">46.915,14 </w:t>
            </w:r>
          </w:p>
          <w:p w:rsidRDefault="001663DE" w:rsidP="001663DE" w:rsidR="001663DE" w:rsidRPr="00773443">
            <w:pPr>
              <w:jc w:val="center"/>
              <w:rPr>
                <w:rFonts w:cs="Arial" w:hAnsi="Arial" w:ascii="Arial"/>
                <w:sz w:val="16"/>
                <w:szCs w:val="16"/>
              </w:rPr>
            </w:pP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20</w:t>
            </w:r>
            <w:r>
              <w:rPr>
                <w:rFonts w:cs="Arial" w:hAnsi="Arial" w:ascii="Arial"/>
                <w:sz w:val="16"/>
                <w:szCs w:val="16"/>
              </w:rPr>
              <w:t>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bCs/>
                <w:sz w:val="16"/>
                <w:szCs w:val="16"/>
              </w:rPr>
            </w:pPr>
            <w:r w:rsidRPr="00773443">
              <w:rPr>
                <w:rFonts w:cs="Arial" w:hAnsi="Arial" w:ascii="Arial"/>
                <w:bCs/>
                <w:sz w:val="16"/>
                <w:szCs w:val="16"/>
              </w:rPr>
              <w:t xml:space="preserve">JOSIP ĐAKOVIĆ </w:t>
            </w:r>
          </w:p>
          <w:p w:rsidRDefault="001663DE" w:rsidP="00717E97" w:rsidR="001663DE" w:rsidRPr="00773443">
            <w:pPr>
              <w:rPr>
                <w:rFonts w:cs="Arial" w:hAnsi="Arial" w:ascii="Arial"/>
                <w:sz w:val="16"/>
                <w:szCs w:val="16"/>
              </w:rPr>
            </w:pPr>
            <w:r w:rsidRPr="00773443">
              <w:rPr>
                <w:rFonts w:cs="Arial" w:hAnsi="Arial" w:ascii="Arial"/>
                <w:bCs/>
                <w:sz w:val="16"/>
                <w:szCs w:val="16"/>
              </w:rPr>
              <w:t xml:space="preserve">OIB 18068929562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bCs/>
                <w:sz w:val="16"/>
                <w:szCs w:val="16"/>
              </w:rPr>
            </w:pPr>
            <w:r w:rsidRPr="00773443">
              <w:rPr>
                <w:rFonts w:cs="Arial" w:hAnsi="Arial" w:ascii="Arial"/>
                <w:bCs/>
                <w:sz w:val="16"/>
                <w:szCs w:val="16"/>
              </w:rPr>
              <w:t>Ul. A. Stepinca 64, Vrhovine, Trnjani</w:t>
            </w:r>
          </w:p>
        </w:tc>
        <w:tc>
          <w:tcPr>
            <w:tcW w:type="dxa" w:w="1559"/>
            <w:tcBorders>
              <w:top w:space="0" w:sz="4" w:color="auto" w:val="single"/>
              <w:left w:val="nil"/>
              <w:bottom w:space="0" w:sz="4" w:color="auto" w:val="single"/>
              <w:right w:space="0" w:sz="4" w:color="auto" w:val="single"/>
            </w:tcBorders>
            <w:shd w:fill="FFFFFF" w:color="auto" w:val="clear"/>
          </w:tcPr>
          <w:p w:rsidRDefault="001663DE" w:rsidP="001663DE" w:rsidR="001663DE" w:rsidRPr="00773443">
            <w:pPr>
              <w:jc w:val="center"/>
              <w:rPr>
                <w:rFonts w:cs="Arial" w:hAnsi="Arial" w:ascii="Arial"/>
                <w:sz w:val="16"/>
                <w:szCs w:val="16"/>
              </w:rPr>
            </w:pPr>
          </w:p>
          <w:p w:rsidRDefault="001663DE" w:rsidP="001663DE" w:rsidR="001663DE" w:rsidRPr="00773443">
            <w:pPr>
              <w:jc w:val="center"/>
              <w:rPr>
                <w:rFonts w:cs="Arial" w:hAnsi="Arial" w:ascii="Arial"/>
                <w:sz w:val="16"/>
                <w:szCs w:val="16"/>
              </w:rPr>
            </w:pPr>
            <w:r w:rsidRPr="00773443">
              <w:rPr>
                <w:rFonts w:cs="Arial" w:hAnsi="Arial" w:ascii="Arial"/>
                <w:sz w:val="16"/>
                <w:szCs w:val="16"/>
              </w:rPr>
              <w:t>55.978,74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20</w:t>
            </w:r>
            <w:r>
              <w:rPr>
                <w:rFonts w:cs="Arial" w:hAnsi="Arial" w:ascii="Arial"/>
                <w:sz w:val="16"/>
                <w:szCs w:val="16"/>
              </w:rPr>
              <w:t>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BOŽIDAR STOJIĆ, </w:t>
            </w:r>
          </w:p>
          <w:p w:rsidRDefault="001663DE" w:rsidP="001663DE" w:rsidR="001663DE" w:rsidRPr="00773443">
            <w:pPr>
              <w:rPr>
                <w:rFonts w:cs="Arial" w:hAnsi="Arial" w:ascii="Arial"/>
                <w:sz w:val="16"/>
                <w:szCs w:val="16"/>
              </w:rPr>
            </w:pPr>
            <w:r w:rsidRPr="00773443">
              <w:rPr>
                <w:rFonts w:cs="Arial" w:hAnsi="Arial" w:ascii="Arial"/>
                <w:sz w:val="16"/>
                <w:szCs w:val="16"/>
              </w:rPr>
              <w:t>OIB 69159749166</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Đakovo, Ulica A.Hebranga 52</w:t>
            </w:r>
          </w:p>
        </w:tc>
        <w:tc>
          <w:tcPr>
            <w:tcW w:type="dxa" w:w="1559"/>
            <w:tcBorders>
              <w:top w:space="0" w:sz="4" w:color="auto" w:val="single"/>
              <w:left w:val="nil"/>
              <w:bottom w:space="0" w:sz="4" w:color="auto" w:val="single"/>
              <w:right w:space="0" w:sz="4" w:color="auto" w:val="single"/>
            </w:tcBorders>
            <w:shd w:fill="FFFFFF" w:color="auto" w:val="clear"/>
          </w:tcPr>
          <w:p w:rsidRDefault="001663DE" w:rsidP="001663DE" w:rsidR="001663DE" w:rsidRPr="00773443">
            <w:pPr>
              <w:jc w:val="center"/>
              <w:rPr>
                <w:rFonts w:cs="Arial" w:hAnsi="Arial" w:ascii="Arial"/>
                <w:sz w:val="16"/>
                <w:szCs w:val="16"/>
              </w:rPr>
            </w:pPr>
          </w:p>
          <w:p w:rsidRDefault="001663DE" w:rsidP="001663DE" w:rsidR="001663DE" w:rsidRPr="00773443">
            <w:pPr>
              <w:jc w:val="center"/>
              <w:rPr>
                <w:rFonts w:cs="Arial" w:hAnsi="Arial" w:ascii="Arial"/>
                <w:sz w:val="16"/>
                <w:szCs w:val="16"/>
              </w:rPr>
            </w:pPr>
            <w:r w:rsidRPr="00773443">
              <w:rPr>
                <w:rFonts w:cs="Arial" w:hAnsi="Arial" w:ascii="Arial"/>
                <w:sz w:val="16"/>
                <w:szCs w:val="16"/>
              </w:rPr>
              <w:t>32.748,17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w:t>
            </w:r>
            <w:r>
              <w:rPr>
                <w:rFonts w:cs="Arial" w:hAnsi="Arial" w:ascii="Arial"/>
                <w:sz w:val="16"/>
                <w:szCs w:val="16"/>
              </w:rPr>
              <w:t>08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MARIO JOSKIĆ </w:t>
            </w:r>
          </w:p>
          <w:p w:rsidRDefault="001663DE" w:rsidP="001663DE" w:rsidR="001663DE" w:rsidRPr="00773443">
            <w:pPr>
              <w:rPr>
                <w:rFonts w:cs="Arial" w:hAnsi="Arial" w:ascii="Arial"/>
                <w:sz w:val="16"/>
                <w:szCs w:val="16"/>
              </w:rPr>
            </w:pPr>
            <w:r w:rsidRPr="00773443">
              <w:rPr>
                <w:rFonts w:cs="Arial" w:hAnsi="Arial" w:ascii="Arial"/>
                <w:sz w:val="16"/>
                <w:szCs w:val="16"/>
              </w:rPr>
              <w:t>OIB 85942972309</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Ivankovo, Kolodvorska 10</w:t>
            </w:r>
          </w:p>
        </w:tc>
        <w:tc>
          <w:tcPr>
            <w:tcW w:type="dxa" w:w="1559"/>
            <w:tcBorders>
              <w:top w:space="0" w:sz="4" w:color="auto" w:val="single"/>
              <w:left w:val="nil"/>
              <w:bottom w:space="0" w:sz="4" w:color="auto" w:val="single"/>
              <w:right w:space="0" w:sz="4" w:color="auto" w:val="single"/>
            </w:tcBorders>
            <w:shd w:fill="FFFFFF" w:color="auto" w:val="clear"/>
          </w:tcPr>
          <w:p w:rsidRDefault="001663DE" w:rsidP="001663DE" w:rsidR="001663DE" w:rsidRPr="00773443">
            <w:pPr>
              <w:jc w:val="center"/>
              <w:rPr>
                <w:rFonts w:cs="Arial" w:hAnsi="Arial" w:ascii="Arial"/>
                <w:sz w:val="16"/>
                <w:szCs w:val="16"/>
              </w:rPr>
            </w:pPr>
          </w:p>
          <w:p w:rsidRDefault="001663DE" w:rsidP="001663DE" w:rsidR="001663DE" w:rsidRPr="00773443">
            <w:pPr>
              <w:jc w:val="center"/>
              <w:rPr>
                <w:rFonts w:cs="Arial" w:hAnsi="Arial" w:ascii="Arial"/>
                <w:sz w:val="16"/>
                <w:szCs w:val="16"/>
              </w:rPr>
            </w:pPr>
            <w:r w:rsidRPr="00773443">
              <w:rPr>
                <w:rFonts w:cs="Arial" w:hAnsi="Arial" w:ascii="Arial"/>
                <w:sz w:val="16"/>
                <w:szCs w:val="16"/>
              </w:rPr>
              <w:t>1.136,57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w:t>
            </w:r>
            <w:r>
              <w:rPr>
                <w:rFonts w:cs="Arial" w:hAnsi="Arial" w:ascii="Arial"/>
                <w:sz w:val="16"/>
                <w:szCs w:val="16"/>
              </w:rPr>
              <w:t>09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IVAN JOSKIĆ</w:t>
            </w:r>
          </w:p>
          <w:p w:rsidRDefault="001663DE" w:rsidP="001663DE" w:rsidR="001663DE" w:rsidRPr="00773443">
            <w:pPr>
              <w:rPr>
                <w:rFonts w:cs="Arial" w:hAnsi="Arial" w:ascii="Arial"/>
                <w:sz w:val="16"/>
                <w:szCs w:val="16"/>
              </w:rPr>
            </w:pPr>
            <w:r w:rsidRPr="00773443">
              <w:rPr>
                <w:rFonts w:cs="Arial" w:hAnsi="Arial" w:ascii="Arial"/>
                <w:sz w:val="16"/>
                <w:szCs w:val="16"/>
              </w:rPr>
              <w:t>OIB 08424359879</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Ivankovo, Kolodvorska 100</w:t>
            </w:r>
          </w:p>
        </w:tc>
        <w:tc>
          <w:tcPr>
            <w:tcW w:type="dxa" w:w="1559"/>
            <w:tcBorders>
              <w:top w:space="0" w:sz="4" w:color="auto" w:val="single"/>
              <w:left w:val="nil"/>
              <w:bottom w:space="0" w:sz="4" w:color="auto" w:val="single"/>
              <w:right w:space="0" w:sz="4" w:color="auto" w:val="single"/>
            </w:tcBorders>
            <w:shd w:fill="FFFFFF" w:color="auto" w:val="clear"/>
          </w:tcPr>
          <w:p w:rsidRDefault="001663DE" w:rsidP="001663DE" w:rsidR="001663DE" w:rsidRPr="00773443">
            <w:pPr>
              <w:jc w:val="center"/>
              <w:rPr>
                <w:rFonts w:cs="Arial" w:hAnsi="Arial" w:ascii="Arial"/>
                <w:sz w:val="16"/>
                <w:szCs w:val="16"/>
              </w:rPr>
            </w:pPr>
          </w:p>
          <w:p w:rsidRDefault="001663DE" w:rsidP="001663DE" w:rsidR="001663DE" w:rsidRPr="00773443">
            <w:pPr>
              <w:jc w:val="center"/>
              <w:rPr>
                <w:rFonts w:cs="Arial" w:hAnsi="Arial" w:ascii="Arial"/>
                <w:sz w:val="16"/>
                <w:szCs w:val="16"/>
              </w:rPr>
            </w:pPr>
            <w:r w:rsidRPr="00773443">
              <w:rPr>
                <w:rFonts w:cs="Arial" w:hAnsi="Arial" w:ascii="Arial"/>
                <w:sz w:val="16"/>
                <w:szCs w:val="16"/>
              </w:rPr>
              <w:t>78.177,55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21</w:t>
            </w:r>
            <w:r>
              <w:rPr>
                <w:rFonts w:cs="Arial" w:hAnsi="Arial" w:ascii="Arial"/>
                <w:sz w:val="16"/>
                <w:szCs w:val="16"/>
              </w:rPr>
              <w:t>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Anka Mišćević</w:t>
            </w:r>
          </w:p>
          <w:p w:rsidRDefault="001663DE" w:rsidP="001663DE" w:rsidR="001663DE" w:rsidRPr="00773443">
            <w:pPr>
              <w:rPr>
                <w:rFonts w:cs="Arial" w:hAnsi="Arial" w:ascii="Arial"/>
                <w:sz w:val="16"/>
                <w:szCs w:val="16"/>
              </w:rPr>
            </w:pPr>
            <w:r w:rsidRPr="00773443">
              <w:rPr>
                <w:rFonts w:cs="Arial" w:hAnsi="Arial" w:ascii="Arial"/>
                <w:sz w:val="16"/>
                <w:szCs w:val="16"/>
              </w:rPr>
              <w:t>OIB:27478345501</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Trnsko 40a</w:t>
            </w:r>
          </w:p>
        </w:tc>
        <w:tc>
          <w:tcPr>
            <w:tcW w:type="dxa" w:w="1559"/>
            <w:tcBorders>
              <w:top w:space="0" w:sz="4" w:color="auto" w:val="single"/>
              <w:left w:val="nil"/>
              <w:bottom w:space="0" w:sz="4" w:color="auto" w:val="single"/>
              <w:right w:space="0" w:sz="4" w:color="auto" w:val="single"/>
            </w:tcBorders>
            <w:shd w:fill="FFFFFF" w:color="auto" w:val="clear"/>
          </w:tcPr>
          <w:p w:rsidRDefault="001663DE" w:rsidP="001663DE" w:rsidR="001663DE" w:rsidRPr="00773443">
            <w:pPr>
              <w:jc w:val="center"/>
              <w:rPr>
                <w:rFonts w:cs="Arial" w:hAnsi="Arial" w:ascii="Arial"/>
                <w:sz w:val="16"/>
                <w:szCs w:val="16"/>
              </w:rPr>
            </w:pPr>
          </w:p>
          <w:p w:rsidRDefault="001663DE" w:rsidP="001663DE" w:rsidR="001663DE" w:rsidRPr="00773443">
            <w:pPr>
              <w:jc w:val="center"/>
              <w:rPr>
                <w:rFonts w:cs="Arial" w:hAnsi="Arial" w:ascii="Arial"/>
                <w:sz w:val="16"/>
                <w:szCs w:val="16"/>
              </w:rPr>
            </w:pPr>
            <w:r w:rsidRPr="00773443">
              <w:rPr>
                <w:rFonts w:cs="Arial" w:hAnsi="Arial" w:ascii="Arial"/>
                <w:sz w:val="16"/>
                <w:szCs w:val="16"/>
              </w:rPr>
              <w:t>68.019,55</w:t>
            </w:r>
          </w:p>
        </w:tc>
      </w:tr>
    </w:tbl>
    <w:p w:rsidRDefault="001663DE" w:rsidP="00B14000" w:rsidR="001663DE">
      <w:pPr>
        <w:jc w:val="both"/>
      </w:pPr>
    </w:p>
    <w:p w:rsidRDefault="002144E4" w:rsidP="00B14000" w:rsidR="002144E4">
      <w:pPr>
        <w:jc w:val="both"/>
      </w:pPr>
    </w:p>
    <w:p w:rsidRDefault="002144E4" w:rsidP="00B14000" w:rsidR="002144E4">
      <w:pPr>
        <w:jc w:val="both"/>
      </w:pPr>
    </w:p>
    <w:p w:rsidRDefault="00B14000" w:rsidP="00B14000" w:rsidR="00B14000">
      <w:pPr>
        <w:jc w:val="both"/>
      </w:pPr>
      <w:r w:rsidRPr="00730688">
        <w:t xml:space="preserve">II. Utvrđene su slijedeće tražbine drugog višeg isplatnog reda: </w:t>
      </w:r>
    </w:p>
    <w:p w:rsidRDefault="00B14000" w:rsidP="00B14000" w:rsidR="00B14000" w:rsidRPr="00730688">
      <w:pPr>
        <w:jc w:val="both"/>
      </w:pPr>
    </w:p>
    <w:tbl>
      <w:tblPr>
        <w:tblW w:type="dxa" w:w="6805"/>
        <w:tblInd w:type="dxa" w:w="-176"/>
        <w:tblLayout w:type="fixed"/>
        <w:tblLook w:val="04A0" w:noVBand="1" w:noHBand="0" w:lastColumn="0" w:firstColumn="1" w:lastRow="0" w:firstRow="1"/>
      </w:tblPr>
      <w:tblGrid>
        <w:gridCol w:w="607"/>
        <w:gridCol w:w="2654"/>
        <w:gridCol w:w="2024"/>
        <w:gridCol w:w="1520"/>
      </w:tblGrid>
      <w:tr w:rsidTr="001663DE" w:rsidR="001663DE" w:rsidRPr="00773443">
        <w:trPr>
          <w:trHeight w:val="610"/>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3A2D3D" w:rsidP="001663DE" w:rsidR="001663DE" w:rsidRPr="00773443">
            <w:pPr>
              <w:jc w:val="center"/>
              <w:rPr>
                <w:rFonts w:cs="Arial" w:hAnsi="Arial" w:ascii="Arial"/>
                <w:bCs/>
                <w:sz w:val="16"/>
                <w:szCs w:val="16"/>
              </w:rPr>
            </w:pPr>
            <w:r>
              <w:rPr>
                <w:rFonts w:cs="Arial" w:hAnsi="Arial" w:ascii="Arial"/>
                <w:bCs/>
                <w:sz w:val="16"/>
                <w:szCs w:val="16"/>
              </w:rPr>
              <w:t>broj</w:t>
            </w:r>
          </w:p>
        </w:tc>
        <w:tc>
          <w:tcPr>
            <w:tcW w:type="dxa" w:w="2654"/>
            <w:tcBorders>
              <w:top w:space="0" w:sz="4" w:color="auto" w:val="single"/>
              <w:left w:val="nil"/>
              <w:bottom w:space="0" w:sz="4" w:color="auto" w:val="single"/>
              <w:right w:space="0" w:sz="4" w:color="auto" w:val="single"/>
            </w:tcBorders>
            <w:shd w:fill="FFFFFF" w:color="auto" w:val="clear"/>
            <w:vAlign w:val="center"/>
            <w:hideMark/>
          </w:tcPr>
          <w:p w:rsidRDefault="001663DE" w:rsidP="001663DE" w:rsidR="001663DE" w:rsidRPr="00773443">
            <w:pPr>
              <w:jc w:val="center"/>
              <w:rPr>
                <w:rFonts w:cs="Arial" w:hAnsi="Arial" w:ascii="Arial"/>
                <w:bCs/>
                <w:sz w:val="16"/>
                <w:szCs w:val="16"/>
              </w:rPr>
            </w:pPr>
            <w:r w:rsidRPr="00773443">
              <w:rPr>
                <w:rFonts w:cs="Arial" w:hAnsi="Arial" w:ascii="Arial"/>
                <w:bCs/>
                <w:sz w:val="16"/>
                <w:szCs w:val="16"/>
              </w:rPr>
              <w:t>vjerovnik</w:t>
            </w:r>
          </w:p>
        </w:tc>
        <w:tc>
          <w:tcPr>
            <w:tcW w:type="dxa" w:w="2024"/>
            <w:tcBorders>
              <w:top w:space="0" w:sz="4" w:color="auto" w:val="single"/>
              <w:left w:val="nil"/>
              <w:bottom w:space="0" w:sz="4" w:color="auto" w:val="single"/>
              <w:right w:space="0" w:sz="4" w:color="auto" w:val="single"/>
            </w:tcBorders>
            <w:shd w:fill="FFFFFF" w:color="auto" w:val="clear"/>
            <w:vAlign w:val="center"/>
            <w:hideMark/>
          </w:tcPr>
          <w:p w:rsidRDefault="001663DE" w:rsidP="001663DE" w:rsidR="001663DE" w:rsidRPr="00773443">
            <w:pPr>
              <w:jc w:val="center"/>
              <w:rPr>
                <w:rFonts w:cs="Arial" w:hAnsi="Arial" w:ascii="Arial"/>
                <w:bCs/>
                <w:sz w:val="16"/>
                <w:szCs w:val="16"/>
              </w:rPr>
            </w:pPr>
            <w:r w:rsidRPr="00773443">
              <w:rPr>
                <w:rFonts w:cs="Arial" w:hAnsi="Arial" w:ascii="Arial"/>
                <w:bCs/>
                <w:sz w:val="16"/>
                <w:szCs w:val="16"/>
              </w:rPr>
              <w:t>adresa</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1663DE" w:rsidP="001663DE" w:rsidR="001663DE" w:rsidRPr="00773443">
            <w:pPr>
              <w:pStyle w:val="Bezproreda"/>
              <w:jc w:val="center"/>
              <w:rPr>
                <w:rFonts w:cs="Arial" w:eastAsia="Times New Roman" w:hAnsi="Arial" w:ascii="Arial"/>
                <w:bCs/>
                <w:sz w:val="16"/>
                <w:szCs w:val="16"/>
              </w:rPr>
            </w:pPr>
            <w:r w:rsidRPr="00773443">
              <w:rPr>
                <w:rFonts w:cs="Arial" w:hAnsi="Arial" w:ascii="Arial"/>
                <w:sz w:val="16"/>
                <w:szCs w:val="16"/>
              </w:rPr>
              <w:t>Iznos priznate tražbine (kn)</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AUTO HRVATSKA d.d.</w:t>
            </w:r>
          </w:p>
          <w:p w:rsidRDefault="001663DE" w:rsidP="001663DE" w:rsidR="001663DE" w:rsidRPr="00773443">
            <w:pPr>
              <w:rPr>
                <w:rFonts w:cs="Arial" w:hAnsi="Arial" w:ascii="Arial"/>
                <w:sz w:val="16"/>
                <w:szCs w:val="16"/>
              </w:rPr>
            </w:pPr>
            <w:r w:rsidRPr="00773443">
              <w:rPr>
                <w:rFonts w:cs="Arial" w:hAnsi="Arial" w:ascii="Arial"/>
                <w:sz w:val="16"/>
                <w:szCs w:val="16"/>
              </w:rPr>
              <w:t>OIB:42523247815</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Heinzelova 70</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5.105,08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6D5EB1" w:rsidP="001663DE" w:rsidR="001663DE" w:rsidRPr="00773443">
            <w:pPr>
              <w:rPr>
                <w:rFonts w:cs="Arial" w:hAnsi="Arial" w:ascii="Arial"/>
                <w:sz w:val="16"/>
                <w:szCs w:val="16"/>
              </w:rPr>
            </w:pPr>
            <w:r>
              <w:rPr>
                <w:rFonts w:cs="Arial" w:hAnsi="Arial" w:ascii="Arial"/>
                <w:sz w:val="16"/>
                <w:szCs w:val="16"/>
              </w:rPr>
              <w:t>e</w:t>
            </w:r>
            <w:r w:rsidR="001663DE" w:rsidRPr="00773443">
              <w:rPr>
                <w:rFonts w:cs="Arial" w:hAnsi="Arial" w:ascii="Arial"/>
                <w:sz w:val="16"/>
                <w:szCs w:val="16"/>
              </w:rPr>
              <w:t>-Kolektor d.o.o.</w:t>
            </w:r>
          </w:p>
          <w:p w:rsidRDefault="001663DE" w:rsidP="001663DE" w:rsidR="001663DE" w:rsidRPr="00773443">
            <w:pPr>
              <w:rPr>
                <w:rFonts w:cs="Arial" w:hAnsi="Arial" w:ascii="Arial"/>
                <w:sz w:val="16"/>
                <w:szCs w:val="16"/>
              </w:rPr>
            </w:pPr>
            <w:r w:rsidRPr="00773443">
              <w:rPr>
                <w:rFonts w:cs="Arial" w:hAnsi="Arial" w:ascii="Arial"/>
                <w:sz w:val="16"/>
                <w:szCs w:val="16"/>
              </w:rPr>
              <w:t>OIB:50538578553</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Slavonska avenija 58</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440.283,94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bCs/>
                <w:sz w:val="16"/>
                <w:szCs w:val="16"/>
              </w:rPr>
            </w:pPr>
            <w:r w:rsidRPr="00773443">
              <w:rPr>
                <w:rFonts w:cs="Arial" w:hAnsi="Arial" w:ascii="Arial"/>
                <w:bCs/>
                <w:sz w:val="16"/>
                <w:szCs w:val="16"/>
              </w:rPr>
              <w:t>ELTRA MG d.o.o.</w:t>
            </w:r>
          </w:p>
          <w:p w:rsidRDefault="001663DE" w:rsidP="001663DE" w:rsidR="001663DE" w:rsidRPr="00773443">
            <w:pPr>
              <w:rPr>
                <w:rFonts w:cs="Arial" w:hAnsi="Arial" w:ascii="Arial"/>
                <w:bCs/>
                <w:sz w:val="16"/>
                <w:szCs w:val="16"/>
              </w:rPr>
            </w:pPr>
            <w:r w:rsidRPr="00773443">
              <w:rPr>
                <w:rFonts w:cs="Arial" w:hAnsi="Arial" w:ascii="Arial"/>
                <w:bCs/>
                <w:sz w:val="16"/>
                <w:szCs w:val="16"/>
              </w:rPr>
              <w:t>OIB:86252349701</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bCs/>
                <w:sz w:val="16"/>
                <w:szCs w:val="16"/>
              </w:rPr>
            </w:pPr>
            <w:r w:rsidRPr="00773443">
              <w:rPr>
                <w:rFonts w:cs="Arial" w:hAnsi="Arial" w:ascii="Arial"/>
                <w:bCs/>
                <w:sz w:val="16"/>
                <w:szCs w:val="16"/>
              </w:rPr>
              <w:t>Zagreb, Prigornica 2</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58.831,43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6D5EB1" w:rsidP="001663DE" w:rsidR="001663DE" w:rsidRPr="00773443">
            <w:pPr>
              <w:rPr>
                <w:rFonts w:cs="Arial" w:hAnsi="Arial" w:ascii="Arial"/>
                <w:bCs/>
                <w:sz w:val="16"/>
                <w:szCs w:val="16"/>
              </w:rPr>
            </w:pPr>
            <w:r>
              <w:rPr>
                <w:rFonts w:cs="Arial" w:hAnsi="Arial" w:ascii="Arial"/>
                <w:bCs/>
                <w:sz w:val="16"/>
                <w:szCs w:val="16"/>
              </w:rPr>
              <w:t>Hrvatski Telekom</w:t>
            </w:r>
            <w:r w:rsidR="001663DE" w:rsidRPr="00773443">
              <w:rPr>
                <w:rFonts w:cs="Arial" w:hAnsi="Arial" w:ascii="Arial"/>
                <w:bCs/>
                <w:sz w:val="16"/>
                <w:szCs w:val="16"/>
              </w:rPr>
              <w:t xml:space="preserve"> d.d.</w:t>
            </w:r>
          </w:p>
          <w:p w:rsidRDefault="001663DE" w:rsidP="001663DE" w:rsidR="001663DE" w:rsidRPr="00773443">
            <w:pPr>
              <w:rPr>
                <w:rFonts w:cs="Arial" w:hAnsi="Arial" w:ascii="Arial"/>
                <w:bCs/>
                <w:sz w:val="16"/>
                <w:szCs w:val="16"/>
              </w:rPr>
            </w:pPr>
            <w:r w:rsidRPr="00773443">
              <w:rPr>
                <w:rFonts w:cs="Arial" w:hAnsi="Arial" w:ascii="Arial"/>
                <w:bCs/>
                <w:sz w:val="16"/>
                <w:szCs w:val="16"/>
              </w:rPr>
              <w:t>OIB:81793146560</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bCs/>
                <w:sz w:val="16"/>
                <w:szCs w:val="16"/>
              </w:rPr>
            </w:pPr>
            <w:r w:rsidRPr="00773443">
              <w:rPr>
                <w:rFonts w:cs="Arial" w:hAnsi="Arial" w:ascii="Arial"/>
                <w:bCs/>
                <w:sz w:val="16"/>
                <w:szCs w:val="16"/>
              </w:rPr>
              <w:t>Zagreb, R.F.Mihanovića 9</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481.792,22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bCs/>
                <w:sz w:val="16"/>
                <w:szCs w:val="16"/>
              </w:rPr>
            </w:pPr>
            <w:r w:rsidRPr="00773443">
              <w:rPr>
                <w:rFonts w:cs="Arial" w:hAnsi="Arial" w:ascii="Arial"/>
                <w:bCs/>
                <w:sz w:val="16"/>
                <w:szCs w:val="16"/>
              </w:rPr>
              <w:t>HRVATSKE VODE</w:t>
            </w:r>
            <w:r w:rsidR="00282B92">
              <w:rPr>
                <w:rFonts w:cs="Arial" w:hAnsi="Arial" w:ascii="Arial"/>
                <w:bCs/>
                <w:sz w:val="16"/>
                <w:szCs w:val="16"/>
              </w:rPr>
              <w:t xml:space="preserve">, </w:t>
            </w:r>
            <w:r w:rsidRPr="00773443">
              <w:rPr>
                <w:rFonts w:cs="Arial" w:hAnsi="Arial" w:ascii="Arial"/>
                <w:bCs/>
                <w:sz w:val="16"/>
                <w:szCs w:val="16"/>
              </w:rPr>
              <w:t>pravna osoba za upravljanje vodama</w:t>
            </w:r>
          </w:p>
          <w:p w:rsidRDefault="001663DE" w:rsidP="001663DE" w:rsidR="001663DE" w:rsidRPr="00773443">
            <w:pPr>
              <w:rPr>
                <w:rFonts w:cs="Arial" w:hAnsi="Arial" w:ascii="Arial"/>
                <w:bCs/>
                <w:sz w:val="16"/>
                <w:szCs w:val="16"/>
              </w:rPr>
            </w:pPr>
            <w:r w:rsidRPr="00773443">
              <w:rPr>
                <w:rFonts w:cs="Arial" w:hAnsi="Arial" w:ascii="Arial"/>
                <w:bCs/>
                <w:sz w:val="16"/>
                <w:szCs w:val="16"/>
              </w:rPr>
              <w:t>OIB:28921383001</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41088E" w:rsidR="001663DE" w:rsidRPr="00773443">
            <w:pPr>
              <w:rPr>
                <w:rFonts w:cs="Arial" w:hAnsi="Arial" w:ascii="Arial"/>
                <w:bCs/>
                <w:sz w:val="16"/>
                <w:szCs w:val="16"/>
              </w:rPr>
            </w:pPr>
            <w:r w:rsidRPr="00773443">
              <w:rPr>
                <w:rFonts w:cs="Arial" w:hAnsi="Arial" w:ascii="Arial"/>
                <w:bCs/>
                <w:sz w:val="16"/>
                <w:szCs w:val="16"/>
              </w:rPr>
              <w:t>Zagreb,</w:t>
            </w:r>
            <w:r w:rsidR="0041088E">
              <w:rPr>
                <w:rFonts w:cs="Arial" w:hAnsi="Arial" w:ascii="Arial"/>
                <w:bCs/>
                <w:sz w:val="16"/>
                <w:szCs w:val="16"/>
              </w:rPr>
              <w:t xml:space="preserve"> </w:t>
            </w:r>
            <w:r w:rsidRPr="00773443">
              <w:rPr>
                <w:rFonts w:cs="Arial" w:hAnsi="Arial" w:ascii="Arial"/>
                <w:bCs/>
                <w:sz w:val="16"/>
                <w:szCs w:val="16"/>
              </w:rPr>
              <w:t>Ulica grada Vukovara 220</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5.236,00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lastRenderedPageBreak/>
              <w:t>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bCs/>
                <w:sz w:val="16"/>
                <w:szCs w:val="16"/>
              </w:rPr>
            </w:pPr>
            <w:r w:rsidRPr="00773443">
              <w:rPr>
                <w:rFonts w:cs="Arial" w:hAnsi="Arial" w:ascii="Arial"/>
                <w:bCs/>
                <w:sz w:val="16"/>
                <w:szCs w:val="16"/>
              </w:rPr>
              <w:t>BISONDE d.o.o.</w:t>
            </w:r>
          </w:p>
          <w:p w:rsidRDefault="001663DE" w:rsidP="001663DE" w:rsidR="001663DE" w:rsidRPr="00773443">
            <w:pPr>
              <w:rPr>
                <w:rFonts w:cs="Arial" w:hAnsi="Arial" w:ascii="Arial"/>
                <w:bCs/>
                <w:sz w:val="16"/>
                <w:szCs w:val="16"/>
              </w:rPr>
            </w:pPr>
            <w:r w:rsidRPr="00773443">
              <w:rPr>
                <w:rFonts w:cs="Arial" w:hAnsi="Arial" w:ascii="Arial"/>
                <w:bCs/>
                <w:sz w:val="16"/>
                <w:szCs w:val="16"/>
              </w:rPr>
              <w:t>OIB:48270876028</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bCs/>
                <w:sz w:val="16"/>
                <w:szCs w:val="16"/>
              </w:rPr>
            </w:pPr>
            <w:r w:rsidRPr="00773443">
              <w:rPr>
                <w:rFonts w:cs="Arial" w:hAnsi="Arial" w:ascii="Arial"/>
                <w:bCs/>
                <w:sz w:val="16"/>
                <w:szCs w:val="16"/>
              </w:rPr>
              <w:t>Zagreb, Fallerovo šetalište 22</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3.750,00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6D5EB1" w:rsidP="001663DE" w:rsidR="006D5EB1">
            <w:pPr>
              <w:rPr>
                <w:rFonts w:cs="Arial" w:hAnsi="Arial" w:ascii="Arial"/>
                <w:bCs/>
                <w:sz w:val="16"/>
                <w:szCs w:val="16"/>
              </w:rPr>
            </w:pPr>
            <w:r>
              <w:rPr>
                <w:rFonts w:cs="Arial" w:hAnsi="Arial" w:ascii="Arial"/>
                <w:bCs/>
                <w:sz w:val="16"/>
                <w:szCs w:val="16"/>
              </w:rPr>
              <w:t>A1 Hrvatska d.o.o.</w:t>
            </w:r>
          </w:p>
          <w:p w:rsidRDefault="006D5EB1" w:rsidP="001663DE" w:rsidR="001663DE" w:rsidRPr="00773443">
            <w:pPr>
              <w:rPr>
                <w:rFonts w:cs="Arial" w:hAnsi="Arial" w:ascii="Arial"/>
                <w:bCs/>
                <w:sz w:val="16"/>
                <w:szCs w:val="16"/>
              </w:rPr>
            </w:pPr>
            <w:r>
              <w:rPr>
                <w:rFonts w:cs="Arial" w:hAnsi="Arial" w:ascii="Arial"/>
                <w:bCs/>
                <w:sz w:val="16"/>
                <w:szCs w:val="16"/>
              </w:rPr>
              <w:t>(ranije: VIPnet</w:t>
            </w:r>
            <w:r w:rsidR="001663DE" w:rsidRPr="00773443">
              <w:rPr>
                <w:rFonts w:cs="Arial" w:hAnsi="Arial" w:ascii="Arial"/>
                <w:bCs/>
                <w:sz w:val="16"/>
                <w:szCs w:val="16"/>
              </w:rPr>
              <w:t xml:space="preserve"> d.o.o.</w:t>
            </w:r>
            <w:r>
              <w:rPr>
                <w:rFonts w:cs="Arial" w:hAnsi="Arial" w:ascii="Arial"/>
                <w:bCs/>
                <w:sz w:val="16"/>
                <w:szCs w:val="16"/>
              </w:rPr>
              <w:t>)</w:t>
            </w:r>
          </w:p>
          <w:p w:rsidRDefault="001663DE" w:rsidP="001663DE" w:rsidR="001663DE" w:rsidRPr="00773443">
            <w:pPr>
              <w:rPr>
                <w:rFonts w:cs="Arial" w:hAnsi="Arial" w:ascii="Arial"/>
                <w:bCs/>
                <w:sz w:val="16"/>
                <w:szCs w:val="16"/>
              </w:rPr>
            </w:pPr>
            <w:r w:rsidRPr="00773443">
              <w:rPr>
                <w:rFonts w:cs="Arial" w:hAnsi="Arial" w:ascii="Arial"/>
                <w:bCs/>
                <w:sz w:val="16"/>
                <w:szCs w:val="16"/>
              </w:rPr>
              <w:t>OIB:29524210204</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bCs/>
                <w:sz w:val="16"/>
                <w:szCs w:val="16"/>
              </w:rPr>
            </w:pPr>
            <w:r w:rsidRPr="00773443">
              <w:rPr>
                <w:rFonts w:cs="Arial" w:hAnsi="Arial" w:ascii="Arial"/>
                <w:bCs/>
                <w:sz w:val="16"/>
                <w:szCs w:val="16"/>
              </w:rPr>
              <w:t>Zagreb,Vrtni put 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45.178,34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bCs/>
                <w:sz w:val="16"/>
                <w:szCs w:val="16"/>
              </w:rPr>
            </w:pPr>
            <w:r w:rsidRPr="00773443">
              <w:rPr>
                <w:rFonts w:cs="Arial" w:hAnsi="Arial" w:ascii="Arial"/>
                <w:bCs/>
                <w:sz w:val="16"/>
                <w:szCs w:val="16"/>
              </w:rPr>
              <w:t>RWE Energija d.o.o.</w:t>
            </w:r>
          </w:p>
          <w:p w:rsidRDefault="001663DE" w:rsidP="001663DE" w:rsidR="001663DE" w:rsidRPr="00773443">
            <w:pPr>
              <w:rPr>
                <w:rFonts w:cs="Arial" w:hAnsi="Arial" w:ascii="Arial"/>
                <w:bCs/>
                <w:sz w:val="16"/>
                <w:szCs w:val="16"/>
              </w:rPr>
            </w:pPr>
            <w:r w:rsidRPr="00773443">
              <w:rPr>
                <w:rFonts w:cs="Arial" w:hAnsi="Arial" w:ascii="Arial"/>
                <w:bCs/>
                <w:sz w:val="16"/>
                <w:szCs w:val="16"/>
              </w:rPr>
              <w:t>OIB:81103558092</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bCs/>
                <w:sz w:val="16"/>
                <w:szCs w:val="16"/>
              </w:rPr>
            </w:pPr>
            <w:r w:rsidRPr="00773443">
              <w:rPr>
                <w:rFonts w:cs="Arial" w:hAnsi="Arial" w:ascii="Arial"/>
                <w:bCs/>
                <w:sz w:val="16"/>
                <w:szCs w:val="16"/>
              </w:rPr>
              <w:t>Zagreb, Capraška 6</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4.162.723,00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bCs/>
                <w:sz w:val="16"/>
                <w:szCs w:val="16"/>
              </w:rPr>
            </w:pPr>
            <w:r w:rsidRPr="00773443">
              <w:rPr>
                <w:rFonts w:cs="Arial" w:hAnsi="Arial" w:ascii="Arial"/>
                <w:bCs/>
                <w:sz w:val="16"/>
                <w:szCs w:val="16"/>
              </w:rPr>
              <w:t>IVERO d.o.o.</w:t>
            </w:r>
          </w:p>
          <w:p w:rsidRDefault="001663DE" w:rsidP="001663DE" w:rsidR="001663DE" w:rsidRPr="00773443">
            <w:pPr>
              <w:rPr>
                <w:rFonts w:cs="Arial" w:hAnsi="Arial" w:ascii="Arial"/>
                <w:bCs/>
                <w:sz w:val="16"/>
                <w:szCs w:val="16"/>
              </w:rPr>
            </w:pPr>
            <w:r w:rsidRPr="00773443">
              <w:rPr>
                <w:rFonts w:cs="Arial" w:hAnsi="Arial" w:ascii="Arial"/>
                <w:bCs/>
                <w:sz w:val="16"/>
                <w:szCs w:val="16"/>
              </w:rPr>
              <w:t>OIB:89206455960</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bCs/>
                <w:sz w:val="16"/>
                <w:szCs w:val="16"/>
              </w:rPr>
            </w:pPr>
            <w:r w:rsidRPr="00773443">
              <w:rPr>
                <w:rFonts w:cs="Arial" w:hAnsi="Arial" w:ascii="Arial"/>
                <w:bCs/>
                <w:sz w:val="16"/>
                <w:szCs w:val="16"/>
              </w:rPr>
              <w:t>Sesvete, Planinska 13</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126.912,45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6D5EB1" w:rsidP="001663DE" w:rsidR="001663DE" w:rsidRPr="00773443">
            <w:pPr>
              <w:rPr>
                <w:rFonts w:cs="Arial" w:hAnsi="Arial" w:ascii="Arial"/>
                <w:bCs/>
                <w:sz w:val="16"/>
                <w:szCs w:val="16"/>
              </w:rPr>
            </w:pPr>
            <w:r>
              <w:rPr>
                <w:rFonts w:cs="Arial" w:hAnsi="Arial" w:ascii="Arial"/>
                <w:bCs/>
                <w:sz w:val="16"/>
                <w:szCs w:val="16"/>
              </w:rPr>
              <w:t xml:space="preserve">INA-INDUSTRIJA NAFTE, </w:t>
            </w:r>
            <w:r w:rsidR="001663DE" w:rsidRPr="00773443">
              <w:rPr>
                <w:rFonts w:cs="Arial" w:hAnsi="Arial" w:ascii="Arial"/>
                <w:bCs/>
                <w:sz w:val="16"/>
                <w:szCs w:val="16"/>
              </w:rPr>
              <w:t xml:space="preserve">d.d. </w:t>
            </w:r>
          </w:p>
          <w:p w:rsidRDefault="001663DE" w:rsidP="001663DE" w:rsidR="001663DE" w:rsidRPr="00773443">
            <w:pPr>
              <w:rPr>
                <w:rFonts w:cs="Arial" w:hAnsi="Arial" w:ascii="Arial"/>
                <w:bCs/>
                <w:sz w:val="16"/>
                <w:szCs w:val="16"/>
              </w:rPr>
            </w:pPr>
            <w:r w:rsidRPr="00773443">
              <w:rPr>
                <w:rFonts w:cs="Arial" w:hAnsi="Arial" w:ascii="Arial"/>
                <w:bCs/>
                <w:sz w:val="16"/>
                <w:szCs w:val="16"/>
              </w:rPr>
              <w:t>OIB:27759560625</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6D5EB1" w:rsidR="001663DE" w:rsidRPr="00773443">
            <w:pPr>
              <w:rPr>
                <w:rFonts w:cs="Arial" w:hAnsi="Arial" w:ascii="Arial"/>
                <w:bCs/>
                <w:sz w:val="16"/>
                <w:szCs w:val="16"/>
              </w:rPr>
            </w:pPr>
            <w:r w:rsidRPr="00773443">
              <w:rPr>
                <w:rFonts w:cs="Arial" w:hAnsi="Arial" w:ascii="Arial"/>
                <w:bCs/>
                <w:sz w:val="16"/>
                <w:szCs w:val="16"/>
              </w:rPr>
              <w:t>Zagreb,</w:t>
            </w:r>
            <w:r w:rsidR="006D5EB1">
              <w:rPr>
                <w:rFonts w:cs="Arial" w:hAnsi="Arial" w:ascii="Arial"/>
                <w:bCs/>
                <w:sz w:val="16"/>
                <w:szCs w:val="16"/>
              </w:rPr>
              <w:t xml:space="preserve"> </w:t>
            </w:r>
            <w:r w:rsidRPr="00773443">
              <w:rPr>
                <w:rFonts w:cs="Arial" w:hAnsi="Arial" w:ascii="Arial"/>
                <w:bCs/>
                <w:sz w:val="16"/>
                <w:szCs w:val="16"/>
              </w:rPr>
              <w:t>Avenija V.</w:t>
            </w:r>
            <w:r w:rsidR="006D5EB1">
              <w:rPr>
                <w:rFonts w:cs="Arial" w:hAnsi="Arial" w:ascii="Arial"/>
                <w:bCs/>
                <w:sz w:val="16"/>
                <w:szCs w:val="16"/>
              </w:rPr>
              <w:t xml:space="preserve"> </w:t>
            </w:r>
            <w:r w:rsidRPr="00773443">
              <w:rPr>
                <w:rFonts w:cs="Arial" w:hAnsi="Arial" w:ascii="Arial"/>
                <w:bCs/>
                <w:sz w:val="16"/>
                <w:szCs w:val="16"/>
              </w:rPr>
              <w:t>Holjevca 10</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pStyle w:val="Bezproreda"/>
              <w:spacing w:lineRule="auto" w:line="276"/>
              <w:jc w:val="center"/>
              <w:rPr>
                <w:rFonts w:cs="Arial" w:hAnsi="Arial" w:ascii="Arial"/>
                <w:sz w:val="16"/>
                <w:szCs w:val="16"/>
              </w:rPr>
            </w:pPr>
            <w:r w:rsidRPr="00773443">
              <w:rPr>
                <w:rFonts w:cs="Arial" w:hAnsi="Arial" w:ascii="Arial"/>
                <w:sz w:val="16"/>
                <w:szCs w:val="16"/>
              </w:rPr>
              <w:t>2.592,10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Institut Ruđer Bošković </w:t>
            </w:r>
          </w:p>
          <w:p w:rsidRDefault="001663DE" w:rsidP="001663DE" w:rsidR="001663DE" w:rsidRPr="00773443">
            <w:pPr>
              <w:rPr>
                <w:rFonts w:cs="Arial" w:hAnsi="Arial" w:ascii="Arial"/>
                <w:sz w:val="16"/>
                <w:szCs w:val="16"/>
              </w:rPr>
            </w:pPr>
            <w:r w:rsidRPr="00773443">
              <w:rPr>
                <w:rFonts w:cs="Arial" w:hAnsi="Arial" w:ascii="Arial"/>
                <w:sz w:val="16"/>
                <w:szCs w:val="16"/>
              </w:rPr>
              <w:t>OIB:69715301002</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Bijenička cesta 54</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2.500,00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GENERALI OSIGURANJE d.d.</w:t>
            </w:r>
          </w:p>
          <w:p w:rsidRDefault="001663DE" w:rsidP="001663DE" w:rsidR="001663DE" w:rsidRPr="00773443">
            <w:pPr>
              <w:rPr>
                <w:rFonts w:cs="Arial" w:hAnsi="Arial" w:ascii="Arial"/>
                <w:sz w:val="16"/>
                <w:szCs w:val="16"/>
              </w:rPr>
            </w:pPr>
            <w:r w:rsidRPr="00773443">
              <w:rPr>
                <w:rFonts w:cs="Arial" w:hAnsi="Arial" w:ascii="Arial"/>
                <w:sz w:val="16"/>
                <w:szCs w:val="16"/>
              </w:rPr>
              <w:t>OIB:10840749604</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Ulica grada Vukovara 284</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27.531,26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HEP </w:t>
            </w:r>
            <w:r w:rsidR="006D5EB1">
              <w:rPr>
                <w:rFonts w:cs="Arial" w:hAnsi="Arial" w:ascii="Arial"/>
                <w:sz w:val="16"/>
                <w:szCs w:val="16"/>
              </w:rPr>
              <w:t xml:space="preserve">ELEKTRA </w:t>
            </w:r>
            <w:r w:rsidRPr="00773443">
              <w:rPr>
                <w:rFonts w:cs="Arial" w:hAnsi="Arial" w:ascii="Arial"/>
                <w:sz w:val="16"/>
                <w:szCs w:val="16"/>
              </w:rPr>
              <w:t xml:space="preserve">d.o.o. </w:t>
            </w:r>
          </w:p>
          <w:p w:rsidRDefault="001663DE" w:rsidP="001663DE" w:rsidR="001663DE" w:rsidRPr="00773443">
            <w:pPr>
              <w:rPr>
                <w:rFonts w:cs="Arial" w:hAnsi="Arial" w:ascii="Arial"/>
                <w:sz w:val="16"/>
                <w:szCs w:val="16"/>
              </w:rPr>
            </w:pPr>
            <w:r w:rsidRPr="00773443">
              <w:rPr>
                <w:rFonts w:cs="Arial" w:hAnsi="Arial" w:ascii="Arial"/>
                <w:sz w:val="16"/>
                <w:szCs w:val="16"/>
              </w:rPr>
              <w:t>OIB:43965974818</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Ulica grada Vukovara 37</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1.252.415,02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DRAVA-PROMET d.o.o. </w:t>
            </w:r>
          </w:p>
          <w:p w:rsidRDefault="001663DE" w:rsidP="001663DE" w:rsidR="001663DE" w:rsidRPr="00773443">
            <w:pPr>
              <w:rPr>
                <w:rFonts w:cs="Arial" w:hAnsi="Arial" w:ascii="Arial"/>
                <w:sz w:val="16"/>
                <w:szCs w:val="16"/>
              </w:rPr>
            </w:pPr>
            <w:r w:rsidRPr="00773443">
              <w:rPr>
                <w:rFonts w:cs="Arial" w:hAnsi="Arial" w:ascii="Arial"/>
                <w:sz w:val="16"/>
                <w:szCs w:val="16"/>
              </w:rPr>
              <w:t>OIB:38668338725</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Aleja ruža 2B</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9.719,48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HEP –Operator distribucijskog sustava d.o.o. </w:t>
            </w:r>
          </w:p>
          <w:p w:rsidRDefault="001663DE" w:rsidP="001663DE" w:rsidR="001663DE" w:rsidRPr="00773443">
            <w:pPr>
              <w:rPr>
                <w:rFonts w:cs="Arial" w:hAnsi="Arial" w:ascii="Arial"/>
                <w:sz w:val="16"/>
                <w:szCs w:val="16"/>
              </w:rPr>
            </w:pPr>
            <w:r w:rsidRPr="00773443">
              <w:rPr>
                <w:rFonts w:cs="Arial" w:hAnsi="Arial" w:ascii="Arial"/>
                <w:sz w:val="16"/>
                <w:szCs w:val="16"/>
              </w:rPr>
              <w:t>OIB:46830600751</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Ulica grada Vukovara 37</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12.332.757,93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717E97" w:rsidP="001663DE" w:rsidR="001663DE" w:rsidRPr="00773443">
            <w:pPr>
              <w:rPr>
                <w:rFonts w:cs="Arial" w:hAnsi="Arial" w:ascii="Arial"/>
                <w:sz w:val="16"/>
                <w:szCs w:val="16"/>
              </w:rPr>
            </w:pPr>
            <w:r>
              <w:rPr>
                <w:rFonts w:cs="Arial" w:hAnsi="Arial" w:ascii="Arial"/>
                <w:sz w:val="16"/>
                <w:szCs w:val="16"/>
              </w:rPr>
              <w:t>Republika Hrvatska,</w:t>
            </w:r>
            <w:r w:rsidR="001663DE" w:rsidRPr="00773443">
              <w:rPr>
                <w:rFonts w:cs="Arial" w:hAnsi="Arial" w:ascii="Arial"/>
                <w:sz w:val="16"/>
                <w:szCs w:val="16"/>
              </w:rPr>
              <w:t xml:space="preserve"> Ministarstvo zaštite okoliša i energetike</w:t>
            </w:r>
          </w:p>
          <w:p w:rsidRDefault="001663DE" w:rsidP="001663DE" w:rsidR="001663DE" w:rsidRPr="00773443">
            <w:pPr>
              <w:rPr>
                <w:rFonts w:cs="Arial" w:hAnsi="Arial" w:ascii="Arial"/>
                <w:sz w:val="16"/>
                <w:szCs w:val="16"/>
              </w:rPr>
            </w:pPr>
            <w:r w:rsidRPr="00773443">
              <w:rPr>
                <w:rFonts w:cs="Arial" w:hAnsi="Arial" w:ascii="Arial"/>
                <w:sz w:val="16"/>
                <w:szCs w:val="16"/>
              </w:rPr>
              <w:t xml:space="preserve">OIB:19370100881 </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1E753E">
            <w:pPr>
              <w:rPr>
                <w:rFonts w:cs="Arial" w:hAnsi="Arial" w:ascii="Arial"/>
                <w:sz w:val="16"/>
                <w:szCs w:val="16"/>
              </w:rPr>
            </w:pPr>
            <w:r w:rsidRPr="001E753E">
              <w:rPr>
                <w:rFonts w:cs="Arial" w:hAnsi="Arial" w:ascii="Arial"/>
                <w:sz w:val="16"/>
                <w:szCs w:val="16"/>
              </w:rPr>
              <w:t>Zagreb</w:t>
            </w:r>
            <w:r w:rsidR="001E753E" w:rsidRPr="001E753E">
              <w:rPr>
                <w:rFonts w:cs="Arial" w:hAnsi="Arial" w:ascii="Arial"/>
                <w:sz w:val="16"/>
                <w:szCs w:val="16"/>
              </w:rPr>
              <w:t>, Radnička cesta 80</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pStyle w:val="Bezproreda"/>
              <w:spacing w:lineRule="auto" w:line="276"/>
              <w:jc w:val="center"/>
              <w:rPr>
                <w:rFonts w:cs="Arial" w:hAnsi="Arial" w:ascii="Arial"/>
                <w:sz w:val="16"/>
                <w:szCs w:val="16"/>
              </w:rPr>
            </w:pPr>
            <w:r w:rsidRPr="00773443">
              <w:rPr>
                <w:rFonts w:cs="Arial" w:hAnsi="Arial" w:ascii="Arial"/>
                <w:sz w:val="16"/>
                <w:szCs w:val="16"/>
              </w:rPr>
              <w:t>11.854,25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MESSER CROATIA PLIN d.o.o.</w:t>
            </w:r>
          </w:p>
          <w:p w:rsidRDefault="001663DE" w:rsidP="001663DE" w:rsidR="001663DE" w:rsidRPr="00773443">
            <w:pPr>
              <w:rPr>
                <w:rFonts w:cs="Arial" w:hAnsi="Arial" w:ascii="Arial"/>
                <w:sz w:val="16"/>
                <w:szCs w:val="16"/>
              </w:rPr>
            </w:pPr>
            <w:r w:rsidRPr="00773443">
              <w:rPr>
                <w:rFonts w:cs="Arial" w:hAnsi="Arial" w:ascii="Arial"/>
                <w:sz w:val="16"/>
                <w:szCs w:val="16"/>
              </w:rPr>
              <w:t>OIB:32179081874</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Zaprešić, Industrijska cesta 173</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1.167,36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Davor Popović</w:t>
            </w:r>
            <w:r w:rsidR="00717E97">
              <w:rPr>
                <w:rFonts w:cs="Arial" w:hAnsi="Arial" w:ascii="Arial"/>
                <w:sz w:val="16"/>
                <w:szCs w:val="16"/>
              </w:rPr>
              <w:t>,</w:t>
            </w:r>
            <w:r w:rsidRPr="00773443">
              <w:rPr>
                <w:rFonts w:cs="Arial" w:hAnsi="Arial" w:ascii="Arial"/>
                <w:sz w:val="16"/>
                <w:szCs w:val="16"/>
              </w:rPr>
              <w:t xml:space="preserve"> vlasnik TEHNODIV-SERVIS </w:t>
            </w:r>
          </w:p>
          <w:p w:rsidRDefault="001663DE" w:rsidP="001663DE" w:rsidR="001663DE" w:rsidRPr="00773443">
            <w:pPr>
              <w:rPr>
                <w:rFonts w:cs="Arial" w:hAnsi="Arial" w:ascii="Arial"/>
                <w:sz w:val="16"/>
                <w:szCs w:val="16"/>
              </w:rPr>
            </w:pPr>
            <w:r w:rsidRPr="00773443">
              <w:rPr>
                <w:rFonts w:cs="Arial" w:hAnsi="Arial" w:ascii="Arial"/>
                <w:sz w:val="16"/>
                <w:szCs w:val="16"/>
              </w:rPr>
              <w:t>OIB:82906842080</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Križevi, Istarska ulica </w:t>
            </w:r>
          </w:p>
          <w:p w:rsidRDefault="001663DE" w:rsidP="001663DE" w:rsidR="001663DE" w:rsidRPr="00773443">
            <w:pPr>
              <w:rPr>
                <w:rFonts w:cs="Arial" w:hAnsi="Arial" w:ascii="Arial"/>
                <w:sz w:val="16"/>
                <w:szCs w:val="16"/>
              </w:rPr>
            </w:pPr>
            <w:r w:rsidRPr="00773443">
              <w:rPr>
                <w:rFonts w:cs="Arial" w:hAnsi="Arial" w:ascii="Arial"/>
                <w:sz w:val="16"/>
                <w:szCs w:val="16"/>
              </w:rPr>
              <w:t>35</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10.651,88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KAESER KOMPRESSOREN d.o.o.</w:t>
            </w:r>
          </w:p>
          <w:p w:rsidRDefault="001663DE" w:rsidP="001663DE" w:rsidR="001663DE" w:rsidRPr="00773443">
            <w:pPr>
              <w:rPr>
                <w:rFonts w:cs="Arial" w:hAnsi="Arial" w:ascii="Arial"/>
                <w:sz w:val="16"/>
                <w:szCs w:val="16"/>
              </w:rPr>
            </w:pPr>
            <w:r w:rsidRPr="00773443">
              <w:rPr>
                <w:rFonts w:cs="Arial" w:hAnsi="Arial" w:ascii="Arial"/>
                <w:sz w:val="16"/>
                <w:szCs w:val="16"/>
              </w:rPr>
              <w:t>OIB:42572807012</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Sesvete, Rimski put 11 d </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155.337,82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717E97" w:rsidR="001663DE" w:rsidRPr="00773443">
            <w:pPr>
              <w:rPr>
                <w:rFonts w:cs="Arial" w:hAnsi="Arial" w:ascii="Arial"/>
                <w:sz w:val="16"/>
                <w:szCs w:val="16"/>
              </w:rPr>
            </w:pPr>
            <w:r w:rsidRPr="00773443">
              <w:rPr>
                <w:rFonts w:cs="Arial" w:hAnsi="Arial" w:ascii="Arial"/>
                <w:sz w:val="16"/>
                <w:szCs w:val="16"/>
              </w:rPr>
              <w:t>Hrvatski zavod za zdravstveno osiguranje, OIB:02958272670</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Margaretska 3</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15.801,75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R</w:t>
            </w:r>
            <w:r w:rsidR="00717E97">
              <w:rPr>
                <w:rFonts w:cs="Arial" w:hAnsi="Arial" w:ascii="Arial"/>
                <w:sz w:val="16"/>
                <w:szCs w:val="16"/>
              </w:rPr>
              <w:t>epublika Hrvatska,</w:t>
            </w:r>
            <w:r w:rsidRPr="00773443">
              <w:rPr>
                <w:rFonts w:cs="Arial" w:hAnsi="Arial" w:ascii="Arial"/>
                <w:sz w:val="16"/>
                <w:szCs w:val="16"/>
              </w:rPr>
              <w:t xml:space="preserve"> Ministarstvo financija , Carinska uprava, Područni carinski ured Osijek OIB:18683136487</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Pr>
                <w:rFonts w:cs="Arial" w:hAnsi="Arial" w:ascii="Arial"/>
                <w:sz w:val="16"/>
                <w:szCs w:val="16"/>
              </w:rPr>
              <w:t>Osijek</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3.220,25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Fond za zaštitu okoliša i energetsku učinkovitost</w:t>
            </w:r>
          </w:p>
          <w:p w:rsidRDefault="001663DE" w:rsidP="001663DE" w:rsidR="001663DE" w:rsidRPr="00773443">
            <w:pPr>
              <w:rPr>
                <w:rFonts w:cs="Arial" w:hAnsi="Arial" w:ascii="Arial"/>
                <w:sz w:val="16"/>
                <w:szCs w:val="16"/>
              </w:rPr>
            </w:pPr>
            <w:r w:rsidRPr="00773443">
              <w:rPr>
                <w:rFonts w:cs="Arial" w:hAnsi="Arial" w:ascii="Arial"/>
                <w:sz w:val="16"/>
                <w:szCs w:val="16"/>
              </w:rPr>
              <w:t>OIB:85828625994</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Zagreb,Radnička cesta 80</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1.429.381,57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23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TRIGLAV OSIGURANJE d.d.</w:t>
            </w:r>
          </w:p>
          <w:p w:rsidRDefault="001663DE" w:rsidP="001663DE" w:rsidR="001663DE" w:rsidRPr="00773443">
            <w:pPr>
              <w:rPr>
                <w:rFonts w:cs="Arial" w:hAnsi="Arial" w:ascii="Arial"/>
                <w:sz w:val="16"/>
                <w:szCs w:val="16"/>
              </w:rPr>
            </w:pPr>
            <w:r w:rsidRPr="00773443">
              <w:rPr>
                <w:rFonts w:cs="Arial" w:hAnsi="Arial" w:ascii="Arial"/>
                <w:sz w:val="16"/>
                <w:szCs w:val="16"/>
              </w:rPr>
              <w:t>OIB:29743547503</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A.Heinza 4</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785.238,32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24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Grad Zagreb</w:t>
            </w:r>
          </w:p>
          <w:p w:rsidRDefault="001663DE" w:rsidP="001663DE" w:rsidR="001663DE" w:rsidRPr="00773443">
            <w:pPr>
              <w:rPr>
                <w:rFonts w:cs="Arial" w:hAnsi="Arial" w:ascii="Arial"/>
                <w:sz w:val="16"/>
                <w:szCs w:val="16"/>
              </w:rPr>
            </w:pPr>
            <w:r w:rsidRPr="00773443">
              <w:rPr>
                <w:rFonts w:cs="Arial" w:hAnsi="Arial" w:ascii="Arial"/>
                <w:sz w:val="16"/>
                <w:szCs w:val="16"/>
              </w:rPr>
              <w:t>OIB:61817894937</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Trg Stjepana Radića 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6.262.846,82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25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DOK ING d.o.o. </w:t>
            </w:r>
          </w:p>
          <w:p w:rsidRDefault="001663DE" w:rsidP="001663DE" w:rsidR="001663DE" w:rsidRPr="00773443">
            <w:pPr>
              <w:rPr>
                <w:rFonts w:cs="Arial" w:hAnsi="Arial" w:ascii="Arial"/>
                <w:sz w:val="16"/>
                <w:szCs w:val="16"/>
              </w:rPr>
            </w:pPr>
            <w:r w:rsidRPr="00773443">
              <w:rPr>
                <w:rFonts w:cs="Arial" w:hAnsi="Arial" w:ascii="Arial"/>
                <w:sz w:val="16"/>
                <w:szCs w:val="16"/>
              </w:rPr>
              <w:t>OIB:399828657045</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Kanalski put 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21.328,14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26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HEP </w:t>
            </w:r>
            <w:r w:rsidR="006D5EB1">
              <w:rPr>
                <w:rFonts w:cs="Arial" w:hAnsi="Arial" w:ascii="Arial"/>
                <w:sz w:val="16"/>
                <w:szCs w:val="16"/>
              </w:rPr>
              <w:t>ELEKTRA</w:t>
            </w:r>
            <w:r w:rsidRPr="00773443">
              <w:rPr>
                <w:rFonts w:cs="Arial" w:hAnsi="Arial" w:ascii="Arial"/>
                <w:sz w:val="16"/>
                <w:szCs w:val="16"/>
              </w:rPr>
              <w:t xml:space="preserve"> d.o.o.</w:t>
            </w:r>
          </w:p>
          <w:p w:rsidRDefault="001663DE" w:rsidP="001663DE" w:rsidR="001663DE" w:rsidRPr="00773443">
            <w:pPr>
              <w:rPr>
                <w:rFonts w:cs="Arial" w:hAnsi="Arial" w:ascii="Arial"/>
                <w:sz w:val="16"/>
                <w:szCs w:val="16"/>
              </w:rPr>
            </w:pPr>
            <w:r w:rsidRPr="00773443">
              <w:rPr>
                <w:rFonts w:cs="Arial" w:hAnsi="Arial" w:ascii="Arial"/>
                <w:sz w:val="16"/>
                <w:szCs w:val="16"/>
              </w:rPr>
              <w:t>OIB:43965974818</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,Ulica grada Vukovara 37</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120.444,97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27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717E97" w:rsidP="001663DE" w:rsidR="001663DE" w:rsidRPr="00773443">
            <w:pPr>
              <w:rPr>
                <w:rFonts w:cs="Arial" w:hAnsi="Arial" w:ascii="Arial"/>
                <w:sz w:val="16"/>
                <w:szCs w:val="16"/>
              </w:rPr>
            </w:pPr>
            <w:r>
              <w:rPr>
                <w:rFonts w:cs="Arial" w:hAnsi="Arial" w:ascii="Arial"/>
                <w:sz w:val="16"/>
                <w:szCs w:val="16"/>
              </w:rPr>
              <w:t xml:space="preserve">ZIRS </w:t>
            </w:r>
            <w:r w:rsidR="001663DE" w:rsidRPr="00773443">
              <w:rPr>
                <w:rFonts w:cs="Arial" w:hAnsi="Arial" w:ascii="Arial"/>
                <w:sz w:val="16"/>
                <w:szCs w:val="16"/>
              </w:rPr>
              <w:t xml:space="preserve"> učilište </w:t>
            </w:r>
          </w:p>
          <w:p w:rsidRDefault="001663DE" w:rsidP="00717E97" w:rsidR="001663DE" w:rsidRPr="00773443">
            <w:pPr>
              <w:rPr>
                <w:rFonts w:cs="Arial" w:hAnsi="Arial" w:ascii="Arial"/>
                <w:sz w:val="16"/>
                <w:szCs w:val="16"/>
              </w:rPr>
            </w:pPr>
            <w:r w:rsidRPr="00773443">
              <w:rPr>
                <w:rFonts w:cs="Arial" w:hAnsi="Arial" w:ascii="Arial"/>
                <w:sz w:val="16"/>
                <w:szCs w:val="16"/>
              </w:rPr>
              <w:t>OIB:22228764473</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Ulica grada Vukovara 68</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6.000,00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28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HŽ CARGO d.o.o. </w:t>
            </w:r>
          </w:p>
          <w:p w:rsidRDefault="001663DE" w:rsidP="001663DE" w:rsidR="001663DE" w:rsidRPr="00773443">
            <w:pPr>
              <w:rPr>
                <w:rFonts w:cs="Arial" w:hAnsi="Arial" w:ascii="Arial"/>
                <w:sz w:val="16"/>
                <w:szCs w:val="16"/>
              </w:rPr>
            </w:pPr>
            <w:r w:rsidRPr="00773443">
              <w:rPr>
                <w:rFonts w:cs="Arial" w:hAnsi="Arial" w:ascii="Arial"/>
                <w:sz w:val="16"/>
                <w:szCs w:val="16"/>
              </w:rPr>
              <w:t>OIB:08720210702</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Heinzelova 51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p>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0,79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lastRenderedPageBreak/>
              <w:t>29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HRVATSKE VODE</w:t>
            </w:r>
            <w:r w:rsidR="006D5EB1">
              <w:rPr>
                <w:rFonts w:cs="Arial" w:hAnsi="Arial" w:ascii="Arial"/>
                <w:sz w:val="16"/>
                <w:szCs w:val="16"/>
              </w:rPr>
              <w:t xml:space="preserve">, </w:t>
            </w:r>
            <w:r w:rsidRPr="00773443">
              <w:rPr>
                <w:rFonts w:cs="Arial" w:hAnsi="Arial" w:ascii="Arial"/>
                <w:sz w:val="16"/>
                <w:szCs w:val="16"/>
              </w:rPr>
              <w:t>pravna osoba za upravljanje vodama</w:t>
            </w:r>
          </w:p>
          <w:p w:rsidRDefault="001663DE" w:rsidP="001663DE" w:rsidR="001663DE" w:rsidRPr="00773443">
            <w:pPr>
              <w:rPr>
                <w:rFonts w:cs="Arial" w:hAnsi="Arial" w:ascii="Arial"/>
                <w:sz w:val="16"/>
                <w:szCs w:val="16"/>
              </w:rPr>
            </w:pPr>
            <w:r w:rsidRPr="00773443">
              <w:rPr>
                <w:rFonts w:cs="Arial" w:hAnsi="Arial" w:ascii="Arial"/>
                <w:sz w:val="16"/>
                <w:szCs w:val="16"/>
              </w:rPr>
              <w:t>OIB:28921383001</w:t>
            </w:r>
            <w:r w:rsidRPr="00773443">
              <w:rPr>
                <w:rFonts w:cs="Arial" w:hAnsi="Arial" w:ascii="Arial"/>
                <w:sz w:val="16"/>
                <w:szCs w:val="16"/>
              </w:rPr>
              <w:tab/>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Ulica grada Vukovara 220</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1.211.701,43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30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HRVATSKE VODE</w:t>
            </w:r>
            <w:r w:rsidR="006D5EB1">
              <w:rPr>
                <w:rFonts w:cs="Arial" w:hAnsi="Arial" w:ascii="Arial"/>
                <w:sz w:val="16"/>
                <w:szCs w:val="16"/>
              </w:rPr>
              <w:t xml:space="preserve">, </w:t>
            </w:r>
            <w:r w:rsidRPr="00773443">
              <w:rPr>
                <w:rFonts w:cs="Arial" w:hAnsi="Arial" w:ascii="Arial"/>
                <w:sz w:val="16"/>
                <w:szCs w:val="16"/>
              </w:rPr>
              <w:t>pravna osoba za upravljanje vodama</w:t>
            </w:r>
          </w:p>
          <w:p w:rsidRDefault="001663DE" w:rsidP="001663DE" w:rsidR="001663DE" w:rsidRPr="00773443">
            <w:pPr>
              <w:rPr>
                <w:rFonts w:cs="Arial" w:hAnsi="Arial" w:ascii="Arial"/>
                <w:sz w:val="16"/>
                <w:szCs w:val="16"/>
              </w:rPr>
            </w:pPr>
            <w:r w:rsidRPr="00773443">
              <w:rPr>
                <w:rFonts w:cs="Arial" w:hAnsi="Arial" w:ascii="Arial"/>
                <w:sz w:val="16"/>
                <w:szCs w:val="16"/>
              </w:rPr>
              <w:t>OIB:28921383001</w:t>
            </w:r>
            <w:r w:rsidRPr="00773443">
              <w:rPr>
                <w:rFonts w:cs="Arial" w:hAnsi="Arial" w:ascii="Arial"/>
                <w:sz w:val="16"/>
                <w:szCs w:val="16"/>
              </w:rPr>
              <w:tab/>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,Ulica grada Vukovara 220</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511.720,18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3</w:t>
            </w:r>
            <w:r w:rsidR="00C602F7">
              <w:rPr>
                <w:rFonts w:cs="Arial" w:hAnsi="Arial" w:ascii="Arial"/>
                <w:sz w:val="16"/>
                <w:szCs w:val="16"/>
              </w:rPr>
              <w:t>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Republika Hrvatska</w:t>
            </w:r>
          </w:p>
          <w:p w:rsidRDefault="001663DE" w:rsidP="001663DE" w:rsidR="001663DE" w:rsidRPr="00773443">
            <w:pPr>
              <w:rPr>
                <w:rFonts w:cs="Arial" w:hAnsi="Arial" w:ascii="Arial"/>
                <w:sz w:val="16"/>
                <w:szCs w:val="16"/>
              </w:rPr>
            </w:pPr>
            <w:r w:rsidRPr="00773443">
              <w:rPr>
                <w:rFonts w:cs="Arial" w:hAnsi="Arial" w:ascii="Arial"/>
                <w:sz w:val="16"/>
                <w:szCs w:val="16"/>
              </w:rPr>
              <w:t>OIB:52634238587</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14.635,60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32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RNK TRANSPORTI d.o.o.</w:t>
            </w:r>
          </w:p>
          <w:p w:rsidRDefault="001663DE" w:rsidP="001663DE" w:rsidR="001663DE" w:rsidRPr="00773443">
            <w:pPr>
              <w:rPr>
                <w:rFonts w:cs="Arial" w:hAnsi="Arial" w:ascii="Arial"/>
                <w:sz w:val="16"/>
                <w:szCs w:val="16"/>
              </w:rPr>
            </w:pPr>
            <w:r w:rsidRPr="00773443">
              <w:rPr>
                <w:rFonts w:cs="Arial" w:hAnsi="Arial" w:ascii="Arial"/>
                <w:sz w:val="16"/>
                <w:szCs w:val="16"/>
              </w:rPr>
              <w:t>OIB:46564276045</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717E97" w:rsidR="001663DE" w:rsidRPr="00773443">
            <w:pPr>
              <w:rPr>
                <w:rFonts w:cs="Arial" w:hAnsi="Arial" w:ascii="Arial"/>
                <w:sz w:val="16"/>
                <w:szCs w:val="16"/>
              </w:rPr>
            </w:pPr>
            <w:r w:rsidRPr="00773443">
              <w:rPr>
                <w:rFonts w:cs="Arial" w:hAnsi="Arial" w:ascii="Arial"/>
                <w:sz w:val="16"/>
                <w:szCs w:val="16"/>
              </w:rPr>
              <w:t xml:space="preserve"> Đakovo, A.</w:t>
            </w:r>
            <w:r w:rsidR="0041088E">
              <w:rPr>
                <w:rFonts w:cs="Arial" w:hAnsi="Arial" w:ascii="Arial"/>
                <w:sz w:val="16"/>
                <w:szCs w:val="16"/>
              </w:rPr>
              <w:t xml:space="preserve"> </w:t>
            </w:r>
            <w:r w:rsidRPr="00773443">
              <w:rPr>
                <w:rFonts w:cs="Arial" w:hAnsi="Arial" w:ascii="Arial"/>
                <w:sz w:val="16"/>
                <w:szCs w:val="16"/>
              </w:rPr>
              <w:t>Šenoe 2</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56.938,87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33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CROATIA osiguranje d.d.</w:t>
            </w:r>
          </w:p>
          <w:p w:rsidRDefault="001663DE" w:rsidP="001663DE" w:rsidR="001663DE" w:rsidRPr="00773443">
            <w:pPr>
              <w:rPr>
                <w:rFonts w:cs="Arial" w:hAnsi="Arial" w:ascii="Arial"/>
                <w:sz w:val="16"/>
                <w:szCs w:val="16"/>
              </w:rPr>
            </w:pPr>
            <w:r w:rsidRPr="00773443">
              <w:rPr>
                <w:rFonts w:cs="Arial" w:hAnsi="Arial" w:ascii="Arial"/>
                <w:sz w:val="16"/>
                <w:szCs w:val="16"/>
              </w:rPr>
              <w:t>OIB:26187994862</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Vatroslava Jagića 33</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3.268.549,43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3</w:t>
            </w:r>
            <w:r w:rsidR="00C602F7">
              <w:rPr>
                <w:rFonts w:cs="Arial" w:hAnsi="Arial" w:ascii="Arial"/>
                <w:sz w:val="16"/>
                <w:szCs w:val="16"/>
              </w:rPr>
              <w:t>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ERSTE</w:t>
            </w:r>
            <w:r w:rsidR="006D5EB1">
              <w:rPr>
                <w:rFonts w:cs="Arial" w:hAnsi="Arial" w:ascii="Arial"/>
                <w:sz w:val="16"/>
                <w:szCs w:val="16"/>
              </w:rPr>
              <w:t xml:space="preserve"> </w:t>
            </w:r>
            <w:r w:rsidRPr="00773443">
              <w:rPr>
                <w:rFonts w:cs="Arial" w:hAnsi="Arial" w:ascii="Arial"/>
                <w:sz w:val="16"/>
                <w:szCs w:val="16"/>
              </w:rPr>
              <w:t>&amp;</w:t>
            </w:r>
            <w:r w:rsidR="006D5EB1">
              <w:rPr>
                <w:rFonts w:cs="Arial" w:hAnsi="Arial" w:ascii="Arial"/>
                <w:sz w:val="16"/>
                <w:szCs w:val="16"/>
              </w:rPr>
              <w:t xml:space="preserve"> STEIERMÄ</w:t>
            </w:r>
            <w:r w:rsidRPr="00773443">
              <w:rPr>
                <w:rFonts w:cs="Arial" w:hAnsi="Arial" w:ascii="Arial"/>
                <w:sz w:val="16"/>
                <w:szCs w:val="16"/>
              </w:rPr>
              <w:t>RKISCHE BANK d.d.</w:t>
            </w:r>
          </w:p>
          <w:p w:rsidRDefault="001663DE" w:rsidP="001663DE" w:rsidR="001663DE" w:rsidRPr="00773443">
            <w:pPr>
              <w:rPr>
                <w:rFonts w:cs="Arial" w:hAnsi="Arial" w:ascii="Arial"/>
                <w:sz w:val="16"/>
                <w:szCs w:val="16"/>
              </w:rPr>
            </w:pPr>
            <w:r w:rsidRPr="00773443">
              <w:rPr>
                <w:rFonts w:cs="Arial" w:hAnsi="Arial" w:ascii="Arial"/>
                <w:sz w:val="16"/>
                <w:szCs w:val="16"/>
              </w:rPr>
              <w:t>OIB:23057039320</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Rijeka, Jadranski trg 3a</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46.963,51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35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Međunarodna zračna luka Zagreb d.o.o.</w:t>
            </w:r>
          </w:p>
          <w:p w:rsidRDefault="001663DE" w:rsidP="001663DE" w:rsidR="001663DE" w:rsidRPr="00773443">
            <w:pPr>
              <w:rPr>
                <w:rFonts w:cs="Arial" w:hAnsi="Arial" w:ascii="Arial"/>
                <w:sz w:val="16"/>
                <w:szCs w:val="16"/>
              </w:rPr>
            </w:pPr>
            <w:r w:rsidRPr="00773443">
              <w:rPr>
                <w:rFonts w:cs="Arial" w:hAnsi="Arial" w:ascii="Arial"/>
                <w:sz w:val="16"/>
                <w:szCs w:val="16"/>
              </w:rPr>
              <w:t>OIB:79446233150</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Velika Gorica, Ul. Rudolfa Fizira 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6.542,63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36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Financijska agencija</w:t>
            </w:r>
          </w:p>
          <w:p w:rsidRDefault="001663DE" w:rsidP="001663DE" w:rsidR="001663DE" w:rsidRPr="00773443">
            <w:pPr>
              <w:rPr>
                <w:rFonts w:cs="Arial" w:hAnsi="Arial" w:ascii="Arial"/>
                <w:sz w:val="16"/>
                <w:szCs w:val="16"/>
              </w:rPr>
            </w:pPr>
            <w:r w:rsidRPr="00773443">
              <w:rPr>
                <w:rFonts w:cs="Arial" w:hAnsi="Arial" w:ascii="Arial"/>
                <w:sz w:val="16"/>
                <w:szCs w:val="16"/>
              </w:rPr>
              <w:t>OIB:85821130368</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Ulica grada Vukovara 70</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1.506,95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3</w:t>
            </w:r>
            <w:r w:rsidR="00C602F7">
              <w:rPr>
                <w:rFonts w:cs="Arial" w:hAnsi="Arial" w:ascii="Arial"/>
                <w:sz w:val="16"/>
                <w:szCs w:val="16"/>
              </w:rPr>
              <w:t>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HRVATSKE VODE</w:t>
            </w:r>
            <w:r w:rsidR="006D5EB1">
              <w:rPr>
                <w:rFonts w:cs="Arial" w:hAnsi="Arial" w:ascii="Arial"/>
                <w:sz w:val="16"/>
                <w:szCs w:val="16"/>
              </w:rPr>
              <w:t xml:space="preserve">, </w:t>
            </w:r>
            <w:r w:rsidRPr="00773443">
              <w:rPr>
                <w:rFonts w:cs="Arial" w:hAnsi="Arial" w:ascii="Arial"/>
                <w:sz w:val="16"/>
                <w:szCs w:val="16"/>
              </w:rPr>
              <w:t>pravna osoba za upravljanje vodama</w:t>
            </w:r>
          </w:p>
          <w:p w:rsidRDefault="001663DE" w:rsidP="001663DE" w:rsidR="001663DE" w:rsidRPr="00773443">
            <w:pPr>
              <w:rPr>
                <w:rFonts w:cs="Arial" w:hAnsi="Arial" w:ascii="Arial"/>
                <w:sz w:val="16"/>
                <w:szCs w:val="16"/>
              </w:rPr>
            </w:pPr>
            <w:r w:rsidRPr="00773443">
              <w:rPr>
                <w:rFonts w:cs="Arial" w:hAnsi="Arial" w:ascii="Arial"/>
                <w:sz w:val="16"/>
                <w:szCs w:val="16"/>
              </w:rPr>
              <w:t>OIB:28921383001</w:t>
            </w:r>
            <w:r w:rsidRPr="00773443">
              <w:rPr>
                <w:rFonts w:cs="Arial" w:hAnsi="Arial" w:ascii="Arial"/>
                <w:sz w:val="16"/>
                <w:szCs w:val="16"/>
              </w:rPr>
              <w:tab/>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Ulica grada Vukovara 220</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444.417,11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C602F7" w:rsidR="001663DE" w:rsidRPr="00773443">
            <w:pPr>
              <w:jc w:val="center"/>
              <w:rPr>
                <w:rFonts w:cs="Arial" w:hAnsi="Arial" w:ascii="Arial"/>
                <w:sz w:val="16"/>
                <w:szCs w:val="16"/>
              </w:rPr>
            </w:pPr>
            <w:r>
              <w:rPr>
                <w:rFonts w:cs="Arial" w:hAnsi="Arial" w:ascii="Arial"/>
                <w:sz w:val="16"/>
                <w:szCs w:val="16"/>
              </w:rPr>
              <w:t>38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KRIŽOVLJAN GRAD-gospodarenje otpadom d.o.o.</w:t>
            </w:r>
          </w:p>
          <w:p w:rsidRDefault="001663DE" w:rsidP="00717E97" w:rsidR="001663DE" w:rsidRPr="00773443">
            <w:pPr>
              <w:rPr>
                <w:rFonts w:cs="Arial" w:hAnsi="Arial" w:ascii="Arial"/>
                <w:sz w:val="16"/>
                <w:szCs w:val="16"/>
              </w:rPr>
            </w:pPr>
            <w:r w:rsidRPr="00773443">
              <w:rPr>
                <w:rFonts w:cs="Arial" w:hAnsi="Arial" w:ascii="Arial"/>
                <w:sz w:val="16"/>
                <w:szCs w:val="16"/>
              </w:rPr>
              <w:t xml:space="preserve">OIB:88564351466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Babinec, Varaždinska ulica 202</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531.717,00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39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6D5EB1" w:rsidP="001663DE" w:rsidR="001663DE" w:rsidRPr="00773443">
            <w:pPr>
              <w:rPr>
                <w:rFonts w:cs="Arial" w:hAnsi="Arial" w:ascii="Arial"/>
                <w:sz w:val="16"/>
                <w:szCs w:val="16"/>
              </w:rPr>
            </w:pPr>
            <w:r>
              <w:rPr>
                <w:rFonts w:cs="Arial" w:hAnsi="Arial" w:ascii="Arial"/>
                <w:sz w:val="16"/>
                <w:szCs w:val="16"/>
              </w:rPr>
              <w:t xml:space="preserve">HEP-Opskrba </w:t>
            </w:r>
            <w:r w:rsidR="001663DE" w:rsidRPr="00773443">
              <w:rPr>
                <w:rFonts w:cs="Arial" w:hAnsi="Arial" w:ascii="Arial"/>
                <w:sz w:val="16"/>
                <w:szCs w:val="16"/>
              </w:rPr>
              <w:t>d.o.o.</w:t>
            </w:r>
          </w:p>
          <w:p w:rsidRDefault="001663DE" w:rsidP="001663DE" w:rsidR="001663DE" w:rsidRPr="00773443">
            <w:pPr>
              <w:rPr>
                <w:rFonts w:cs="Arial" w:hAnsi="Arial" w:ascii="Arial"/>
                <w:sz w:val="16"/>
                <w:szCs w:val="16"/>
              </w:rPr>
            </w:pPr>
            <w:r w:rsidRPr="00773443">
              <w:rPr>
                <w:rFonts w:cs="Arial" w:hAnsi="Arial" w:ascii="Arial"/>
                <w:sz w:val="16"/>
                <w:szCs w:val="16"/>
              </w:rPr>
              <w:t>OIB:63073332379</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Ulica grada Vukovara 37</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color w:val="000000"/>
                <w:sz w:val="16"/>
                <w:szCs w:val="16"/>
              </w:rPr>
              <w:t>5.010.600,33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4</w:t>
            </w:r>
            <w:r w:rsidR="00C602F7">
              <w:rPr>
                <w:rFonts w:cs="Arial" w:hAnsi="Arial" w:ascii="Arial"/>
                <w:sz w:val="16"/>
                <w:szCs w:val="16"/>
              </w:rPr>
              <w:t>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HP-</w:t>
            </w:r>
            <w:r w:rsidR="006D5EB1">
              <w:rPr>
                <w:rFonts w:cs="Arial" w:hAnsi="Arial" w:ascii="Arial"/>
                <w:sz w:val="16"/>
                <w:szCs w:val="16"/>
              </w:rPr>
              <w:t>Hrvatska pošta</w:t>
            </w:r>
            <w:r w:rsidRPr="00773443">
              <w:rPr>
                <w:rFonts w:cs="Arial" w:hAnsi="Arial" w:ascii="Arial"/>
                <w:sz w:val="16"/>
                <w:szCs w:val="16"/>
              </w:rPr>
              <w:t xml:space="preserve"> d.d. </w:t>
            </w:r>
          </w:p>
          <w:p w:rsidRDefault="001663DE" w:rsidP="001663DE" w:rsidR="001663DE" w:rsidRPr="00773443">
            <w:pPr>
              <w:rPr>
                <w:rFonts w:cs="Arial" w:hAnsi="Arial" w:ascii="Arial"/>
                <w:sz w:val="16"/>
                <w:szCs w:val="16"/>
              </w:rPr>
            </w:pPr>
            <w:r w:rsidRPr="00773443">
              <w:rPr>
                <w:rFonts w:cs="Arial" w:hAnsi="Arial" w:ascii="Arial"/>
                <w:sz w:val="16"/>
                <w:szCs w:val="16"/>
              </w:rPr>
              <w:t>OIB:87311810356</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Jurišićeva 13</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25.237,22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4</w:t>
            </w:r>
            <w:r w:rsidR="00C602F7">
              <w:rPr>
                <w:rFonts w:cs="Arial" w:hAnsi="Arial" w:ascii="Arial"/>
                <w:sz w:val="16"/>
                <w:szCs w:val="16"/>
              </w:rPr>
              <w:t>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EKO-FLOR PLUS d.o.o.</w:t>
            </w:r>
          </w:p>
          <w:p w:rsidRDefault="001663DE" w:rsidP="001663DE" w:rsidR="001663DE" w:rsidRPr="00773443">
            <w:pPr>
              <w:rPr>
                <w:rFonts w:cs="Arial" w:hAnsi="Arial" w:ascii="Arial"/>
                <w:sz w:val="16"/>
                <w:szCs w:val="16"/>
              </w:rPr>
            </w:pPr>
            <w:r w:rsidRPr="00773443">
              <w:rPr>
                <w:rFonts w:cs="Arial" w:hAnsi="Arial" w:ascii="Arial"/>
                <w:sz w:val="16"/>
                <w:szCs w:val="16"/>
              </w:rPr>
              <w:t>OIB:50730247993</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49243  Oroslavlje, Mokrice 180/C</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13.701,56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4</w:t>
            </w:r>
            <w:r w:rsidR="00C602F7">
              <w:rPr>
                <w:rFonts w:cs="Arial" w:hAnsi="Arial" w:ascii="Arial"/>
                <w:sz w:val="16"/>
                <w:szCs w:val="16"/>
              </w:rPr>
              <w:t>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MARTIN STROJ d.o.o.</w:t>
            </w:r>
          </w:p>
          <w:p w:rsidRDefault="001663DE" w:rsidP="001663DE" w:rsidR="001663DE" w:rsidRPr="00773443">
            <w:pPr>
              <w:rPr>
                <w:rFonts w:cs="Arial" w:hAnsi="Arial" w:ascii="Arial"/>
                <w:sz w:val="16"/>
                <w:szCs w:val="16"/>
              </w:rPr>
            </w:pPr>
            <w:r w:rsidRPr="00773443">
              <w:rPr>
                <w:rFonts w:cs="Arial" w:hAnsi="Arial" w:ascii="Arial"/>
                <w:sz w:val="16"/>
                <w:szCs w:val="16"/>
              </w:rPr>
              <w:t>OIB:70903581556</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Sv. Martin pod Okićem, Sv,Martin pod Okićem 18</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1.344,98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4</w:t>
            </w:r>
            <w:r w:rsidR="00C602F7">
              <w:rPr>
                <w:rFonts w:cs="Arial" w:hAnsi="Arial" w:ascii="Arial"/>
                <w:sz w:val="16"/>
                <w:szCs w:val="16"/>
              </w:rPr>
              <w:t>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Hrvatski zavod za mirovinsko osiguranje</w:t>
            </w:r>
            <w:r w:rsidR="00717E97">
              <w:rPr>
                <w:rFonts w:cs="Arial" w:hAnsi="Arial" w:ascii="Arial"/>
                <w:sz w:val="16"/>
                <w:szCs w:val="16"/>
              </w:rPr>
              <w:t>,</w:t>
            </w:r>
            <w:r w:rsidRPr="00773443">
              <w:rPr>
                <w:rFonts w:cs="Arial" w:hAnsi="Arial" w:ascii="Arial"/>
                <w:sz w:val="16"/>
                <w:szCs w:val="16"/>
              </w:rPr>
              <w:t xml:space="preserve"> Zagreb, Područni ured Slavonski Brod </w:t>
            </w:r>
          </w:p>
          <w:p w:rsidRDefault="001663DE" w:rsidP="001663DE" w:rsidR="001663DE" w:rsidRPr="00773443">
            <w:pPr>
              <w:rPr>
                <w:rFonts w:cs="Arial" w:hAnsi="Arial" w:ascii="Arial"/>
                <w:sz w:val="16"/>
                <w:szCs w:val="16"/>
              </w:rPr>
            </w:pPr>
            <w:r w:rsidRPr="00773443">
              <w:rPr>
                <w:rFonts w:cs="Arial" w:hAnsi="Arial" w:ascii="Arial"/>
                <w:sz w:val="16"/>
                <w:szCs w:val="16"/>
              </w:rPr>
              <w:t>OIB:84397956623</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Slavonski Brod</w:t>
            </w:r>
          </w:p>
          <w:p w:rsidRDefault="001663DE" w:rsidP="001663DE" w:rsidR="001663DE" w:rsidRPr="00773443">
            <w:pPr>
              <w:rPr>
                <w:rFonts w:cs="Arial" w:hAnsi="Arial" w:ascii="Arial"/>
                <w:sz w:val="16"/>
                <w:szCs w:val="16"/>
              </w:rPr>
            </w:pPr>
            <w:r w:rsidRPr="00773443">
              <w:rPr>
                <w:rFonts w:cs="Arial" w:hAnsi="Arial" w:ascii="Arial"/>
                <w:sz w:val="16"/>
                <w:szCs w:val="16"/>
              </w:rPr>
              <w:t>Naselje Slavonija 1bb</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396.427,11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4</w:t>
            </w:r>
            <w:r w:rsidR="00C602F7">
              <w:rPr>
                <w:rFonts w:cs="Arial" w:hAnsi="Arial" w:ascii="Arial"/>
                <w:sz w:val="16"/>
                <w:szCs w:val="16"/>
              </w:rPr>
              <w:t>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Vodoopskrba i odvodnja d.o.o.OIB:83416546499</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Folnegovićeva 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 xml:space="preserve">11.625.853,60 </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4</w:t>
            </w:r>
            <w:r w:rsidR="00C602F7">
              <w:rPr>
                <w:rFonts w:cs="Arial" w:hAnsi="Arial" w:ascii="Arial"/>
                <w:sz w:val="16"/>
                <w:szCs w:val="16"/>
              </w:rPr>
              <w:t>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PLIN-PROJEKT d.o.o. </w:t>
            </w:r>
          </w:p>
          <w:p w:rsidRDefault="001663DE" w:rsidP="001663DE" w:rsidR="001663DE" w:rsidRPr="00773443">
            <w:pPr>
              <w:rPr>
                <w:rFonts w:cs="Arial" w:hAnsi="Arial" w:ascii="Arial"/>
                <w:sz w:val="16"/>
                <w:szCs w:val="16"/>
              </w:rPr>
            </w:pPr>
            <w:r w:rsidRPr="00773443">
              <w:rPr>
                <w:rFonts w:cs="Arial" w:hAnsi="Arial" w:ascii="Arial"/>
                <w:sz w:val="16"/>
                <w:szCs w:val="16"/>
              </w:rPr>
              <w:t>OIB:42679240944</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Nova Gradiška, A.Stepinca 36</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2.783.266,47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46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GOTRA LOGISTIKA d.o.o.</w:t>
            </w:r>
          </w:p>
          <w:p w:rsidRDefault="001663DE" w:rsidP="001663DE" w:rsidR="001663DE" w:rsidRPr="00773443">
            <w:pPr>
              <w:rPr>
                <w:rFonts w:cs="Arial" w:hAnsi="Arial" w:ascii="Arial"/>
                <w:sz w:val="16"/>
                <w:szCs w:val="16"/>
              </w:rPr>
            </w:pPr>
            <w:r w:rsidRPr="00773443">
              <w:rPr>
                <w:rFonts w:cs="Arial" w:hAnsi="Arial" w:ascii="Arial"/>
                <w:sz w:val="16"/>
                <w:szCs w:val="16"/>
              </w:rPr>
              <w:t>OIB:66545217126</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49218 Pregrada, A.Thierrva 4</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4.466,87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47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VODOVOD I KANALIZACIJA d.o.o.</w:t>
            </w:r>
            <w:r w:rsidR="006D5EB1">
              <w:rPr>
                <w:rFonts w:cs="Arial" w:hAnsi="Arial" w:ascii="Arial"/>
                <w:sz w:val="16"/>
                <w:szCs w:val="16"/>
              </w:rPr>
              <w:t xml:space="preserve"> </w:t>
            </w:r>
            <w:r w:rsidRPr="00773443">
              <w:rPr>
                <w:rFonts w:cs="Arial" w:hAnsi="Arial" w:ascii="Arial"/>
                <w:sz w:val="16"/>
                <w:szCs w:val="16"/>
              </w:rPr>
              <w:t>OIB:56826138353</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Split, Biokovska 3</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2.617,55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48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Dom zdravlja ZAGREB-CENTAR</w:t>
            </w:r>
          </w:p>
          <w:p w:rsidRDefault="001663DE" w:rsidP="00717E97" w:rsidR="001663DE" w:rsidRPr="00773443">
            <w:pPr>
              <w:rPr>
                <w:rFonts w:cs="Arial" w:hAnsi="Arial" w:ascii="Arial"/>
                <w:sz w:val="16"/>
                <w:szCs w:val="16"/>
              </w:rPr>
            </w:pPr>
            <w:r w:rsidRPr="00773443">
              <w:rPr>
                <w:rFonts w:cs="Arial" w:hAnsi="Arial" w:ascii="Arial"/>
                <w:sz w:val="16"/>
                <w:szCs w:val="16"/>
              </w:rPr>
              <w:t xml:space="preserve">OIB:00053084642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Runjaninova 4</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13.375,47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49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6D5EB1" w:rsidR="001663DE" w:rsidRPr="00773443">
            <w:pPr>
              <w:rPr>
                <w:rFonts w:cs="Arial" w:hAnsi="Arial" w:ascii="Arial"/>
                <w:sz w:val="16"/>
                <w:szCs w:val="16"/>
              </w:rPr>
            </w:pPr>
            <w:r w:rsidRPr="00773443">
              <w:rPr>
                <w:rFonts w:cs="Arial" w:hAnsi="Arial" w:ascii="Arial"/>
                <w:sz w:val="16"/>
                <w:szCs w:val="16"/>
              </w:rPr>
              <w:t xml:space="preserve">EUROHERC </w:t>
            </w:r>
            <w:r w:rsidR="006D5EB1">
              <w:rPr>
                <w:rFonts w:cs="Arial" w:hAnsi="Arial" w:ascii="Arial"/>
                <w:sz w:val="16"/>
                <w:szCs w:val="16"/>
              </w:rPr>
              <w:t>osiguranje</w:t>
            </w:r>
            <w:r w:rsidRPr="00773443">
              <w:rPr>
                <w:rFonts w:cs="Arial" w:hAnsi="Arial" w:ascii="Arial"/>
                <w:sz w:val="16"/>
                <w:szCs w:val="16"/>
              </w:rPr>
              <w:t xml:space="preserve"> d.d. OIB:22694857747</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Ulica grada Vukovara 282</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5.453,85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50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GEWINDE d.o.o.</w:t>
            </w:r>
          </w:p>
          <w:p w:rsidRDefault="001663DE" w:rsidP="001663DE" w:rsidR="001663DE" w:rsidRPr="00773443">
            <w:pPr>
              <w:rPr>
                <w:rFonts w:cs="Arial" w:hAnsi="Arial" w:ascii="Arial"/>
                <w:sz w:val="16"/>
                <w:szCs w:val="16"/>
              </w:rPr>
            </w:pPr>
            <w:r w:rsidRPr="00773443">
              <w:rPr>
                <w:rFonts w:cs="Arial" w:hAnsi="Arial" w:ascii="Arial"/>
                <w:sz w:val="16"/>
                <w:szCs w:val="16"/>
              </w:rPr>
              <w:t>OIB:46662592772</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tcPr>
          <w:p w:rsidRDefault="001663DE" w:rsidP="001663DE" w:rsidR="001663DE" w:rsidRPr="00773443">
            <w:pPr>
              <w:rPr>
                <w:rFonts w:cs="Arial" w:hAnsi="Arial" w:ascii="Arial"/>
                <w:sz w:val="16"/>
                <w:szCs w:val="16"/>
              </w:rPr>
            </w:pPr>
            <w:r w:rsidRPr="00773443">
              <w:rPr>
                <w:rFonts w:cs="Arial" w:hAnsi="Arial" w:ascii="Arial"/>
                <w:sz w:val="16"/>
                <w:szCs w:val="16"/>
              </w:rPr>
              <w:t>31000 Osijek</w:t>
            </w:r>
          </w:p>
          <w:p w:rsidRDefault="001663DE" w:rsidP="001663DE" w:rsidR="001663DE" w:rsidRPr="00773443">
            <w:pPr>
              <w:rPr>
                <w:rFonts w:cs="Arial" w:hAnsi="Arial" w:ascii="Arial"/>
                <w:sz w:val="16"/>
                <w:szCs w:val="16"/>
              </w:rPr>
            </w:pPr>
            <w:r w:rsidRPr="00773443">
              <w:rPr>
                <w:rFonts w:cs="Arial" w:hAnsi="Arial" w:ascii="Arial"/>
                <w:sz w:val="16"/>
                <w:szCs w:val="16"/>
              </w:rPr>
              <w:t>S.S.Strossmayera 127</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9.265,99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51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EX SLAVONIJA d.o.o.</w:t>
            </w:r>
          </w:p>
          <w:p w:rsidRDefault="001663DE" w:rsidP="001663DE" w:rsidR="001663DE" w:rsidRPr="00773443">
            <w:pPr>
              <w:rPr>
                <w:rFonts w:cs="Arial" w:hAnsi="Arial" w:ascii="Arial"/>
                <w:sz w:val="16"/>
                <w:szCs w:val="16"/>
              </w:rPr>
            </w:pPr>
            <w:r w:rsidRPr="00773443">
              <w:rPr>
                <w:rFonts w:cs="Arial" w:hAnsi="Arial" w:ascii="Arial"/>
                <w:sz w:val="16"/>
                <w:szCs w:val="16"/>
              </w:rPr>
              <w:t>OIB:26709634423</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Vrbje, Kralja Tomislava 57</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306.955,08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lastRenderedPageBreak/>
              <w:t>52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6D5EB1" w:rsidP="001663DE" w:rsidR="001663DE" w:rsidRPr="00773443">
            <w:pPr>
              <w:rPr>
                <w:rFonts w:cs="Arial" w:hAnsi="Arial" w:ascii="Arial"/>
                <w:sz w:val="16"/>
                <w:szCs w:val="16"/>
              </w:rPr>
            </w:pPr>
            <w:r>
              <w:rPr>
                <w:rFonts w:cs="Arial" w:hAnsi="Arial" w:ascii="Arial"/>
                <w:sz w:val="16"/>
                <w:szCs w:val="16"/>
              </w:rPr>
              <w:t xml:space="preserve">GRADSKA PLINARA ZAGREB – OPSKRBA </w:t>
            </w:r>
            <w:r w:rsidR="001663DE" w:rsidRPr="00773443">
              <w:rPr>
                <w:rFonts w:cs="Arial" w:hAnsi="Arial" w:ascii="Arial"/>
                <w:sz w:val="16"/>
                <w:szCs w:val="16"/>
              </w:rPr>
              <w:t xml:space="preserve"> d.o.o.</w:t>
            </w:r>
          </w:p>
          <w:p w:rsidRDefault="001663DE" w:rsidP="001663DE" w:rsidR="001663DE" w:rsidRPr="00773443">
            <w:pPr>
              <w:rPr>
                <w:rFonts w:cs="Arial" w:hAnsi="Arial" w:ascii="Arial"/>
                <w:sz w:val="16"/>
                <w:szCs w:val="16"/>
              </w:rPr>
            </w:pPr>
            <w:r w:rsidRPr="00773443">
              <w:rPr>
                <w:rFonts w:cs="Arial" w:hAnsi="Arial" w:ascii="Arial"/>
                <w:sz w:val="16"/>
                <w:szCs w:val="16"/>
              </w:rPr>
              <w:t>OIB:74364571096</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Zagreb,Radnička cesta 173</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23.017,62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5</w:t>
            </w:r>
            <w:r w:rsidR="00C602F7">
              <w:rPr>
                <w:rFonts w:cs="Arial" w:hAnsi="Arial" w:ascii="Arial"/>
                <w:sz w:val="16"/>
                <w:szCs w:val="16"/>
              </w:rPr>
              <w:t>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6D5EB1" w:rsidP="001663DE" w:rsidR="001663DE" w:rsidRPr="00773443">
            <w:pPr>
              <w:rPr>
                <w:rFonts w:cs="Arial" w:hAnsi="Arial" w:ascii="Arial"/>
                <w:sz w:val="16"/>
                <w:szCs w:val="16"/>
              </w:rPr>
            </w:pPr>
            <w:r>
              <w:rPr>
                <w:rFonts w:cs="Arial" w:hAnsi="Arial" w:ascii="Arial"/>
                <w:sz w:val="16"/>
                <w:szCs w:val="16"/>
              </w:rPr>
              <w:t>ZAGREBAČKI HOLDING</w:t>
            </w:r>
            <w:r w:rsidR="001663DE" w:rsidRPr="00773443">
              <w:rPr>
                <w:rFonts w:cs="Arial" w:hAnsi="Arial" w:ascii="Arial"/>
                <w:sz w:val="16"/>
                <w:szCs w:val="16"/>
              </w:rPr>
              <w:t xml:space="preserve"> d.o.o.</w:t>
            </w:r>
          </w:p>
          <w:p w:rsidRDefault="001663DE" w:rsidP="001663DE" w:rsidR="001663DE" w:rsidRPr="00773443">
            <w:pPr>
              <w:rPr>
                <w:rFonts w:cs="Arial" w:hAnsi="Arial" w:ascii="Arial"/>
                <w:sz w:val="16"/>
                <w:szCs w:val="16"/>
              </w:rPr>
            </w:pPr>
            <w:r w:rsidRPr="00773443">
              <w:rPr>
                <w:rFonts w:cs="Arial" w:hAnsi="Arial" w:ascii="Arial"/>
                <w:sz w:val="16"/>
                <w:szCs w:val="16"/>
              </w:rPr>
              <w:t>OIB:85584865987</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Zagreb,Ulica grada Vukovara 41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36.680,69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5</w:t>
            </w:r>
            <w:r w:rsidR="00C602F7">
              <w:rPr>
                <w:rFonts w:cs="Arial" w:hAnsi="Arial" w:ascii="Arial"/>
                <w:sz w:val="16"/>
                <w:szCs w:val="16"/>
              </w:rPr>
              <w:t>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TIMES COMPUTERS d.o.o.</w:t>
            </w:r>
          </w:p>
          <w:p w:rsidRDefault="001663DE" w:rsidP="001663DE" w:rsidR="001663DE" w:rsidRPr="00773443">
            <w:pPr>
              <w:rPr>
                <w:rFonts w:cs="Arial" w:hAnsi="Arial" w:ascii="Arial"/>
                <w:sz w:val="16"/>
                <w:szCs w:val="16"/>
              </w:rPr>
            </w:pPr>
            <w:r w:rsidRPr="00773443">
              <w:rPr>
                <w:rFonts w:cs="Arial" w:hAnsi="Arial" w:ascii="Arial"/>
                <w:sz w:val="16"/>
                <w:szCs w:val="16"/>
              </w:rPr>
              <w:t>OIB:40073428557</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Zagreb,Ožujska 12</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218.717,87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5</w:t>
            </w:r>
            <w:r w:rsidR="00C602F7">
              <w:rPr>
                <w:rFonts w:cs="Arial" w:hAnsi="Arial" w:ascii="Arial"/>
                <w:sz w:val="16"/>
                <w:szCs w:val="16"/>
              </w:rPr>
              <w:t>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DARKO SMJEROG</w:t>
            </w:r>
            <w:r w:rsidR="00D35FA7">
              <w:rPr>
                <w:rFonts w:cs="Arial" w:hAnsi="Arial" w:ascii="Arial"/>
                <w:sz w:val="16"/>
                <w:szCs w:val="16"/>
              </w:rPr>
              <w:t>,</w:t>
            </w:r>
            <w:r w:rsidRPr="00773443">
              <w:rPr>
                <w:rFonts w:cs="Arial" w:hAnsi="Arial" w:ascii="Arial"/>
                <w:sz w:val="16"/>
                <w:szCs w:val="16"/>
              </w:rPr>
              <w:t xml:space="preserve">  vl. poljoprivredni obrt Složna braća, OIB:40403901213</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Gornji Bogićevci, Novi Kraj 105</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75.060,75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56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Č</w:t>
            </w:r>
            <w:r w:rsidR="006D5EB1">
              <w:rPr>
                <w:rFonts w:cs="Arial" w:hAnsi="Arial" w:ascii="Arial"/>
                <w:sz w:val="16"/>
                <w:szCs w:val="16"/>
              </w:rPr>
              <w:t>ISTOĆA</w:t>
            </w:r>
            <w:r w:rsidRPr="00773443">
              <w:rPr>
                <w:rFonts w:cs="Arial" w:hAnsi="Arial" w:ascii="Arial"/>
                <w:sz w:val="16"/>
                <w:szCs w:val="16"/>
              </w:rPr>
              <w:t xml:space="preserve"> d.o.o.</w:t>
            </w:r>
          </w:p>
          <w:p w:rsidRDefault="001663DE" w:rsidP="001663DE" w:rsidR="001663DE" w:rsidRPr="00773443">
            <w:pPr>
              <w:rPr>
                <w:rFonts w:cs="Arial" w:hAnsi="Arial" w:ascii="Arial"/>
                <w:sz w:val="16"/>
                <w:szCs w:val="16"/>
              </w:rPr>
            </w:pPr>
            <w:r w:rsidRPr="00773443">
              <w:rPr>
                <w:rFonts w:cs="Arial" w:hAnsi="Arial" w:ascii="Arial"/>
                <w:sz w:val="16"/>
                <w:szCs w:val="16"/>
              </w:rPr>
              <w:t>OIB:38812451417</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Split, Put Plokita 81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91.505,47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57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GKP ČAKOM d.o.o.</w:t>
            </w:r>
          </w:p>
          <w:p w:rsidRDefault="001663DE" w:rsidP="001663DE" w:rsidR="001663DE" w:rsidRPr="00773443">
            <w:pPr>
              <w:rPr>
                <w:rFonts w:cs="Arial" w:hAnsi="Arial" w:ascii="Arial"/>
                <w:sz w:val="16"/>
                <w:szCs w:val="16"/>
              </w:rPr>
            </w:pPr>
            <w:r w:rsidRPr="00773443">
              <w:rPr>
                <w:rFonts w:cs="Arial" w:hAnsi="Arial" w:ascii="Arial"/>
                <w:sz w:val="16"/>
                <w:szCs w:val="16"/>
              </w:rPr>
              <w:t>OIB:14001865632</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Mihovljan, Mihovljanska 1 </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29.629,05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58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D35FA7" w:rsidP="001663DE" w:rsidR="001663DE" w:rsidRPr="00773443">
            <w:pPr>
              <w:rPr>
                <w:rFonts w:cs="Arial" w:hAnsi="Arial" w:ascii="Arial"/>
                <w:sz w:val="16"/>
                <w:szCs w:val="16"/>
              </w:rPr>
            </w:pPr>
            <w:r>
              <w:rPr>
                <w:rFonts w:cs="Arial" w:hAnsi="Arial" w:ascii="Arial"/>
                <w:sz w:val="16"/>
                <w:szCs w:val="16"/>
              </w:rPr>
              <w:t>IGOR BOŠTIK,</w:t>
            </w:r>
            <w:r w:rsidR="006D5EB1">
              <w:rPr>
                <w:rFonts w:cs="Arial" w:hAnsi="Arial" w:ascii="Arial"/>
                <w:sz w:val="16"/>
                <w:szCs w:val="16"/>
              </w:rPr>
              <w:t xml:space="preserve"> </w:t>
            </w:r>
            <w:r w:rsidR="001663DE" w:rsidRPr="00773443">
              <w:rPr>
                <w:rFonts w:cs="Arial" w:hAnsi="Arial" w:ascii="Arial"/>
                <w:sz w:val="16"/>
                <w:szCs w:val="16"/>
              </w:rPr>
              <w:t>nositelj OPG Igor Boštik</w:t>
            </w:r>
          </w:p>
          <w:p w:rsidRDefault="001663DE" w:rsidP="001663DE" w:rsidR="001663DE" w:rsidRPr="00773443">
            <w:pPr>
              <w:rPr>
                <w:rFonts w:cs="Arial" w:hAnsi="Arial" w:ascii="Arial"/>
                <w:sz w:val="16"/>
                <w:szCs w:val="16"/>
              </w:rPr>
            </w:pPr>
            <w:r w:rsidRPr="00773443">
              <w:rPr>
                <w:rFonts w:cs="Arial" w:hAnsi="Arial" w:ascii="Arial"/>
                <w:sz w:val="16"/>
                <w:szCs w:val="16"/>
              </w:rPr>
              <w:t>OIB:72924335589</w:t>
            </w:r>
          </w:p>
          <w:p w:rsidRDefault="001663DE" w:rsidP="001663DE" w:rsidR="001663DE" w:rsidRPr="00773443">
            <w:pPr>
              <w:rPr>
                <w:rFonts w:cs="Arial" w:hAnsi="Arial" w:ascii="Arial"/>
                <w:sz w:val="16"/>
                <w:szCs w:val="16"/>
              </w:rPr>
            </w:pPr>
            <w:r w:rsidRPr="00773443">
              <w:rPr>
                <w:rFonts w:cs="Arial" w:hAnsi="Arial" w:ascii="Arial"/>
                <w:sz w:val="16"/>
                <w:szCs w:val="16"/>
              </w:rPr>
              <w:tab/>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Ivanovo Selo, Zagrebačka 12</w:t>
            </w:r>
            <w:r w:rsidRPr="00773443">
              <w:rPr>
                <w:rFonts w:cs="Arial" w:hAnsi="Arial" w:ascii="Arial"/>
                <w:sz w:val="16"/>
                <w:szCs w:val="16"/>
              </w:rPr>
              <w:tab/>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39.184,77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59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BARABAN MIJO</w:t>
            </w:r>
            <w:r w:rsidR="00D35FA7">
              <w:rPr>
                <w:rFonts w:cs="Arial" w:hAnsi="Arial" w:ascii="Arial"/>
                <w:sz w:val="16"/>
                <w:szCs w:val="16"/>
              </w:rPr>
              <w:t>,</w:t>
            </w:r>
            <w:r w:rsidRPr="00773443">
              <w:rPr>
                <w:rFonts w:cs="Arial" w:hAnsi="Arial" w:ascii="Arial"/>
                <w:sz w:val="16"/>
                <w:szCs w:val="16"/>
              </w:rPr>
              <w:t xml:space="preserve"> vlasnik obrta Javni prijevoz Mijo Baraban</w:t>
            </w:r>
          </w:p>
          <w:p w:rsidRDefault="001663DE" w:rsidP="001663DE" w:rsidR="001663DE" w:rsidRPr="00773443">
            <w:pPr>
              <w:rPr>
                <w:rFonts w:cs="Arial" w:hAnsi="Arial" w:ascii="Arial"/>
                <w:sz w:val="16"/>
                <w:szCs w:val="16"/>
              </w:rPr>
            </w:pPr>
            <w:r w:rsidRPr="00773443">
              <w:rPr>
                <w:rFonts w:cs="Arial" w:hAnsi="Arial" w:ascii="Arial"/>
                <w:sz w:val="16"/>
                <w:szCs w:val="16"/>
              </w:rPr>
              <w:t>OIB:95248591103</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Požega, Đure Basaričeka 117</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4.879,86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6</w:t>
            </w:r>
            <w:r w:rsidR="00C602F7">
              <w:rPr>
                <w:rFonts w:cs="Arial" w:hAnsi="Arial" w:ascii="Arial"/>
                <w:sz w:val="16"/>
                <w:szCs w:val="16"/>
              </w:rPr>
              <w:t>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KARLA BRANDT vlasnik OPG Karla Brandt</w:t>
            </w:r>
          </w:p>
          <w:p w:rsidRDefault="001663DE" w:rsidP="001663DE" w:rsidR="001663DE" w:rsidRPr="00773443">
            <w:pPr>
              <w:rPr>
                <w:rFonts w:cs="Arial" w:hAnsi="Arial" w:ascii="Arial"/>
                <w:sz w:val="16"/>
                <w:szCs w:val="16"/>
              </w:rPr>
            </w:pPr>
            <w:r w:rsidRPr="00773443">
              <w:rPr>
                <w:rFonts w:cs="Arial" w:hAnsi="Arial" w:ascii="Arial"/>
                <w:sz w:val="16"/>
                <w:szCs w:val="16"/>
              </w:rPr>
              <w:t>OIB:41689546041</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Svinjarevci, M.Gupca 8</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108.828,07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6</w:t>
            </w:r>
            <w:r w:rsidR="00C602F7">
              <w:rPr>
                <w:rFonts w:cs="Arial" w:hAnsi="Arial" w:ascii="Arial"/>
                <w:sz w:val="16"/>
                <w:szCs w:val="16"/>
              </w:rPr>
              <w:t>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A</w:t>
            </w:r>
            <w:r w:rsidR="00D35FA7">
              <w:rPr>
                <w:rFonts w:cs="Arial" w:hAnsi="Arial" w:ascii="Arial"/>
                <w:sz w:val="16"/>
                <w:szCs w:val="16"/>
              </w:rPr>
              <w:t>ddiko</w:t>
            </w:r>
            <w:r w:rsidRPr="00773443">
              <w:rPr>
                <w:rFonts w:cs="Arial" w:hAnsi="Arial" w:ascii="Arial"/>
                <w:sz w:val="16"/>
                <w:szCs w:val="16"/>
              </w:rPr>
              <w:t xml:space="preserve"> B</w:t>
            </w:r>
            <w:r w:rsidR="00D35FA7">
              <w:rPr>
                <w:rFonts w:cs="Arial" w:hAnsi="Arial" w:ascii="Arial"/>
                <w:sz w:val="16"/>
                <w:szCs w:val="16"/>
              </w:rPr>
              <w:t>ank</w:t>
            </w:r>
            <w:r w:rsidRPr="00773443">
              <w:rPr>
                <w:rFonts w:cs="Arial" w:hAnsi="Arial" w:ascii="Arial"/>
                <w:sz w:val="16"/>
                <w:szCs w:val="16"/>
              </w:rPr>
              <w:t xml:space="preserve"> d.d. </w:t>
            </w:r>
          </w:p>
          <w:p w:rsidRDefault="001663DE" w:rsidP="001663DE" w:rsidR="001663DE" w:rsidRPr="00773443">
            <w:pPr>
              <w:rPr>
                <w:rFonts w:cs="Arial" w:hAnsi="Arial" w:ascii="Arial"/>
                <w:sz w:val="16"/>
                <w:szCs w:val="16"/>
              </w:rPr>
            </w:pPr>
            <w:r w:rsidRPr="00773443">
              <w:rPr>
                <w:rFonts w:cs="Arial" w:hAnsi="Arial" w:ascii="Arial"/>
                <w:sz w:val="16"/>
                <w:szCs w:val="16"/>
              </w:rPr>
              <w:t>OIB:14036333877</w:t>
            </w:r>
          </w:p>
          <w:p w:rsidRDefault="001663DE" w:rsidP="00D35FA7" w:rsidR="001663DE" w:rsidRPr="00773443">
            <w:pPr>
              <w:rPr>
                <w:rFonts w:cs="Arial" w:hAnsi="Arial" w:ascii="Arial"/>
                <w:sz w:val="16"/>
                <w:szCs w:val="16"/>
              </w:rPr>
            </w:pPr>
            <w:r w:rsidRPr="00773443">
              <w:rPr>
                <w:rFonts w:cs="Arial" w:hAnsi="Arial" w:ascii="Arial"/>
                <w:sz w:val="16"/>
                <w:szCs w:val="16"/>
              </w:rPr>
              <w:t>prije  Hypo Alpe</w:t>
            </w:r>
            <w:r w:rsidR="00D35FA7">
              <w:rPr>
                <w:rFonts w:cs="Arial" w:hAnsi="Arial" w:ascii="Arial"/>
                <w:sz w:val="16"/>
                <w:szCs w:val="16"/>
              </w:rPr>
              <w:t>- Adri</w:t>
            </w:r>
            <w:r w:rsidRPr="00773443">
              <w:rPr>
                <w:rFonts w:cs="Arial" w:hAnsi="Arial" w:ascii="Arial"/>
                <w:sz w:val="16"/>
                <w:szCs w:val="16"/>
              </w:rPr>
              <w:t xml:space="preserve">a </w:t>
            </w:r>
            <w:r w:rsidR="00D35FA7">
              <w:rPr>
                <w:rFonts w:cs="Arial" w:hAnsi="Arial" w:ascii="Arial"/>
                <w:sz w:val="16"/>
                <w:szCs w:val="16"/>
              </w:rPr>
              <w:t>-</w:t>
            </w:r>
            <w:r w:rsidRPr="00773443">
              <w:rPr>
                <w:rFonts w:cs="Arial" w:hAnsi="Arial" w:ascii="Arial"/>
                <w:sz w:val="16"/>
                <w:szCs w:val="16"/>
              </w:rPr>
              <w:t xml:space="preserve">bank d.d.,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Slavonska avenija 6</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2.937,77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6</w:t>
            </w:r>
            <w:r w:rsidR="00C602F7">
              <w:rPr>
                <w:rFonts w:cs="Arial" w:hAnsi="Arial" w:ascii="Arial"/>
                <w:sz w:val="16"/>
                <w:szCs w:val="16"/>
              </w:rPr>
              <w:t>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HETA ASSET RESOLUTION AG</w:t>
            </w:r>
            <w:r w:rsidR="00D35FA7">
              <w:rPr>
                <w:rFonts w:cs="Arial" w:hAnsi="Arial" w:ascii="Arial"/>
                <w:sz w:val="16"/>
                <w:szCs w:val="16"/>
              </w:rPr>
              <w:t>,</w:t>
            </w:r>
            <w:r w:rsidRPr="00773443">
              <w:rPr>
                <w:rFonts w:cs="Arial" w:hAnsi="Arial" w:ascii="Arial"/>
                <w:sz w:val="16"/>
                <w:szCs w:val="16"/>
              </w:rPr>
              <w:t xml:space="preserve"> prije Hypo Alpe Adria Bank International AG</w:t>
            </w:r>
          </w:p>
          <w:p w:rsidRDefault="001663DE" w:rsidP="001663DE" w:rsidR="001663DE" w:rsidRPr="00773443">
            <w:pPr>
              <w:rPr>
                <w:rFonts w:cs="Arial" w:hAnsi="Arial" w:ascii="Arial"/>
                <w:sz w:val="16"/>
                <w:szCs w:val="16"/>
              </w:rPr>
            </w:pPr>
            <w:r w:rsidRPr="00773443">
              <w:rPr>
                <w:rFonts w:cs="Arial" w:hAnsi="Arial" w:ascii="Arial"/>
                <w:sz w:val="16"/>
                <w:szCs w:val="16"/>
              </w:rPr>
              <w:t>OIB:90730821413</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Kalgenfurt am Wörthersee, Alpen Adria platz 1, Republika Austrija </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128.635,00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6</w:t>
            </w:r>
            <w:r w:rsidR="00C602F7">
              <w:rPr>
                <w:rFonts w:cs="Arial" w:hAnsi="Arial" w:ascii="Arial"/>
                <w:sz w:val="16"/>
                <w:szCs w:val="16"/>
              </w:rPr>
              <w:t>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Suvlasnici stambene zgrade u Zagrebu, Gomboševa 30, zastupa Gradsko stambeno komunalno gospodarstvo d.o.o. OIB:03744272526</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Savska cesta 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6.553,09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6</w:t>
            </w:r>
            <w:r w:rsidR="00C602F7">
              <w:rPr>
                <w:rFonts w:cs="Arial" w:hAnsi="Arial" w:ascii="Arial"/>
                <w:sz w:val="16"/>
                <w:szCs w:val="16"/>
              </w:rPr>
              <w:t>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Suvlasnici stambene zgrade u Zagrebu, Otona Župančića 10, zastupa Gradsko stambeno komunalno gospodarstvo d.o.o. </w:t>
            </w:r>
          </w:p>
          <w:p w:rsidRDefault="001663DE" w:rsidP="001663DE" w:rsidR="001663DE" w:rsidRPr="00773443">
            <w:pPr>
              <w:rPr>
                <w:rFonts w:cs="Arial" w:hAnsi="Arial" w:ascii="Arial"/>
                <w:sz w:val="16"/>
                <w:szCs w:val="16"/>
              </w:rPr>
            </w:pPr>
            <w:r w:rsidRPr="00773443">
              <w:rPr>
                <w:rFonts w:cs="Arial" w:hAnsi="Arial" w:ascii="Arial"/>
                <w:sz w:val="16"/>
                <w:szCs w:val="16"/>
              </w:rPr>
              <w:t>OIB:03744272526</w:t>
            </w:r>
            <w:r w:rsidRPr="00773443">
              <w:rPr>
                <w:rFonts w:cs="Arial" w:hAnsi="Arial" w:ascii="Arial"/>
                <w:sz w:val="16"/>
                <w:szCs w:val="16"/>
              </w:rPr>
              <w:tab/>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Savska cesta 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14.899,93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65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Suvlasnici stambene zgrade u Zagrebu, Čerinina 13, zastupa Gradsko stambeno komunalno gospodarstvo d.o.o. OIB:03744272526</w:t>
            </w:r>
            <w:r w:rsidRPr="00773443">
              <w:rPr>
                <w:rFonts w:cs="Arial" w:hAnsi="Arial" w:ascii="Arial"/>
                <w:sz w:val="16"/>
                <w:szCs w:val="16"/>
              </w:rPr>
              <w:tab/>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Savska cesta 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11.684,24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66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Suvlasnici stambene zgrade u Zagrebu, Svetog Mateja 65, zastupa Gradsko stambeno komunalno gospodarstvo d.o.o. </w:t>
            </w:r>
          </w:p>
          <w:p w:rsidRDefault="001663DE" w:rsidP="001663DE" w:rsidR="001663DE" w:rsidRPr="00773443">
            <w:pPr>
              <w:rPr>
                <w:rFonts w:cs="Arial" w:hAnsi="Arial" w:ascii="Arial"/>
                <w:sz w:val="16"/>
                <w:szCs w:val="16"/>
              </w:rPr>
            </w:pPr>
            <w:r w:rsidRPr="00773443">
              <w:rPr>
                <w:rFonts w:cs="Arial" w:hAnsi="Arial" w:ascii="Arial"/>
                <w:sz w:val="16"/>
                <w:szCs w:val="16"/>
              </w:rPr>
              <w:t>OIB:03744272526</w:t>
            </w:r>
            <w:r w:rsidRPr="00773443">
              <w:rPr>
                <w:rFonts w:cs="Arial" w:hAnsi="Arial" w:ascii="Arial"/>
                <w:sz w:val="16"/>
                <w:szCs w:val="16"/>
              </w:rPr>
              <w:tab/>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Savska cesta 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15.330,88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67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Suvlasnici stambene zgrade u Zagrebu, Otona Župančića 6, zastupa Gradsko stambeno komunalno gospodarstvo d.o.o. OIB:03744272526</w:t>
            </w:r>
            <w:r w:rsidRPr="00773443">
              <w:rPr>
                <w:rFonts w:cs="Arial" w:hAnsi="Arial" w:ascii="Arial"/>
                <w:sz w:val="16"/>
                <w:szCs w:val="16"/>
              </w:rPr>
              <w:tab/>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Savska cesta 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2.262,38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68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Suvlasnici stambene zgrade u Zaprešiću Drage Kodrmana 1, zastupa Gradsko stambeno komunalno gospodarstvo d.o.o. OIB:03744272526</w:t>
            </w:r>
            <w:r w:rsidRPr="00773443">
              <w:rPr>
                <w:rFonts w:cs="Arial" w:hAnsi="Arial" w:ascii="Arial"/>
                <w:sz w:val="16"/>
                <w:szCs w:val="16"/>
              </w:rPr>
              <w:tab/>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Savska cesta 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1.268,57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69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R</w:t>
            </w:r>
            <w:r w:rsidR="00D35FA7">
              <w:rPr>
                <w:rFonts w:cs="Arial" w:hAnsi="Arial" w:ascii="Arial"/>
                <w:sz w:val="16"/>
                <w:szCs w:val="16"/>
              </w:rPr>
              <w:t>epublika Hrvatska,</w:t>
            </w:r>
            <w:r w:rsidRPr="00773443">
              <w:rPr>
                <w:rFonts w:cs="Arial" w:hAnsi="Arial" w:ascii="Arial"/>
                <w:sz w:val="16"/>
                <w:szCs w:val="16"/>
              </w:rPr>
              <w:t xml:space="preserve"> Ministarstvo financija, Carinska uprava, Područni carinski ured Split</w:t>
            </w:r>
          </w:p>
          <w:p w:rsidRDefault="001663DE" w:rsidP="006D5EB1" w:rsidR="006D5EB1" w:rsidRPr="00773443">
            <w:pPr>
              <w:rPr>
                <w:rFonts w:cs="Arial" w:hAnsi="Arial" w:ascii="Arial"/>
                <w:sz w:val="16"/>
                <w:szCs w:val="16"/>
              </w:rPr>
            </w:pPr>
            <w:r w:rsidRPr="00773443">
              <w:rPr>
                <w:rFonts w:cs="Arial" w:hAnsi="Arial" w:ascii="Arial"/>
                <w:sz w:val="16"/>
                <w:szCs w:val="16"/>
              </w:rPr>
              <w:t>OIB:18683136487</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 </w:t>
            </w:r>
            <w:r>
              <w:rPr>
                <w:rFonts w:cs="Arial" w:hAnsi="Arial" w:ascii="Arial"/>
                <w:sz w:val="16"/>
                <w:szCs w:val="16"/>
              </w:rPr>
              <w:t>Split</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3.011,00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lastRenderedPageBreak/>
              <w:t>7</w:t>
            </w:r>
            <w:r w:rsidR="00C602F7">
              <w:rPr>
                <w:rFonts w:cs="Arial" w:hAnsi="Arial" w:ascii="Arial"/>
                <w:sz w:val="16"/>
                <w:szCs w:val="16"/>
              </w:rPr>
              <w:t>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AGRO DAME KORLATOLT FELELOSSEGU TARSASAG</w:t>
            </w:r>
          </w:p>
          <w:p w:rsidRDefault="001663DE" w:rsidP="001663DE" w:rsidR="001663DE" w:rsidRPr="00773443">
            <w:pPr>
              <w:rPr>
                <w:rFonts w:cs="Arial" w:hAnsi="Arial" w:ascii="Arial"/>
                <w:sz w:val="16"/>
                <w:szCs w:val="16"/>
              </w:rPr>
            </w:pPr>
            <w:r w:rsidRPr="00773443">
              <w:rPr>
                <w:rFonts w:cs="Arial" w:hAnsi="Arial" w:ascii="Arial"/>
                <w:sz w:val="16"/>
                <w:szCs w:val="16"/>
              </w:rPr>
              <w:t>OIB:51058056315</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9551 Mesteri, Kossth utca1, Mađarska</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60.080,24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7</w:t>
            </w:r>
            <w:r w:rsidR="00C602F7">
              <w:rPr>
                <w:rFonts w:cs="Arial" w:hAnsi="Arial" w:ascii="Arial"/>
                <w:sz w:val="16"/>
                <w:szCs w:val="16"/>
              </w:rPr>
              <w:t>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VODOVOD d.o.o.</w:t>
            </w:r>
          </w:p>
          <w:p w:rsidRDefault="001663DE" w:rsidP="001663DE" w:rsidR="001663DE" w:rsidRPr="00773443">
            <w:pPr>
              <w:rPr>
                <w:rFonts w:cs="Arial" w:hAnsi="Arial" w:ascii="Arial"/>
                <w:sz w:val="16"/>
                <w:szCs w:val="16"/>
              </w:rPr>
            </w:pPr>
            <w:r w:rsidRPr="00773443">
              <w:rPr>
                <w:rFonts w:cs="Arial" w:hAnsi="Arial" w:ascii="Arial"/>
                <w:sz w:val="16"/>
                <w:szCs w:val="16"/>
              </w:rPr>
              <w:t>OIB:80535169523</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SlavonskI Brod</w:t>
            </w:r>
          </w:p>
          <w:p w:rsidRDefault="001663DE" w:rsidP="001663DE" w:rsidR="001663DE" w:rsidRPr="00773443">
            <w:pPr>
              <w:rPr>
                <w:rFonts w:cs="Arial" w:hAnsi="Arial" w:ascii="Arial"/>
                <w:sz w:val="16"/>
                <w:szCs w:val="16"/>
              </w:rPr>
            </w:pPr>
            <w:r w:rsidRPr="00773443">
              <w:rPr>
                <w:rFonts w:cs="Arial" w:hAnsi="Arial" w:ascii="Arial"/>
                <w:sz w:val="16"/>
                <w:szCs w:val="16"/>
              </w:rPr>
              <w:t>Nikole Zrinskog 25</w:t>
            </w:r>
          </w:p>
          <w:p w:rsidRDefault="001663DE" w:rsidP="001663DE" w:rsidR="001663DE" w:rsidRPr="00773443">
            <w:pPr>
              <w:rPr>
                <w:rFonts w:cs="Arial" w:hAnsi="Arial" w:ascii="Arial"/>
                <w:sz w:val="16"/>
                <w:szCs w:val="16"/>
              </w:rPr>
            </w:pP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color w:val="000000"/>
                <w:sz w:val="16"/>
                <w:szCs w:val="16"/>
              </w:rPr>
            </w:pPr>
            <w:r w:rsidRPr="00773443">
              <w:rPr>
                <w:rFonts w:cs="Arial" w:hAnsi="Arial" w:ascii="Arial"/>
                <w:color w:val="000000"/>
                <w:sz w:val="16"/>
                <w:szCs w:val="16"/>
              </w:rPr>
              <w:t>30.879,12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7</w:t>
            </w:r>
            <w:r w:rsidR="00C602F7">
              <w:rPr>
                <w:rFonts w:cs="Arial" w:hAnsi="Arial" w:ascii="Arial"/>
                <w:sz w:val="16"/>
                <w:szCs w:val="16"/>
              </w:rPr>
              <w:t>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HŽ PUTNIČKI PRIJEVOZ d.o.o.</w:t>
            </w:r>
          </w:p>
          <w:p w:rsidRDefault="001663DE" w:rsidP="001663DE" w:rsidR="001663DE" w:rsidRPr="00773443">
            <w:pPr>
              <w:rPr>
                <w:rFonts w:cs="Arial" w:hAnsi="Arial" w:ascii="Arial"/>
                <w:sz w:val="16"/>
                <w:szCs w:val="16"/>
              </w:rPr>
            </w:pPr>
            <w:r w:rsidRPr="00773443">
              <w:rPr>
                <w:rFonts w:cs="Arial" w:hAnsi="Arial" w:ascii="Arial"/>
                <w:sz w:val="16"/>
                <w:szCs w:val="16"/>
              </w:rPr>
              <w:t>OIB:80572192786</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Zagreb,Strojarska cesta 11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10.947,29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7</w:t>
            </w:r>
            <w:r w:rsidR="00C602F7">
              <w:rPr>
                <w:rFonts w:cs="Arial" w:hAnsi="Arial" w:ascii="Arial"/>
                <w:sz w:val="16"/>
                <w:szCs w:val="16"/>
              </w:rPr>
              <w:t>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D35FA7" w:rsidP="001663DE" w:rsidR="001663DE" w:rsidRPr="00773443">
            <w:pPr>
              <w:rPr>
                <w:rFonts w:cs="Arial" w:hAnsi="Arial" w:ascii="Arial"/>
                <w:sz w:val="16"/>
                <w:szCs w:val="16"/>
              </w:rPr>
            </w:pPr>
            <w:r>
              <w:rPr>
                <w:rFonts w:cs="Arial" w:hAnsi="Arial" w:ascii="Arial"/>
                <w:sz w:val="16"/>
                <w:szCs w:val="16"/>
              </w:rPr>
              <w:t xml:space="preserve">HEP-TOPLINARSTVO </w:t>
            </w:r>
            <w:r w:rsidR="001663DE" w:rsidRPr="00773443">
              <w:rPr>
                <w:rFonts w:cs="Arial" w:hAnsi="Arial" w:ascii="Arial"/>
                <w:sz w:val="16"/>
                <w:szCs w:val="16"/>
              </w:rPr>
              <w:t>d.o.o.</w:t>
            </w:r>
          </w:p>
          <w:p w:rsidRDefault="001663DE" w:rsidP="001663DE" w:rsidR="001663DE" w:rsidRPr="00773443">
            <w:pPr>
              <w:rPr>
                <w:rFonts w:cs="Arial" w:hAnsi="Arial" w:ascii="Arial"/>
                <w:sz w:val="16"/>
                <w:szCs w:val="16"/>
              </w:rPr>
            </w:pPr>
            <w:r w:rsidRPr="00773443">
              <w:rPr>
                <w:rFonts w:cs="Arial" w:hAnsi="Arial" w:ascii="Arial"/>
                <w:sz w:val="16"/>
                <w:szCs w:val="16"/>
              </w:rPr>
              <w:t>OIB:15907062900</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Miševečka 15a</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6.644.172,21</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7</w:t>
            </w:r>
            <w:r w:rsidR="00C602F7">
              <w:rPr>
                <w:rFonts w:cs="Arial" w:hAnsi="Arial" w:ascii="Arial"/>
                <w:sz w:val="16"/>
                <w:szCs w:val="16"/>
              </w:rPr>
              <w:t>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MARKO ŠARAC</w:t>
            </w:r>
            <w:r w:rsidR="00D35FA7">
              <w:rPr>
                <w:rFonts w:cs="Arial" w:hAnsi="Arial" w:ascii="Arial"/>
                <w:sz w:val="16"/>
                <w:szCs w:val="16"/>
              </w:rPr>
              <w:t>, vl. odjavljenog</w:t>
            </w:r>
            <w:r w:rsidRPr="00773443">
              <w:rPr>
                <w:rFonts w:cs="Arial" w:hAnsi="Arial" w:ascii="Arial"/>
                <w:sz w:val="16"/>
                <w:szCs w:val="16"/>
              </w:rPr>
              <w:t xml:space="preserve"> obrta EKOPAPIR</w:t>
            </w:r>
          </w:p>
          <w:p w:rsidRDefault="001663DE" w:rsidP="001663DE" w:rsidR="001663DE" w:rsidRPr="00773443">
            <w:pPr>
              <w:rPr>
                <w:rFonts w:cs="Arial" w:hAnsi="Arial" w:ascii="Arial"/>
                <w:sz w:val="16"/>
                <w:szCs w:val="16"/>
              </w:rPr>
            </w:pPr>
            <w:r w:rsidRPr="00773443">
              <w:rPr>
                <w:rFonts w:cs="Arial" w:hAnsi="Arial" w:ascii="Arial"/>
                <w:sz w:val="16"/>
                <w:szCs w:val="16"/>
              </w:rPr>
              <w:t>OIB:89563594127</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Slavonski Brod, I.</w:t>
            </w:r>
            <w:r w:rsidR="00C520AF">
              <w:rPr>
                <w:rFonts w:cs="Arial" w:hAnsi="Arial" w:ascii="Arial"/>
                <w:sz w:val="16"/>
                <w:szCs w:val="16"/>
              </w:rPr>
              <w:t xml:space="preserve"> </w:t>
            </w:r>
            <w:r w:rsidRPr="00773443">
              <w:rPr>
                <w:rFonts w:cs="Arial" w:hAnsi="Arial" w:ascii="Arial"/>
                <w:sz w:val="16"/>
                <w:szCs w:val="16"/>
              </w:rPr>
              <w:t>Prodana 20</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657.755,56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75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SOLANA PAG d.d.</w:t>
            </w:r>
          </w:p>
          <w:p w:rsidRDefault="001663DE" w:rsidP="001663DE" w:rsidR="001663DE" w:rsidRPr="00773443">
            <w:pPr>
              <w:rPr>
                <w:rFonts w:cs="Arial" w:hAnsi="Arial" w:ascii="Arial"/>
                <w:sz w:val="16"/>
                <w:szCs w:val="16"/>
              </w:rPr>
            </w:pPr>
            <w:r w:rsidRPr="00773443">
              <w:rPr>
                <w:rFonts w:cs="Arial" w:hAnsi="Arial" w:ascii="Arial"/>
                <w:sz w:val="16"/>
                <w:szCs w:val="16"/>
              </w:rPr>
              <w:t>OIB:34949147151</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Pag,</w:t>
            </w:r>
            <w:r w:rsidR="0041088E">
              <w:rPr>
                <w:rFonts w:cs="Arial" w:hAnsi="Arial" w:ascii="Arial"/>
                <w:sz w:val="16"/>
                <w:szCs w:val="16"/>
              </w:rPr>
              <w:t xml:space="preserve"> </w:t>
            </w:r>
            <w:r w:rsidRPr="00773443">
              <w:rPr>
                <w:rFonts w:cs="Arial" w:hAnsi="Arial" w:ascii="Arial"/>
                <w:sz w:val="16"/>
                <w:szCs w:val="16"/>
              </w:rPr>
              <w:t xml:space="preserve">Svilino bb </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64.750,00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76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EKOTEX d.o.o.</w:t>
            </w:r>
          </w:p>
          <w:p w:rsidRDefault="001663DE" w:rsidP="001663DE" w:rsidR="001663DE" w:rsidRPr="00773443">
            <w:pPr>
              <w:rPr>
                <w:rFonts w:cs="Arial" w:hAnsi="Arial" w:ascii="Arial"/>
                <w:sz w:val="16"/>
                <w:szCs w:val="16"/>
              </w:rPr>
            </w:pPr>
            <w:r w:rsidRPr="00773443">
              <w:rPr>
                <w:rFonts w:cs="Arial" w:hAnsi="Arial" w:ascii="Arial"/>
                <w:sz w:val="16"/>
                <w:szCs w:val="16"/>
              </w:rPr>
              <w:t xml:space="preserve">OIB:07941830049 </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Remete 99</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1.981,27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77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PERFEKT MOTORFELŰJĺTÁS Kereskedelm és Szolgáltató Korlátolt Felelösségű Társasg,</w:t>
            </w:r>
          </w:p>
          <w:p w:rsidRDefault="001663DE" w:rsidP="001663DE" w:rsidR="001663DE" w:rsidRPr="00773443">
            <w:pPr>
              <w:rPr>
                <w:rFonts w:cs="Arial" w:hAnsi="Arial" w:ascii="Arial"/>
                <w:sz w:val="16"/>
                <w:szCs w:val="16"/>
              </w:rPr>
            </w:pPr>
            <w:r w:rsidRPr="00773443">
              <w:rPr>
                <w:rFonts w:cs="Arial" w:hAnsi="Arial" w:ascii="Arial"/>
                <w:sz w:val="16"/>
                <w:szCs w:val="16"/>
              </w:rPr>
              <w:t>OIB:69576018809</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Mađarska, 2890 Tata, Szomódi u. 2046</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56.010,85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78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INTERSERVIS-PROMET d.o.o.</w:t>
            </w:r>
            <w:r w:rsidR="00C520AF">
              <w:rPr>
                <w:rFonts w:cs="Arial" w:hAnsi="Arial" w:ascii="Arial"/>
                <w:sz w:val="16"/>
                <w:szCs w:val="16"/>
              </w:rPr>
              <w:t xml:space="preserve"> </w:t>
            </w:r>
            <w:r w:rsidRPr="00773443">
              <w:rPr>
                <w:rFonts w:cs="Arial" w:hAnsi="Arial" w:ascii="Arial"/>
                <w:sz w:val="16"/>
                <w:szCs w:val="16"/>
              </w:rPr>
              <w:t>OIB:38077166049</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Ksenije Kantoci 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13.926,24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79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Komárom-Esztergom Megyei Parképitó és Kertészeti</w:t>
            </w:r>
          </w:p>
          <w:p w:rsidRDefault="001663DE" w:rsidP="001663DE" w:rsidR="001663DE" w:rsidRPr="00773443">
            <w:pPr>
              <w:rPr>
                <w:rFonts w:cs="Arial" w:hAnsi="Arial" w:ascii="Arial"/>
                <w:sz w:val="16"/>
                <w:szCs w:val="16"/>
              </w:rPr>
            </w:pPr>
            <w:r w:rsidRPr="00773443">
              <w:rPr>
                <w:rFonts w:cs="Arial" w:hAnsi="Arial" w:ascii="Arial"/>
                <w:sz w:val="16"/>
                <w:szCs w:val="16"/>
              </w:rPr>
              <w:t xml:space="preserve">OIB:8143728930 </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Mađarska, 2890Tata, </w:t>
            </w:r>
          </w:p>
          <w:p w:rsidRDefault="001663DE" w:rsidP="001663DE" w:rsidR="001663DE" w:rsidRPr="00773443">
            <w:pPr>
              <w:rPr>
                <w:rFonts w:cs="Arial" w:hAnsi="Arial" w:ascii="Arial"/>
                <w:sz w:val="16"/>
                <w:szCs w:val="16"/>
              </w:rPr>
            </w:pPr>
            <w:r w:rsidRPr="00773443">
              <w:rPr>
                <w:rFonts w:cs="Arial" w:hAnsi="Arial" w:ascii="Arial"/>
                <w:sz w:val="16"/>
                <w:szCs w:val="16"/>
              </w:rPr>
              <w:t>Környei u 24</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79.774,30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8</w:t>
            </w:r>
            <w:r w:rsidR="00C602F7">
              <w:rPr>
                <w:rFonts w:cs="Arial" w:hAnsi="Arial" w:ascii="Arial"/>
                <w:sz w:val="16"/>
                <w:szCs w:val="16"/>
              </w:rPr>
              <w:t>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RENTTOUR d.o.o.</w:t>
            </w:r>
          </w:p>
          <w:p w:rsidRDefault="001663DE" w:rsidP="00D35FA7" w:rsidR="001663DE" w:rsidRPr="00773443">
            <w:pPr>
              <w:rPr>
                <w:rFonts w:cs="Arial" w:hAnsi="Arial" w:ascii="Arial"/>
                <w:sz w:val="16"/>
                <w:szCs w:val="16"/>
              </w:rPr>
            </w:pPr>
            <w:r w:rsidRPr="00773443">
              <w:rPr>
                <w:rFonts w:cs="Arial" w:hAnsi="Arial" w:ascii="Arial"/>
                <w:sz w:val="16"/>
                <w:szCs w:val="16"/>
              </w:rPr>
              <w:t xml:space="preserve">OIB:35495582112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Slovenija, Križevci-Ljutomer, Lukavci 69/a</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22.559,23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8</w:t>
            </w:r>
            <w:r w:rsidR="00C602F7">
              <w:rPr>
                <w:rFonts w:cs="Arial" w:hAnsi="Arial" w:ascii="Arial"/>
                <w:sz w:val="16"/>
                <w:szCs w:val="16"/>
              </w:rPr>
              <w:t>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Sveučilište u Zagrebu, Fakultet strojarstva i brodogradnje</w:t>
            </w:r>
          </w:p>
          <w:p w:rsidRDefault="001663DE" w:rsidP="001663DE" w:rsidR="001663DE" w:rsidRPr="00773443">
            <w:pPr>
              <w:rPr>
                <w:rFonts w:cs="Arial" w:hAnsi="Arial" w:ascii="Arial"/>
                <w:sz w:val="16"/>
                <w:szCs w:val="16"/>
              </w:rPr>
            </w:pPr>
            <w:r w:rsidRPr="00773443">
              <w:rPr>
                <w:rFonts w:cs="Arial" w:hAnsi="Arial" w:ascii="Arial"/>
                <w:sz w:val="16"/>
                <w:szCs w:val="16"/>
              </w:rPr>
              <w:t>OIB:22910368449</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Ivana Lučića 5</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30.663,82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8</w:t>
            </w:r>
            <w:r w:rsidR="00C602F7">
              <w:rPr>
                <w:rFonts w:cs="Arial" w:hAnsi="Arial" w:ascii="Arial"/>
                <w:sz w:val="16"/>
                <w:szCs w:val="16"/>
              </w:rPr>
              <w:t>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IVAN HABUŠ</w:t>
            </w:r>
            <w:r w:rsidR="00D35FA7">
              <w:rPr>
                <w:rFonts w:cs="Arial" w:hAnsi="Arial" w:ascii="Arial"/>
                <w:sz w:val="16"/>
                <w:szCs w:val="16"/>
              </w:rPr>
              <w:t>,</w:t>
            </w:r>
            <w:r w:rsidRPr="00773443">
              <w:rPr>
                <w:rFonts w:cs="Arial" w:hAnsi="Arial" w:ascii="Arial"/>
                <w:sz w:val="16"/>
                <w:szCs w:val="16"/>
              </w:rPr>
              <w:t xml:space="preserve"> vlasnik radionice za izradu zupčastih i pužnih prijenosa </w:t>
            </w:r>
          </w:p>
          <w:p w:rsidRDefault="001663DE" w:rsidP="001663DE" w:rsidR="001663DE" w:rsidRPr="00773443">
            <w:pPr>
              <w:rPr>
                <w:rFonts w:cs="Arial" w:hAnsi="Arial" w:ascii="Arial"/>
                <w:sz w:val="16"/>
                <w:szCs w:val="16"/>
              </w:rPr>
            </w:pPr>
            <w:r w:rsidRPr="00773443">
              <w:rPr>
                <w:rFonts w:cs="Arial" w:hAnsi="Arial" w:ascii="Arial"/>
                <w:sz w:val="16"/>
                <w:szCs w:val="16"/>
              </w:rPr>
              <w:t>OIB:17071809140</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Velika Gorica, Jandriševa 5</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89.059,37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8</w:t>
            </w:r>
            <w:r w:rsidR="00C602F7">
              <w:rPr>
                <w:rFonts w:cs="Arial" w:hAnsi="Arial" w:ascii="Arial"/>
                <w:sz w:val="16"/>
                <w:szCs w:val="16"/>
              </w:rPr>
              <w:t>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Janko Draganić</w:t>
            </w:r>
            <w:r w:rsidR="00D35FA7">
              <w:rPr>
                <w:rFonts w:cs="Arial" w:hAnsi="Arial" w:ascii="Arial"/>
                <w:sz w:val="16"/>
                <w:szCs w:val="16"/>
              </w:rPr>
              <w:t>,</w:t>
            </w:r>
            <w:r w:rsidRPr="00773443">
              <w:rPr>
                <w:rFonts w:cs="Arial" w:hAnsi="Arial" w:ascii="Arial"/>
                <w:sz w:val="16"/>
                <w:szCs w:val="16"/>
              </w:rPr>
              <w:t xml:space="preserve"> vlasnik obrta  DRAGANIĆ</w:t>
            </w:r>
          </w:p>
          <w:p w:rsidRDefault="001663DE" w:rsidP="001663DE" w:rsidR="001663DE" w:rsidRPr="00773443">
            <w:pPr>
              <w:rPr>
                <w:rFonts w:cs="Arial" w:hAnsi="Arial" w:ascii="Arial"/>
                <w:sz w:val="16"/>
                <w:szCs w:val="16"/>
              </w:rPr>
            </w:pPr>
            <w:r w:rsidRPr="00773443">
              <w:rPr>
                <w:rFonts w:cs="Arial" w:hAnsi="Arial" w:ascii="Arial"/>
                <w:sz w:val="16"/>
                <w:szCs w:val="16"/>
              </w:rPr>
              <w:t>OIB:11316605949</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Novska, Osječka 196</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141.489,69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8</w:t>
            </w:r>
            <w:r w:rsidR="00C602F7">
              <w:rPr>
                <w:rFonts w:cs="Arial" w:hAnsi="Arial" w:ascii="Arial"/>
                <w:sz w:val="16"/>
                <w:szCs w:val="16"/>
              </w:rPr>
              <w:t>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Vanja Šuvak</w:t>
            </w:r>
            <w:r w:rsidR="00D35FA7">
              <w:rPr>
                <w:rFonts w:cs="Arial" w:hAnsi="Arial" w:ascii="Arial"/>
                <w:sz w:val="16"/>
                <w:szCs w:val="16"/>
              </w:rPr>
              <w:t>,</w:t>
            </w:r>
            <w:r w:rsidRPr="00773443">
              <w:rPr>
                <w:rFonts w:cs="Arial" w:hAnsi="Arial" w:ascii="Arial"/>
                <w:sz w:val="16"/>
                <w:szCs w:val="16"/>
              </w:rPr>
              <w:t xml:space="preserve"> vlasnik STILLVIL servis viličara </w:t>
            </w:r>
          </w:p>
          <w:p w:rsidRDefault="001663DE" w:rsidP="001663DE" w:rsidR="001663DE" w:rsidRPr="00773443">
            <w:pPr>
              <w:rPr>
                <w:rFonts w:cs="Arial" w:hAnsi="Arial" w:ascii="Arial"/>
                <w:sz w:val="16"/>
                <w:szCs w:val="16"/>
              </w:rPr>
            </w:pPr>
            <w:r w:rsidRPr="00773443">
              <w:rPr>
                <w:rFonts w:cs="Arial" w:hAnsi="Arial" w:ascii="Arial"/>
                <w:sz w:val="16"/>
                <w:szCs w:val="16"/>
              </w:rPr>
              <w:t>OIB:08815096372</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Velika Gorica, Ul.kralja Dimitra Zvonimira 24</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66.624,63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85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PASTOR-TVA d.d. </w:t>
            </w:r>
          </w:p>
          <w:p w:rsidRDefault="001663DE" w:rsidP="0056778B" w:rsidR="001663DE" w:rsidRPr="00773443">
            <w:pPr>
              <w:rPr>
                <w:rFonts w:cs="Arial" w:hAnsi="Arial" w:ascii="Arial"/>
                <w:sz w:val="16"/>
                <w:szCs w:val="16"/>
              </w:rPr>
            </w:pPr>
            <w:r w:rsidRPr="00773443">
              <w:rPr>
                <w:rFonts w:cs="Arial" w:hAnsi="Arial" w:ascii="Arial"/>
                <w:sz w:val="16"/>
                <w:szCs w:val="16"/>
              </w:rPr>
              <w:t xml:space="preserve">OIB:17140959007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Rakitje,Novačka 2</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789,65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86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Proton EL d.o.o.</w:t>
            </w:r>
          </w:p>
          <w:p w:rsidRDefault="001663DE" w:rsidP="001663DE" w:rsidR="001663DE" w:rsidRPr="00773443">
            <w:pPr>
              <w:rPr>
                <w:rFonts w:cs="Arial" w:hAnsi="Arial" w:ascii="Arial"/>
                <w:sz w:val="16"/>
                <w:szCs w:val="16"/>
              </w:rPr>
            </w:pPr>
            <w:r w:rsidRPr="00773443">
              <w:rPr>
                <w:rFonts w:cs="Arial" w:hAnsi="Arial" w:ascii="Arial"/>
                <w:sz w:val="16"/>
                <w:szCs w:val="16"/>
              </w:rPr>
              <w:t>OIB:7950554595</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w:t>
            </w:r>
          </w:p>
          <w:p w:rsidRDefault="001663DE" w:rsidP="001663DE" w:rsidR="001663DE" w:rsidRPr="00773443">
            <w:pPr>
              <w:rPr>
                <w:rFonts w:cs="Arial" w:hAnsi="Arial" w:ascii="Arial"/>
                <w:sz w:val="16"/>
                <w:szCs w:val="16"/>
              </w:rPr>
            </w:pPr>
            <w:r w:rsidRPr="00773443">
              <w:rPr>
                <w:rFonts w:cs="Arial" w:hAnsi="Arial" w:ascii="Arial"/>
                <w:sz w:val="16"/>
                <w:szCs w:val="16"/>
              </w:rPr>
              <w:t>Štefanovečka 10</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96.519,44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87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C520AF" w:rsidP="001663DE" w:rsidR="001663DE" w:rsidRPr="00773443">
            <w:pPr>
              <w:rPr>
                <w:rFonts w:cs="Arial" w:hAnsi="Arial" w:ascii="Arial"/>
                <w:sz w:val="16"/>
                <w:szCs w:val="16"/>
              </w:rPr>
            </w:pPr>
            <w:r>
              <w:rPr>
                <w:rFonts w:cs="Arial" w:hAnsi="Arial" w:ascii="Arial"/>
                <w:sz w:val="16"/>
                <w:szCs w:val="16"/>
              </w:rPr>
              <w:t>AUTO KUĆA KOVAČEVIĆ</w:t>
            </w:r>
            <w:r w:rsidR="001663DE" w:rsidRPr="00773443">
              <w:rPr>
                <w:rFonts w:cs="Arial" w:hAnsi="Arial" w:ascii="Arial"/>
                <w:sz w:val="16"/>
                <w:szCs w:val="16"/>
              </w:rPr>
              <w:t xml:space="preserve"> d.o.o.</w:t>
            </w:r>
          </w:p>
          <w:p w:rsidRDefault="001663DE" w:rsidP="001663DE" w:rsidR="001663DE" w:rsidRPr="00773443">
            <w:pPr>
              <w:rPr>
                <w:rFonts w:cs="Arial" w:hAnsi="Arial" w:ascii="Arial"/>
                <w:sz w:val="16"/>
                <w:szCs w:val="16"/>
              </w:rPr>
            </w:pPr>
            <w:r w:rsidRPr="00773443">
              <w:rPr>
                <w:rFonts w:cs="Arial" w:hAnsi="Arial" w:ascii="Arial"/>
                <w:sz w:val="16"/>
                <w:szCs w:val="16"/>
              </w:rPr>
              <w:t>OIB:84485812058</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Bukovac Gornji 1/a</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8.185,09</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88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NENAD RUMBAK</w:t>
            </w:r>
          </w:p>
          <w:p w:rsidRDefault="001663DE" w:rsidP="001663DE" w:rsidR="001663DE" w:rsidRPr="00773443">
            <w:pPr>
              <w:rPr>
                <w:rFonts w:cs="Arial" w:hAnsi="Arial" w:ascii="Arial"/>
                <w:sz w:val="16"/>
                <w:szCs w:val="16"/>
              </w:rPr>
            </w:pPr>
            <w:r w:rsidRPr="00773443">
              <w:rPr>
                <w:rFonts w:cs="Arial" w:hAnsi="Arial" w:ascii="Arial"/>
                <w:sz w:val="16"/>
                <w:szCs w:val="16"/>
              </w:rPr>
              <w:t>OIB:51849894160</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1.Savica 62</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3.834,00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89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MK GROUP d.o.o.</w:t>
            </w:r>
          </w:p>
          <w:p w:rsidRDefault="001663DE" w:rsidP="001663DE" w:rsidR="001663DE" w:rsidRPr="00773443">
            <w:pPr>
              <w:rPr>
                <w:rFonts w:cs="Arial" w:hAnsi="Arial" w:ascii="Arial"/>
                <w:sz w:val="16"/>
                <w:szCs w:val="16"/>
              </w:rPr>
            </w:pPr>
            <w:r w:rsidRPr="00773443">
              <w:rPr>
                <w:rFonts w:cs="Arial" w:hAnsi="Arial" w:ascii="Arial"/>
                <w:sz w:val="16"/>
                <w:szCs w:val="16"/>
              </w:rPr>
              <w:t>OIB:53948666515</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Rijeka, Riva 16</w:t>
            </w:r>
          </w:p>
          <w:p w:rsidRDefault="001663DE" w:rsidP="001663DE" w:rsidR="001663DE" w:rsidRPr="00773443">
            <w:pPr>
              <w:rPr>
                <w:rFonts w:cs="Arial" w:hAnsi="Arial" w:ascii="Arial"/>
                <w:sz w:val="16"/>
                <w:szCs w:val="16"/>
              </w:rPr>
            </w:pP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1.860.451,24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90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MAJA PANDEK</w:t>
            </w:r>
            <w:r w:rsidR="0056778B">
              <w:rPr>
                <w:rFonts w:cs="Arial" w:hAnsi="Arial" w:ascii="Arial"/>
                <w:sz w:val="16"/>
                <w:szCs w:val="16"/>
              </w:rPr>
              <w:t>,</w:t>
            </w:r>
            <w:r w:rsidRPr="00773443">
              <w:rPr>
                <w:rFonts w:cs="Arial" w:hAnsi="Arial" w:ascii="Arial"/>
                <w:sz w:val="16"/>
                <w:szCs w:val="16"/>
              </w:rPr>
              <w:t xml:space="preserve"> </w:t>
            </w:r>
            <w:r w:rsidR="004C731E">
              <w:rPr>
                <w:rFonts w:cs="Arial" w:hAnsi="Arial" w:ascii="Arial"/>
                <w:sz w:val="16"/>
                <w:szCs w:val="16"/>
              </w:rPr>
              <w:t xml:space="preserve">nositelj </w:t>
            </w:r>
            <w:r w:rsidRPr="00773443">
              <w:rPr>
                <w:rFonts w:cs="Arial" w:hAnsi="Arial" w:ascii="Arial"/>
                <w:sz w:val="16"/>
                <w:szCs w:val="16"/>
              </w:rPr>
              <w:t>obiteljskog poljoprivrednog gospodarstva</w:t>
            </w:r>
          </w:p>
          <w:p w:rsidRDefault="001663DE" w:rsidP="001663DE" w:rsidR="001663DE" w:rsidRPr="00773443">
            <w:pPr>
              <w:rPr>
                <w:rFonts w:cs="Arial" w:hAnsi="Arial" w:ascii="Arial"/>
                <w:sz w:val="16"/>
                <w:szCs w:val="16"/>
              </w:rPr>
            </w:pPr>
            <w:r w:rsidRPr="00773443">
              <w:rPr>
                <w:rFonts w:cs="Arial" w:hAnsi="Arial" w:ascii="Arial"/>
                <w:sz w:val="16"/>
                <w:szCs w:val="16"/>
              </w:rPr>
              <w:t>OIB:87306217530</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Sesvete, Kašinska 64</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36.643,05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lastRenderedPageBreak/>
              <w:t>9</w:t>
            </w:r>
            <w:r w:rsidR="00C602F7">
              <w:rPr>
                <w:rFonts w:cs="Arial" w:hAnsi="Arial" w:ascii="Arial"/>
                <w:sz w:val="16"/>
                <w:szCs w:val="16"/>
              </w:rPr>
              <w:t>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MICROTEAM d.o.o.</w:t>
            </w:r>
            <w:r w:rsidR="0056778B">
              <w:rPr>
                <w:rFonts w:cs="Arial" w:hAnsi="Arial" w:ascii="Arial"/>
                <w:sz w:val="16"/>
                <w:szCs w:val="16"/>
              </w:rPr>
              <w:t>,</w:t>
            </w:r>
            <w:r w:rsidRPr="00773443">
              <w:rPr>
                <w:rFonts w:cs="Arial" w:hAnsi="Arial" w:ascii="Arial"/>
                <w:sz w:val="16"/>
                <w:szCs w:val="16"/>
              </w:rPr>
              <w:t xml:space="preserve"> pravni slijednik Nenad</w:t>
            </w:r>
            <w:r w:rsidR="004C731E">
              <w:rPr>
                <w:rFonts w:cs="Arial" w:hAnsi="Arial" w:ascii="Arial"/>
                <w:sz w:val="16"/>
                <w:szCs w:val="16"/>
              </w:rPr>
              <w:t>a</w:t>
            </w:r>
            <w:r w:rsidRPr="00773443">
              <w:rPr>
                <w:rFonts w:cs="Arial" w:hAnsi="Arial" w:ascii="Arial"/>
                <w:sz w:val="16"/>
                <w:szCs w:val="16"/>
              </w:rPr>
              <w:t xml:space="preserve"> Žordić</w:t>
            </w:r>
            <w:r w:rsidR="004C731E">
              <w:rPr>
                <w:rFonts w:cs="Arial" w:hAnsi="Arial" w:ascii="Arial"/>
                <w:sz w:val="16"/>
                <w:szCs w:val="16"/>
              </w:rPr>
              <w:t>a</w:t>
            </w:r>
            <w:r w:rsidR="0056778B">
              <w:rPr>
                <w:rFonts w:cs="Arial" w:hAnsi="Arial" w:ascii="Arial"/>
                <w:sz w:val="16"/>
                <w:szCs w:val="16"/>
              </w:rPr>
              <w:t>,</w:t>
            </w:r>
            <w:r w:rsidRPr="00773443">
              <w:rPr>
                <w:rFonts w:cs="Arial" w:hAnsi="Arial" w:ascii="Arial"/>
                <w:sz w:val="16"/>
                <w:szCs w:val="16"/>
              </w:rPr>
              <w:t xml:space="preserve"> vlasnik obrta MICROTEAM</w:t>
            </w:r>
          </w:p>
          <w:p w:rsidRDefault="001663DE" w:rsidP="0056778B" w:rsidR="001663DE" w:rsidRPr="00773443">
            <w:pPr>
              <w:rPr>
                <w:rFonts w:cs="Arial" w:hAnsi="Arial" w:ascii="Arial"/>
                <w:sz w:val="16"/>
                <w:szCs w:val="16"/>
              </w:rPr>
            </w:pPr>
            <w:r w:rsidRPr="00773443">
              <w:rPr>
                <w:rFonts w:cs="Arial" w:hAnsi="Arial" w:ascii="Arial"/>
                <w:sz w:val="16"/>
                <w:szCs w:val="16"/>
              </w:rPr>
              <w:t xml:space="preserve">OIB:57375677395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Velika Gorica, Kurilovečka 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1.237,50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9</w:t>
            </w:r>
            <w:r w:rsidR="00C602F7">
              <w:rPr>
                <w:rFonts w:cs="Arial" w:hAnsi="Arial" w:ascii="Arial"/>
                <w:sz w:val="16"/>
                <w:szCs w:val="16"/>
              </w:rPr>
              <w:t>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VJEKOSLAV BOŠNJAK</w:t>
            </w:r>
            <w:r w:rsidR="0056778B">
              <w:rPr>
                <w:rFonts w:cs="Arial" w:hAnsi="Arial" w:ascii="Arial"/>
                <w:sz w:val="16"/>
                <w:szCs w:val="16"/>
              </w:rPr>
              <w:t>,</w:t>
            </w:r>
            <w:r w:rsidRPr="00773443">
              <w:rPr>
                <w:rFonts w:cs="Arial" w:hAnsi="Arial" w:ascii="Arial"/>
                <w:sz w:val="16"/>
                <w:szCs w:val="16"/>
              </w:rPr>
              <w:t xml:space="preserve"> vlasnik obrta EKOTERM</w:t>
            </w:r>
          </w:p>
          <w:p w:rsidRDefault="001663DE" w:rsidP="001663DE" w:rsidR="001663DE" w:rsidRPr="00773443">
            <w:pPr>
              <w:rPr>
                <w:rFonts w:cs="Arial" w:hAnsi="Arial" w:ascii="Arial"/>
                <w:sz w:val="16"/>
                <w:szCs w:val="16"/>
              </w:rPr>
            </w:pPr>
            <w:r w:rsidRPr="00773443">
              <w:rPr>
                <w:rFonts w:cs="Arial" w:hAnsi="Arial" w:ascii="Arial"/>
                <w:sz w:val="16"/>
                <w:szCs w:val="16"/>
              </w:rPr>
              <w:t>OIB:63911469972</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Slavonski Brod, Ivana Belostenca 17</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15.285,46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9</w:t>
            </w:r>
            <w:r w:rsidR="00C602F7">
              <w:rPr>
                <w:rFonts w:cs="Arial" w:hAnsi="Arial" w:ascii="Arial"/>
                <w:sz w:val="16"/>
                <w:szCs w:val="16"/>
              </w:rPr>
              <w:t>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Stojković Petrol d.o.o.</w:t>
            </w:r>
          </w:p>
          <w:p w:rsidRDefault="001663DE" w:rsidP="001663DE" w:rsidR="001663DE" w:rsidRPr="00773443">
            <w:pPr>
              <w:rPr>
                <w:rFonts w:cs="Arial" w:hAnsi="Arial" w:ascii="Arial"/>
                <w:sz w:val="16"/>
                <w:szCs w:val="16"/>
              </w:rPr>
            </w:pPr>
            <w:r w:rsidRPr="00773443">
              <w:rPr>
                <w:rFonts w:cs="Arial" w:hAnsi="Arial" w:ascii="Arial"/>
                <w:sz w:val="16"/>
                <w:szCs w:val="16"/>
              </w:rPr>
              <w:t xml:space="preserve">OIB:89296453085 </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R</w:t>
            </w:r>
            <w:r w:rsidR="00C520AF">
              <w:rPr>
                <w:rFonts w:cs="Arial" w:hAnsi="Arial" w:ascii="Arial"/>
                <w:sz w:val="16"/>
                <w:szCs w:val="16"/>
              </w:rPr>
              <w:t>epublika</w:t>
            </w:r>
            <w:r w:rsidRPr="00773443">
              <w:rPr>
                <w:rFonts w:cs="Arial" w:hAnsi="Arial" w:ascii="Arial"/>
                <w:sz w:val="16"/>
                <w:szCs w:val="16"/>
              </w:rPr>
              <w:t xml:space="preserve"> Srbija, Žitorađa, Badnjevac,</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11.671,45</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9</w:t>
            </w:r>
            <w:r w:rsidR="00C602F7">
              <w:rPr>
                <w:rFonts w:cs="Arial" w:hAnsi="Arial" w:ascii="Arial"/>
                <w:sz w:val="16"/>
                <w:szCs w:val="16"/>
              </w:rPr>
              <w:t>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MIHAELA PLESKALT</w:t>
            </w:r>
            <w:r w:rsidR="0056778B">
              <w:rPr>
                <w:rFonts w:cs="Arial" w:hAnsi="Arial" w:ascii="Arial"/>
                <w:sz w:val="16"/>
                <w:szCs w:val="16"/>
              </w:rPr>
              <w:t>,</w:t>
            </w:r>
            <w:r w:rsidRPr="00773443">
              <w:rPr>
                <w:rFonts w:cs="Arial" w:hAnsi="Arial" w:ascii="Arial"/>
                <w:sz w:val="16"/>
                <w:szCs w:val="16"/>
              </w:rPr>
              <w:t xml:space="preserve"> vlasnik autoprijevozničkog obrta PLESKALT </w:t>
            </w:r>
          </w:p>
          <w:p w:rsidRDefault="001663DE" w:rsidP="001663DE" w:rsidR="001663DE" w:rsidRPr="00773443">
            <w:pPr>
              <w:rPr>
                <w:rFonts w:cs="Arial" w:hAnsi="Arial" w:ascii="Arial"/>
                <w:sz w:val="16"/>
                <w:szCs w:val="16"/>
              </w:rPr>
            </w:pPr>
            <w:r w:rsidRPr="00773443">
              <w:rPr>
                <w:rFonts w:cs="Arial" w:hAnsi="Arial" w:ascii="Arial"/>
                <w:sz w:val="16"/>
                <w:szCs w:val="16"/>
              </w:rPr>
              <w:t>OIB:47411293946</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Bjelovar, L.Matačića 51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58.217,23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95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MARIA KOVAČEVIĆ</w:t>
            </w:r>
            <w:r w:rsidR="0056778B">
              <w:rPr>
                <w:rFonts w:cs="Arial" w:hAnsi="Arial" w:ascii="Arial"/>
                <w:sz w:val="16"/>
                <w:szCs w:val="16"/>
              </w:rPr>
              <w:t>,</w:t>
            </w:r>
            <w:r w:rsidRPr="00773443">
              <w:rPr>
                <w:rFonts w:cs="Arial" w:hAnsi="Arial" w:ascii="Arial"/>
                <w:sz w:val="16"/>
                <w:szCs w:val="16"/>
              </w:rPr>
              <w:t xml:space="preserve"> vlasnik Obrta za uslužne djelatnosti</w:t>
            </w:r>
          </w:p>
          <w:p w:rsidRDefault="001663DE" w:rsidP="001663DE" w:rsidR="001663DE" w:rsidRPr="00773443">
            <w:pPr>
              <w:rPr>
                <w:rFonts w:cs="Arial" w:hAnsi="Arial" w:ascii="Arial"/>
                <w:sz w:val="16"/>
                <w:szCs w:val="16"/>
              </w:rPr>
            </w:pPr>
            <w:r w:rsidRPr="00773443">
              <w:rPr>
                <w:rFonts w:cs="Arial" w:hAnsi="Arial" w:ascii="Arial"/>
                <w:sz w:val="16"/>
                <w:szCs w:val="16"/>
              </w:rPr>
              <w:t>OIB:70232196587</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Zrinski Topolovac, Zrinski Topolovac 162</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22.263,44</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96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G.M.F. COMMERCIALE S.A.S. DI GIANLUCA E MICHELE FOSSATI &amp; C.</w:t>
            </w:r>
          </w:p>
          <w:p w:rsidRDefault="001663DE" w:rsidP="0056778B" w:rsidR="001663DE" w:rsidRPr="00773443">
            <w:pPr>
              <w:rPr>
                <w:rFonts w:cs="Arial" w:hAnsi="Arial" w:ascii="Arial"/>
                <w:sz w:val="16"/>
                <w:szCs w:val="16"/>
              </w:rPr>
            </w:pPr>
            <w:r w:rsidRPr="00773443">
              <w:rPr>
                <w:rFonts w:cs="Arial" w:hAnsi="Arial" w:ascii="Arial"/>
                <w:sz w:val="16"/>
                <w:szCs w:val="16"/>
              </w:rPr>
              <w:t xml:space="preserve">OIB:77655902359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Italija, Via Sour Maria Pellettier 4, Monza </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174.429,97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97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HRVATSKA BANKA ZA OBNOVU I RAZVITAK</w:t>
            </w:r>
            <w:r w:rsidR="0056778B">
              <w:rPr>
                <w:rFonts w:cs="Arial" w:hAnsi="Arial" w:ascii="Arial"/>
                <w:sz w:val="16"/>
                <w:szCs w:val="16"/>
              </w:rPr>
              <w:t>,</w:t>
            </w:r>
            <w:r w:rsidRPr="00773443">
              <w:rPr>
                <w:rFonts w:cs="Arial" w:hAnsi="Arial" w:ascii="Arial"/>
                <w:sz w:val="16"/>
                <w:szCs w:val="16"/>
              </w:rPr>
              <w:t xml:space="preserve"> za račun Republike Hrvatske</w:t>
            </w:r>
          </w:p>
          <w:p w:rsidRDefault="001663DE" w:rsidP="001663DE" w:rsidR="001663DE" w:rsidRPr="00773443">
            <w:pPr>
              <w:rPr>
                <w:rFonts w:cs="Arial" w:hAnsi="Arial" w:ascii="Arial"/>
                <w:sz w:val="16"/>
                <w:szCs w:val="16"/>
              </w:rPr>
            </w:pPr>
            <w:r w:rsidRPr="00773443">
              <w:rPr>
                <w:rFonts w:cs="Arial" w:hAnsi="Arial" w:ascii="Arial"/>
                <w:sz w:val="16"/>
                <w:szCs w:val="16"/>
              </w:rPr>
              <w:t>OIB:26702280390</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Strossmayerov trg 9</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4.294,76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98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STUDIO NEXAR d.o.o.</w:t>
            </w:r>
          </w:p>
          <w:p w:rsidRDefault="001663DE" w:rsidP="001663DE" w:rsidR="001663DE" w:rsidRPr="00773443">
            <w:pPr>
              <w:rPr>
                <w:rFonts w:cs="Arial" w:hAnsi="Arial" w:ascii="Arial"/>
                <w:sz w:val="16"/>
                <w:szCs w:val="16"/>
              </w:rPr>
            </w:pPr>
            <w:r w:rsidRPr="00773443">
              <w:rPr>
                <w:rFonts w:cs="Arial" w:hAnsi="Arial" w:ascii="Arial"/>
                <w:sz w:val="16"/>
                <w:szCs w:val="16"/>
              </w:rPr>
              <w:t>OIB:95758443121</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Ivanec, Ulica akademika Mirka Maleza 30</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44.176,68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C602F7" w:rsidP="001663DE" w:rsidR="001663DE" w:rsidRPr="00773443">
            <w:pPr>
              <w:jc w:val="center"/>
              <w:rPr>
                <w:rFonts w:cs="Arial" w:hAnsi="Arial" w:ascii="Arial"/>
                <w:sz w:val="16"/>
                <w:szCs w:val="16"/>
              </w:rPr>
            </w:pPr>
            <w:r>
              <w:rPr>
                <w:rFonts w:cs="Arial" w:hAnsi="Arial" w:ascii="Arial"/>
                <w:sz w:val="16"/>
                <w:szCs w:val="16"/>
              </w:rPr>
              <w:t>99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REOMA GRUPA d.o.o.</w:t>
            </w:r>
          </w:p>
          <w:p w:rsidRDefault="001663DE" w:rsidP="001663DE" w:rsidR="001663DE" w:rsidRPr="00773443">
            <w:pPr>
              <w:rPr>
                <w:rFonts w:cs="Arial" w:hAnsi="Arial" w:ascii="Arial"/>
                <w:sz w:val="16"/>
                <w:szCs w:val="16"/>
              </w:rPr>
            </w:pPr>
            <w:r w:rsidRPr="00773443">
              <w:rPr>
                <w:rFonts w:cs="Arial" w:hAnsi="Arial" w:ascii="Arial"/>
                <w:sz w:val="16"/>
                <w:szCs w:val="16"/>
              </w:rPr>
              <w:t>OIB:61791785783</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Radnička cesta 184</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68.490,63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10</w:t>
            </w:r>
            <w:r w:rsidR="00C602F7">
              <w:rPr>
                <w:rFonts w:cs="Arial" w:hAnsi="Arial" w:ascii="Arial"/>
                <w:sz w:val="16"/>
                <w:szCs w:val="16"/>
              </w:rPr>
              <w:t>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HRVATSKI ZAVOD ZA ZDRAVSTVENO OSIGURANJE </w:t>
            </w:r>
          </w:p>
          <w:p w:rsidRDefault="001663DE" w:rsidP="001663DE" w:rsidR="001663DE" w:rsidRPr="00773443">
            <w:pPr>
              <w:rPr>
                <w:rFonts w:cs="Arial" w:hAnsi="Arial" w:ascii="Arial"/>
                <w:sz w:val="16"/>
                <w:szCs w:val="16"/>
              </w:rPr>
            </w:pPr>
            <w:r w:rsidRPr="00773443">
              <w:rPr>
                <w:rFonts w:cs="Arial" w:hAnsi="Arial" w:ascii="Arial"/>
                <w:sz w:val="16"/>
                <w:szCs w:val="16"/>
              </w:rPr>
              <w:t>OIB:02958272670</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Margaretska  3</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57.929,87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10</w:t>
            </w:r>
            <w:r w:rsidR="00C602F7">
              <w:rPr>
                <w:rFonts w:cs="Arial" w:hAnsi="Arial" w:ascii="Arial"/>
                <w:sz w:val="16"/>
                <w:szCs w:val="16"/>
              </w:rPr>
              <w:t>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ANTO ZUBONJA </w:t>
            </w:r>
          </w:p>
          <w:p w:rsidRDefault="001663DE" w:rsidP="001663DE" w:rsidR="001663DE" w:rsidRPr="00773443">
            <w:pPr>
              <w:rPr>
                <w:rFonts w:cs="Arial" w:hAnsi="Arial" w:ascii="Arial"/>
                <w:sz w:val="16"/>
                <w:szCs w:val="16"/>
              </w:rPr>
            </w:pPr>
            <w:r w:rsidRPr="00773443">
              <w:rPr>
                <w:rFonts w:cs="Arial" w:hAnsi="Arial" w:ascii="Arial"/>
                <w:sz w:val="16"/>
                <w:szCs w:val="16"/>
              </w:rPr>
              <w:t>OIB:73721448252</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Dragutina Golika 36</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11.167,00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10</w:t>
            </w:r>
            <w:r w:rsidR="00C602F7">
              <w:rPr>
                <w:rFonts w:cs="Arial" w:hAnsi="Arial" w:ascii="Arial"/>
                <w:sz w:val="16"/>
                <w:szCs w:val="16"/>
              </w:rPr>
              <w:t>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NENAD RUMBAK</w:t>
            </w:r>
          </w:p>
          <w:p w:rsidRDefault="001663DE" w:rsidP="001663DE" w:rsidR="001663DE" w:rsidRPr="00773443">
            <w:pPr>
              <w:rPr>
                <w:rFonts w:cs="Arial" w:hAnsi="Arial" w:ascii="Arial"/>
                <w:sz w:val="16"/>
                <w:szCs w:val="16"/>
              </w:rPr>
            </w:pPr>
            <w:r w:rsidRPr="00773443">
              <w:rPr>
                <w:rFonts w:cs="Arial" w:hAnsi="Arial" w:ascii="Arial"/>
                <w:sz w:val="16"/>
                <w:szCs w:val="16"/>
              </w:rPr>
              <w:t>OIB:51849864160</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1.Savica 67</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3.834,00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10</w:t>
            </w:r>
            <w:r w:rsidR="00C602F7">
              <w:rPr>
                <w:rFonts w:cs="Arial" w:hAnsi="Arial" w:ascii="Arial"/>
                <w:sz w:val="16"/>
                <w:szCs w:val="16"/>
              </w:rPr>
              <w:t>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KEMIS-TERMOCLEAN d.o.o.OIB:47719259482</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Slavonska avenija 26/14</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12.005,00</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10</w:t>
            </w:r>
            <w:r w:rsidR="00C602F7">
              <w:rPr>
                <w:rFonts w:cs="Arial" w:hAnsi="Arial" w:ascii="Arial"/>
                <w:sz w:val="16"/>
                <w:szCs w:val="16"/>
              </w:rPr>
              <w:t>4</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RINO BRALO</w:t>
            </w:r>
            <w:r w:rsidR="0056778B">
              <w:rPr>
                <w:rFonts w:cs="Arial" w:hAnsi="Arial" w:ascii="Arial"/>
                <w:sz w:val="16"/>
                <w:szCs w:val="16"/>
              </w:rPr>
              <w:t>,</w:t>
            </w:r>
            <w:r w:rsidRPr="00773443">
              <w:rPr>
                <w:rFonts w:cs="Arial" w:hAnsi="Arial" w:ascii="Arial"/>
                <w:sz w:val="16"/>
                <w:szCs w:val="16"/>
              </w:rPr>
              <w:t xml:space="preserve"> vlasnik obrt</w:t>
            </w:r>
            <w:r w:rsidR="0056778B">
              <w:rPr>
                <w:rFonts w:cs="Arial" w:hAnsi="Arial" w:ascii="Arial"/>
                <w:sz w:val="16"/>
                <w:szCs w:val="16"/>
              </w:rPr>
              <w:t>a</w:t>
            </w:r>
            <w:r w:rsidRPr="00773443">
              <w:rPr>
                <w:rFonts w:cs="Arial" w:hAnsi="Arial" w:ascii="Arial"/>
                <w:sz w:val="16"/>
                <w:szCs w:val="16"/>
              </w:rPr>
              <w:t xml:space="preserve"> za prijevozničke usluge </w:t>
            </w:r>
          </w:p>
          <w:p w:rsidRDefault="001663DE" w:rsidP="0056778B" w:rsidR="001663DE" w:rsidRPr="00773443">
            <w:pPr>
              <w:rPr>
                <w:rFonts w:cs="Arial" w:hAnsi="Arial" w:ascii="Arial"/>
                <w:sz w:val="16"/>
                <w:szCs w:val="16"/>
              </w:rPr>
            </w:pPr>
            <w:r w:rsidRPr="00773443">
              <w:rPr>
                <w:rFonts w:cs="Arial" w:hAnsi="Arial" w:ascii="Arial"/>
                <w:sz w:val="16"/>
                <w:szCs w:val="16"/>
              </w:rPr>
              <w:t xml:space="preserve">OIB:18218448496 </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Split, Nikole Tavelića 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13.050,56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1</w:t>
            </w:r>
            <w:r w:rsidR="00C602F7">
              <w:rPr>
                <w:rFonts w:cs="Arial" w:hAnsi="Arial" w:ascii="Arial"/>
                <w:sz w:val="16"/>
                <w:szCs w:val="16"/>
              </w:rPr>
              <w:t>05</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TŽV GREDELJ d.o.o. u stečaju</w:t>
            </w:r>
          </w:p>
          <w:p w:rsidRDefault="001663DE" w:rsidP="001663DE" w:rsidR="001663DE" w:rsidRPr="00773443">
            <w:pPr>
              <w:rPr>
                <w:rFonts w:cs="Arial" w:hAnsi="Arial" w:ascii="Arial"/>
                <w:sz w:val="16"/>
                <w:szCs w:val="16"/>
              </w:rPr>
            </w:pPr>
            <w:r w:rsidRPr="00773443">
              <w:rPr>
                <w:rFonts w:cs="Arial" w:hAnsi="Arial" w:ascii="Arial"/>
                <w:sz w:val="16"/>
                <w:szCs w:val="16"/>
              </w:rPr>
              <w:t>OIB:65952859647</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Vukomerečka cesta 89</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91.217,77</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1</w:t>
            </w:r>
            <w:r w:rsidR="00C602F7">
              <w:rPr>
                <w:rFonts w:cs="Arial" w:hAnsi="Arial" w:ascii="Arial"/>
                <w:sz w:val="16"/>
                <w:szCs w:val="16"/>
              </w:rPr>
              <w:t>06</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 xml:space="preserve">APIOS d.o.o. </w:t>
            </w:r>
          </w:p>
          <w:p w:rsidRDefault="001663DE" w:rsidP="001663DE" w:rsidR="001663DE" w:rsidRPr="00773443">
            <w:pPr>
              <w:rPr>
                <w:rFonts w:cs="Arial" w:hAnsi="Arial" w:ascii="Arial"/>
                <w:sz w:val="16"/>
                <w:szCs w:val="16"/>
              </w:rPr>
            </w:pPr>
            <w:r w:rsidRPr="00773443">
              <w:rPr>
                <w:rFonts w:cs="Arial" w:hAnsi="Arial" w:ascii="Arial"/>
                <w:sz w:val="16"/>
                <w:szCs w:val="16"/>
              </w:rPr>
              <w:t>OIB:72594208197</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,Budmanijeva 5</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53.181,32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1</w:t>
            </w:r>
            <w:r w:rsidR="00C602F7">
              <w:rPr>
                <w:rFonts w:cs="Arial" w:hAnsi="Arial" w:ascii="Arial"/>
                <w:sz w:val="16"/>
                <w:szCs w:val="16"/>
              </w:rPr>
              <w:t>07</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KATARINA VLADIĆ</w:t>
            </w:r>
            <w:r w:rsidR="0056778B">
              <w:rPr>
                <w:rFonts w:cs="Arial" w:hAnsi="Arial" w:ascii="Arial"/>
                <w:sz w:val="16"/>
                <w:szCs w:val="16"/>
              </w:rPr>
              <w:t>,</w:t>
            </w:r>
            <w:r w:rsidRPr="00773443">
              <w:rPr>
                <w:rFonts w:cs="Arial" w:hAnsi="Arial" w:ascii="Arial"/>
                <w:sz w:val="16"/>
                <w:szCs w:val="16"/>
              </w:rPr>
              <w:t xml:space="preserve"> vlasnik AGRO VM,  poljoprivredni uslužni obrt</w:t>
            </w:r>
          </w:p>
          <w:p w:rsidRDefault="001663DE" w:rsidP="001663DE" w:rsidR="001663DE" w:rsidRPr="00773443">
            <w:pPr>
              <w:rPr>
                <w:rFonts w:cs="Arial" w:hAnsi="Arial" w:ascii="Arial"/>
                <w:sz w:val="16"/>
                <w:szCs w:val="16"/>
              </w:rPr>
            </w:pPr>
            <w:r w:rsidRPr="00773443">
              <w:rPr>
                <w:rFonts w:cs="Arial" w:hAnsi="Arial" w:ascii="Arial"/>
                <w:sz w:val="16"/>
                <w:szCs w:val="16"/>
              </w:rPr>
              <w:t>OIB:17592927576</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Budimac, B.J.Jelačića 38</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238.565,38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1</w:t>
            </w:r>
            <w:r w:rsidR="00C602F7">
              <w:rPr>
                <w:rFonts w:cs="Arial" w:hAnsi="Arial" w:ascii="Arial"/>
                <w:sz w:val="16"/>
                <w:szCs w:val="16"/>
              </w:rPr>
              <w:t>08</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MARINKO MIKULIĆ</w:t>
            </w:r>
          </w:p>
          <w:p w:rsidRDefault="001663DE" w:rsidP="001663DE" w:rsidR="001663DE" w:rsidRPr="00773443">
            <w:pPr>
              <w:rPr>
                <w:rFonts w:cs="Arial" w:hAnsi="Arial" w:ascii="Arial"/>
                <w:sz w:val="16"/>
                <w:szCs w:val="16"/>
              </w:rPr>
            </w:pPr>
            <w:r w:rsidRPr="00773443">
              <w:rPr>
                <w:rFonts w:cs="Arial" w:hAnsi="Arial" w:ascii="Arial"/>
                <w:sz w:val="16"/>
                <w:szCs w:val="16"/>
              </w:rPr>
              <w:t>OIB:57215562399</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Lukšić gornji 7</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9.488.624,88</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1</w:t>
            </w:r>
            <w:r w:rsidR="00C602F7">
              <w:rPr>
                <w:rFonts w:cs="Arial" w:hAnsi="Arial" w:ascii="Arial"/>
                <w:sz w:val="16"/>
                <w:szCs w:val="16"/>
              </w:rPr>
              <w:t>09</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HELB d.o.o.</w:t>
            </w:r>
          </w:p>
          <w:p w:rsidRDefault="001663DE" w:rsidP="001663DE" w:rsidR="001663DE" w:rsidRPr="00773443">
            <w:pPr>
              <w:rPr>
                <w:rFonts w:cs="Arial" w:hAnsi="Arial" w:ascii="Arial"/>
                <w:sz w:val="16"/>
                <w:szCs w:val="16"/>
              </w:rPr>
            </w:pPr>
            <w:r w:rsidRPr="00773443">
              <w:rPr>
                <w:rFonts w:cs="Arial" w:hAnsi="Arial" w:ascii="Arial"/>
                <w:sz w:val="16"/>
                <w:szCs w:val="16"/>
              </w:rPr>
              <w:t>OIB:38935991904</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Božjakovina, Industrijska ulica 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77.562,72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11</w:t>
            </w:r>
            <w:r w:rsidR="00C602F7">
              <w:rPr>
                <w:rFonts w:cs="Arial" w:hAnsi="Arial" w:ascii="Arial"/>
                <w:sz w:val="16"/>
                <w:szCs w:val="16"/>
              </w:rPr>
              <w:t>0</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PREMUŽIĆ TRANSPORTI d.o.o.</w:t>
            </w:r>
          </w:p>
          <w:p w:rsidRDefault="001663DE" w:rsidP="001663DE" w:rsidR="001663DE" w:rsidRPr="00773443">
            <w:pPr>
              <w:rPr>
                <w:rFonts w:cs="Arial" w:hAnsi="Arial" w:ascii="Arial"/>
                <w:sz w:val="16"/>
                <w:szCs w:val="16"/>
              </w:rPr>
            </w:pPr>
            <w:r w:rsidRPr="00773443">
              <w:rPr>
                <w:rFonts w:cs="Arial" w:hAnsi="Arial" w:ascii="Arial"/>
                <w:sz w:val="16"/>
                <w:szCs w:val="16"/>
              </w:rPr>
              <w:t>OIB:78654545509</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Sv. Love2, Veliki Lovrečan, 42208 Cestica</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13.995,93</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11</w:t>
            </w:r>
            <w:r w:rsidR="00C602F7">
              <w:rPr>
                <w:rFonts w:cs="Arial" w:hAnsi="Arial" w:ascii="Arial"/>
                <w:sz w:val="16"/>
                <w:szCs w:val="16"/>
              </w:rPr>
              <w:t>1</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56778B" w:rsidP="001663DE" w:rsidR="001663DE" w:rsidRPr="00773443">
            <w:pPr>
              <w:rPr>
                <w:rFonts w:cs="Arial" w:hAnsi="Arial" w:ascii="Arial"/>
                <w:sz w:val="16"/>
                <w:szCs w:val="16"/>
              </w:rPr>
            </w:pPr>
            <w:r>
              <w:rPr>
                <w:rFonts w:cs="Arial" w:hAnsi="Arial" w:ascii="Arial"/>
                <w:sz w:val="16"/>
                <w:szCs w:val="16"/>
              </w:rPr>
              <w:t>Hrvatska radiotelevizija, ustanova</w:t>
            </w:r>
          </w:p>
          <w:p w:rsidRDefault="001663DE" w:rsidP="001663DE" w:rsidR="001663DE" w:rsidRPr="00773443">
            <w:pPr>
              <w:rPr>
                <w:rFonts w:cs="Arial" w:hAnsi="Arial" w:ascii="Arial"/>
                <w:sz w:val="16"/>
                <w:szCs w:val="16"/>
              </w:rPr>
            </w:pPr>
            <w:r w:rsidRPr="00773443">
              <w:rPr>
                <w:rFonts w:cs="Arial" w:hAnsi="Arial" w:ascii="Arial"/>
                <w:sz w:val="16"/>
                <w:szCs w:val="16"/>
              </w:rPr>
              <w:t>OIB:68419124305</w:t>
            </w:r>
          </w:p>
          <w:p w:rsidRDefault="001663DE" w:rsidP="001663DE" w:rsidR="001663DE" w:rsidRPr="00773443">
            <w:pPr>
              <w:rPr>
                <w:rFonts w:cs="Arial" w:hAnsi="Arial" w:ascii="Arial"/>
                <w:sz w:val="16"/>
                <w:szCs w:val="16"/>
              </w:rPr>
            </w:pP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Zagreb, Prisavlje 3</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80.780,26</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lastRenderedPageBreak/>
              <w:t>11</w:t>
            </w:r>
            <w:r w:rsidR="00C602F7">
              <w:rPr>
                <w:rFonts w:cs="Arial" w:hAnsi="Arial" w:ascii="Arial"/>
                <w:sz w:val="16"/>
                <w:szCs w:val="16"/>
              </w:rPr>
              <w:t>2</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IDL LOGISTIKA d.o.o.</w:t>
            </w:r>
          </w:p>
          <w:p w:rsidRDefault="001663DE" w:rsidP="001663DE" w:rsidR="001663DE" w:rsidRPr="00773443">
            <w:pPr>
              <w:rPr>
                <w:rFonts w:cs="Arial" w:hAnsi="Arial" w:ascii="Arial"/>
                <w:sz w:val="16"/>
                <w:szCs w:val="16"/>
              </w:rPr>
            </w:pPr>
            <w:r w:rsidRPr="00773443">
              <w:rPr>
                <w:rFonts w:cs="Arial" w:hAnsi="Arial" w:ascii="Arial"/>
                <w:sz w:val="16"/>
                <w:szCs w:val="16"/>
              </w:rPr>
              <w:t>MŠ:702777</w:t>
            </w:r>
          </w:p>
          <w:p w:rsidRDefault="001663DE" w:rsidP="001663DE" w:rsidR="001663DE" w:rsidRPr="00773443">
            <w:pPr>
              <w:rPr>
                <w:rFonts w:cs="Arial" w:hAnsi="Arial" w:ascii="Arial"/>
                <w:sz w:val="16"/>
                <w:szCs w:val="16"/>
              </w:rPr>
            </w:pPr>
            <w:r w:rsidRPr="00773443">
              <w:rPr>
                <w:rFonts w:cs="Arial" w:hAnsi="Arial" w:ascii="Arial"/>
                <w:sz w:val="16"/>
                <w:szCs w:val="16"/>
              </w:rPr>
              <w:t>Porezni broj:SI58589503</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R</w:t>
            </w:r>
            <w:r w:rsidR="0056778B">
              <w:rPr>
                <w:rFonts w:cs="Arial" w:hAnsi="Arial" w:ascii="Arial"/>
                <w:sz w:val="16"/>
                <w:szCs w:val="16"/>
              </w:rPr>
              <w:t>epublika</w:t>
            </w:r>
            <w:r w:rsidRPr="00773443">
              <w:rPr>
                <w:rFonts w:cs="Arial" w:hAnsi="Arial" w:ascii="Arial"/>
                <w:sz w:val="16"/>
                <w:szCs w:val="16"/>
              </w:rPr>
              <w:t xml:space="preserve"> Slovenija, Kranj, Ješetova ulica 101</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16.714,12</w:t>
            </w:r>
          </w:p>
        </w:tc>
      </w:tr>
      <w:tr w:rsidTr="001663DE" w:rsidR="001663DE" w:rsidRPr="00773443">
        <w:trPr>
          <w:trHeight w:val="562"/>
        </w:trPr>
        <w:tc>
          <w:tcPr>
            <w:tcW w:type="dxa" w:w="607"/>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C602F7" w:rsidR="001663DE" w:rsidRPr="00773443">
            <w:pPr>
              <w:jc w:val="center"/>
              <w:rPr>
                <w:rFonts w:cs="Arial" w:hAnsi="Arial" w:ascii="Arial"/>
                <w:sz w:val="16"/>
                <w:szCs w:val="16"/>
              </w:rPr>
            </w:pPr>
            <w:r w:rsidRPr="00773443">
              <w:rPr>
                <w:rFonts w:cs="Arial" w:hAnsi="Arial" w:ascii="Arial"/>
                <w:sz w:val="16"/>
                <w:szCs w:val="16"/>
              </w:rPr>
              <w:t>11</w:t>
            </w:r>
            <w:r w:rsidR="00C602F7">
              <w:rPr>
                <w:rFonts w:cs="Arial" w:hAnsi="Arial" w:ascii="Arial"/>
                <w:sz w:val="16"/>
                <w:szCs w:val="16"/>
              </w:rPr>
              <w:t>3</w:t>
            </w:r>
          </w:p>
        </w:tc>
        <w:tc>
          <w:tcPr>
            <w:tcW w:type="dxa" w:w="265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rPr>
                <w:rFonts w:cs="Arial" w:hAnsi="Arial" w:ascii="Arial"/>
                <w:sz w:val="16"/>
                <w:szCs w:val="16"/>
              </w:rPr>
            </w:pPr>
            <w:r w:rsidRPr="00773443">
              <w:rPr>
                <w:rFonts w:cs="Arial" w:hAnsi="Arial" w:ascii="Arial"/>
                <w:sz w:val="16"/>
                <w:szCs w:val="16"/>
              </w:rPr>
              <w:t>Ranko Davidović</w:t>
            </w:r>
          </w:p>
          <w:p w:rsidRDefault="001663DE" w:rsidP="001663DE" w:rsidR="001663DE" w:rsidRPr="00773443">
            <w:pPr>
              <w:rPr>
                <w:rFonts w:cs="Arial" w:hAnsi="Arial" w:ascii="Arial"/>
                <w:sz w:val="16"/>
                <w:szCs w:val="16"/>
              </w:rPr>
            </w:pPr>
            <w:r w:rsidRPr="00773443">
              <w:rPr>
                <w:rFonts w:cs="Arial" w:hAnsi="Arial" w:ascii="Arial"/>
                <w:sz w:val="16"/>
                <w:szCs w:val="16"/>
              </w:rPr>
              <w:t>OIB:44245955273</w:t>
            </w:r>
          </w:p>
        </w:tc>
        <w:tc>
          <w:tcPr>
            <w:tcW w:type="dxa" w:w="2024"/>
            <w:tcBorders>
              <w:top w:space="0" w:sz="4" w:color="auto" w:val="single"/>
              <w:left w:val="nil"/>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Zagreb, 3.kozari put 2</w:t>
            </w:r>
            <w:r w:rsidR="0056778B">
              <w:rPr>
                <w:rFonts w:cs="Arial" w:hAnsi="Arial" w:ascii="Arial"/>
                <w:sz w:val="16"/>
                <w:szCs w:val="16"/>
              </w:rPr>
              <w:t xml:space="preserve"> </w:t>
            </w:r>
            <w:r w:rsidRPr="00773443">
              <w:rPr>
                <w:rFonts w:cs="Arial" w:hAnsi="Arial" w:ascii="Arial"/>
                <w:sz w:val="16"/>
                <w:szCs w:val="16"/>
              </w:rPr>
              <w:t>od 4</w:t>
            </w:r>
          </w:p>
        </w:tc>
        <w:tc>
          <w:tcPr>
            <w:tcW w:type="dxa" w:w="1520"/>
            <w:tcBorders>
              <w:top w:space="0" w:sz="4" w:color="auto" w:val="single"/>
              <w:left w:space="0" w:sz="4" w:color="auto" w:val="single"/>
              <w:bottom w:space="0" w:sz="4" w:color="auto" w:val="single"/>
              <w:right w:space="0" w:sz="4" w:color="auto" w:val="single"/>
            </w:tcBorders>
            <w:shd w:fill="FFFFFF" w:color="auto" w:val="clear"/>
            <w:vAlign w:val="center"/>
          </w:tcPr>
          <w:p w:rsidRDefault="001663DE" w:rsidP="001663DE" w:rsidR="001663DE" w:rsidRPr="00773443">
            <w:pPr>
              <w:jc w:val="center"/>
              <w:rPr>
                <w:rFonts w:cs="Arial" w:hAnsi="Arial" w:ascii="Arial"/>
                <w:sz w:val="16"/>
                <w:szCs w:val="16"/>
              </w:rPr>
            </w:pPr>
            <w:r w:rsidRPr="00773443">
              <w:rPr>
                <w:rFonts w:cs="Arial" w:hAnsi="Arial" w:ascii="Arial"/>
                <w:sz w:val="16"/>
                <w:szCs w:val="16"/>
              </w:rPr>
              <w:t>32.782,99</w:t>
            </w:r>
          </w:p>
        </w:tc>
      </w:tr>
    </w:tbl>
    <w:p w:rsidRDefault="00B14000" w:rsidP="00B14000" w:rsidR="00B14000">
      <w:pPr>
        <w:jc w:val="both"/>
      </w:pPr>
    </w:p>
    <w:p w:rsidRDefault="001663DE" w:rsidP="00B14000" w:rsidR="001663DE" w:rsidRPr="0038006D">
      <w:pPr>
        <w:jc w:val="both"/>
      </w:pPr>
    </w:p>
    <w:p w:rsidRDefault="00B14000" w:rsidP="00B14000" w:rsidR="00B14000" w:rsidRPr="0038006D">
      <w:pPr>
        <w:jc w:val="both"/>
      </w:pPr>
      <w:r w:rsidRPr="0038006D">
        <w:t>III. Osporen</w:t>
      </w:r>
      <w:r w:rsidR="001663DE" w:rsidRPr="0038006D">
        <w:t>e</w:t>
      </w:r>
      <w:r w:rsidRPr="0038006D">
        <w:t xml:space="preserve"> </w:t>
      </w:r>
      <w:r w:rsidR="001663DE" w:rsidRPr="0038006D">
        <w:t>su</w:t>
      </w:r>
      <w:r w:rsidRPr="0038006D">
        <w:t xml:space="preserve"> slijedeć</w:t>
      </w:r>
      <w:r w:rsidR="001663DE" w:rsidRPr="0038006D">
        <w:t>e</w:t>
      </w:r>
      <w:r w:rsidRPr="0038006D">
        <w:t xml:space="preserve"> tražbin</w:t>
      </w:r>
      <w:r w:rsidR="001663DE" w:rsidRPr="0038006D">
        <w:t>e</w:t>
      </w:r>
      <w:r w:rsidRPr="0038006D">
        <w:t xml:space="preserve"> prvog višeg isplatnog reda:</w:t>
      </w:r>
    </w:p>
    <w:p w:rsidRDefault="00B14000" w:rsidP="00B14000" w:rsidR="00B14000" w:rsidRPr="0038006D">
      <w:pPr>
        <w:jc w:val="both"/>
      </w:pPr>
    </w:p>
    <w:p w:rsidRDefault="001663DE" w:rsidP="00B14000" w:rsidR="00B14000" w:rsidRPr="0038006D">
      <w:pPr>
        <w:jc w:val="both"/>
      </w:pPr>
      <w:r w:rsidRPr="0038006D">
        <w:t>III.1. REPUBLIKA HRVATSKA, MINISTARSTVO FINANCIJA,</w:t>
      </w:r>
    </w:p>
    <w:p w:rsidRDefault="001663DE" w:rsidP="00B14000" w:rsidR="001663DE" w:rsidRPr="0038006D">
      <w:pPr>
        <w:jc w:val="both"/>
      </w:pPr>
      <w:r w:rsidRPr="0038006D">
        <w:t xml:space="preserve">         POREZNA UPRAVA, PODRUČNI URED ZAGREB,</w:t>
      </w:r>
    </w:p>
    <w:p w:rsidRDefault="001663DE" w:rsidP="001663DE" w:rsidR="001663DE" w:rsidRPr="0038006D">
      <w:pPr>
        <w:tabs>
          <w:tab w:pos="7620" w:val="left"/>
        </w:tabs>
      </w:pPr>
      <w:r w:rsidRPr="0038006D">
        <w:t xml:space="preserve">          OIB:18683136487                                                                                     </w:t>
      </w:r>
    </w:p>
    <w:p w:rsidRDefault="001663DE" w:rsidP="00CE4DF9" w:rsidR="001663DE" w:rsidRPr="0038006D">
      <w:pPr>
        <w:pStyle w:val="Odlomakpopisa"/>
        <w:numPr>
          <w:ilvl w:val="0"/>
          <w:numId w:val="1"/>
        </w:numPr>
        <w:tabs>
          <w:tab w:pos="1020" w:val="left"/>
        </w:tabs>
        <w:jc w:val="both"/>
        <w:rPr>
          <w:rFonts w:hAnsi="Times New Roman" w:ascii="Times New Roman"/>
        </w:rPr>
      </w:pPr>
      <w:r w:rsidRPr="0038006D">
        <w:rPr>
          <w:rFonts w:hAnsi="Times New Roman" w:ascii="Times New Roman"/>
        </w:rPr>
        <w:t>osporio stečajni upravitelj</w:t>
      </w:r>
      <w:r w:rsidR="004D61E8" w:rsidRPr="0038006D">
        <w:rPr>
          <w:rFonts w:hAnsi="Times New Roman" w:ascii="Times New Roman"/>
        </w:rPr>
        <w:t xml:space="preserve">                                                            </w:t>
      </w:r>
      <w:r w:rsidR="0038006D">
        <w:rPr>
          <w:rFonts w:hAnsi="Times New Roman" w:ascii="Times New Roman"/>
        </w:rPr>
        <w:t xml:space="preserve">    </w:t>
      </w:r>
      <w:r w:rsidR="004D61E8" w:rsidRPr="0038006D">
        <w:rPr>
          <w:rFonts w:hAnsi="Times New Roman" w:ascii="Times New Roman"/>
        </w:rPr>
        <w:t xml:space="preserve">  2.402.128,30 kn</w:t>
      </w:r>
    </w:p>
    <w:p w:rsidRDefault="001663DE" w:rsidP="001663DE" w:rsidR="001663DE" w:rsidRPr="0038006D">
      <w:pPr>
        <w:tabs>
          <w:tab w:pos="7300" w:val="left"/>
        </w:tabs>
        <w:jc w:val="both"/>
      </w:pPr>
      <w:r w:rsidRPr="0038006D">
        <w:tab/>
        <w:t xml:space="preserve"> </w:t>
      </w:r>
    </w:p>
    <w:p w:rsidRDefault="0038006D" w:rsidP="0038006D" w:rsidR="001663DE" w:rsidRPr="0038006D">
      <w:pPr>
        <w:jc w:val="both"/>
      </w:pPr>
      <w:r>
        <w:t xml:space="preserve">               - </w:t>
      </w:r>
      <w:r w:rsidR="001663DE" w:rsidRPr="0038006D">
        <w:t>osporio stečajni vjerovnik Marinko Mikulić</w:t>
      </w:r>
      <w:r w:rsidR="004D61E8" w:rsidRPr="0038006D">
        <w:t xml:space="preserve">                            </w:t>
      </w:r>
      <w:r>
        <w:t xml:space="preserve">   </w:t>
      </w:r>
      <w:r w:rsidR="000D7438" w:rsidRPr="0038006D">
        <w:t xml:space="preserve">   </w:t>
      </w:r>
      <w:r w:rsidR="004D61E8" w:rsidRPr="0038006D">
        <w:t xml:space="preserve"> 29.089.659,72 kn</w:t>
      </w:r>
    </w:p>
    <w:p w:rsidRDefault="001663DE" w:rsidP="001663DE" w:rsidR="001663DE" w:rsidRPr="0038006D">
      <w:pPr>
        <w:tabs>
          <w:tab w:pos="1480" w:val="left"/>
        </w:tabs>
        <w:jc w:val="both"/>
      </w:pPr>
    </w:p>
    <w:p w:rsidRDefault="004D61E8" w:rsidP="00B14000" w:rsidR="001663DE" w:rsidRPr="0038006D">
      <w:pPr>
        <w:jc w:val="both"/>
      </w:pPr>
      <w:r w:rsidRPr="0038006D">
        <w:t xml:space="preserve">III.2. NIKOLA ŽALAC, Zagreb, Botićev trg 2, </w:t>
      </w:r>
    </w:p>
    <w:p w:rsidRDefault="004D61E8" w:rsidP="004D61E8" w:rsidR="004D61E8" w:rsidRPr="0038006D">
      <w:pPr>
        <w:jc w:val="both"/>
      </w:pPr>
      <w:r w:rsidRPr="0038006D">
        <w:t xml:space="preserve">          OIB 43402216869</w:t>
      </w:r>
    </w:p>
    <w:p w:rsidRDefault="004D61E8" w:rsidP="00CE4DF9" w:rsidR="004D61E8" w:rsidRPr="0038006D">
      <w:pPr>
        <w:pStyle w:val="Odlomakpopisa"/>
        <w:numPr>
          <w:ilvl w:val="0"/>
          <w:numId w:val="1"/>
        </w:numPr>
        <w:jc w:val="both"/>
        <w:rPr>
          <w:rFonts w:hAnsi="Times New Roman" w:ascii="Times New Roman"/>
        </w:rPr>
      </w:pPr>
      <w:r w:rsidRPr="0038006D">
        <w:rPr>
          <w:rFonts w:hAnsi="Times New Roman" w:ascii="Times New Roman"/>
        </w:rPr>
        <w:t>osporio stečajni upravitelj                                                                 376.470,99 kn</w:t>
      </w:r>
    </w:p>
    <w:p w:rsidRDefault="004D61E8" w:rsidP="004D61E8" w:rsidR="004D61E8" w:rsidRPr="0038006D">
      <w:pPr>
        <w:ind w:firstLine="708"/>
        <w:jc w:val="both"/>
      </w:pPr>
    </w:p>
    <w:p w:rsidRDefault="004D61E8" w:rsidP="00B14000" w:rsidR="004D61E8" w:rsidRPr="0038006D">
      <w:pPr>
        <w:jc w:val="both"/>
      </w:pPr>
    </w:p>
    <w:p w:rsidRDefault="00B14000" w:rsidP="00B14000" w:rsidR="00B14000" w:rsidRPr="0038006D">
      <w:pPr>
        <w:jc w:val="both"/>
      </w:pPr>
      <w:r w:rsidRPr="0038006D">
        <w:t>IV. Osporene su slijedeće tražbine drugog višeg isplatnog reda:</w:t>
      </w:r>
    </w:p>
    <w:p w:rsidRDefault="004D61E8" w:rsidP="004D61E8" w:rsidR="004D61E8" w:rsidRPr="0038006D">
      <w:pPr>
        <w:jc w:val="both"/>
      </w:pPr>
    </w:p>
    <w:p w:rsidRDefault="004D61E8" w:rsidP="004D61E8" w:rsidR="004D61E8" w:rsidRPr="0038006D">
      <w:pPr>
        <w:jc w:val="both"/>
      </w:pPr>
      <w:r w:rsidRPr="0038006D">
        <w:t xml:space="preserve">IV.1. IVAN ŽALAC, odvjetnik, Slavonski Brod, Lj. Gaja 7,  </w:t>
      </w:r>
    </w:p>
    <w:p w:rsidRDefault="004D61E8" w:rsidP="004D61E8" w:rsidR="006748DB">
      <w:pPr>
        <w:jc w:val="both"/>
      </w:pPr>
      <w:r w:rsidRPr="0038006D">
        <w:t xml:space="preserve">         </w:t>
      </w:r>
      <w:r w:rsidR="006748DB">
        <w:t>OIB 03029363254</w:t>
      </w:r>
    </w:p>
    <w:p w:rsidRDefault="006748DB" w:rsidP="004D61E8" w:rsidR="004D61E8" w:rsidRPr="0038006D">
      <w:pPr>
        <w:jc w:val="both"/>
      </w:pPr>
      <w:r>
        <w:t xml:space="preserve">       </w:t>
      </w:r>
      <w:r w:rsidR="004D61E8" w:rsidRPr="0038006D">
        <w:t xml:space="preserve">  -</w:t>
      </w:r>
      <w:r w:rsidR="0038006D">
        <w:t xml:space="preserve"> </w:t>
      </w:r>
      <w:r w:rsidR="004D61E8" w:rsidRPr="0038006D">
        <w:t xml:space="preserve">osporio stečajni upravitelj                                                            </w:t>
      </w:r>
      <w:r w:rsidR="0038006D">
        <w:t xml:space="preserve">          </w:t>
      </w:r>
      <w:r w:rsidR="004D61E8" w:rsidRPr="0038006D">
        <w:t>4.461.718,60 kn</w:t>
      </w:r>
    </w:p>
    <w:p w:rsidRDefault="004D61E8" w:rsidP="004D61E8" w:rsidR="004D61E8" w:rsidRPr="0038006D">
      <w:pPr>
        <w:jc w:val="both"/>
      </w:pPr>
    </w:p>
    <w:p w:rsidRDefault="004D61E8" w:rsidP="004D61E8" w:rsidR="004D61E8" w:rsidRPr="0038006D">
      <w:pPr>
        <w:jc w:val="both"/>
      </w:pPr>
      <w:r w:rsidRPr="0038006D">
        <w:t>IV.2. HŽ CARGO d.o.o., Zagreb, Heinzelova 51,</w:t>
      </w:r>
    </w:p>
    <w:p w:rsidRDefault="004D61E8" w:rsidP="004D61E8" w:rsidR="004D61E8" w:rsidRPr="0038006D">
      <w:pPr>
        <w:jc w:val="both"/>
      </w:pPr>
      <w:r w:rsidRPr="0038006D">
        <w:t xml:space="preserve">         OIB  08720210702 </w:t>
      </w:r>
    </w:p>
    <w:p w:rsidRDefault="004D61E8" w:rsidP="004D61E8" w:rsidR="004D61E8" w:rsidRPr="0038006D">
      <w:pPr>
        <w:jc w:val="both"/>
      </w:pPr>
      <w:r w:rsidRPr="0038006D">
        <w:t xml:space="preserve">           -</w:t>
      </w:r>
      <w:r w:rsidR="0038006D">
        <w:t xml:space="preserve"> </w:t>
      </w:r>
      <w:r w:rsidRPr="0038006D">
        <w:t xml:space="preserve">osporio stečajni upravitelj                                                            </w:t>
      </w:r>
      <w:r w:rsidR="000D7438" w:rsidRPr="0038006D">
        <w:t xml:space="preserve">     </w:t>
      </w:r>
      <w:r w:rsidR="0038006D">
        <w:t xml:space="preserve">          </w:t>
      </w:r>
      <w:r w:rsidR="000D7438" w:rsidRPr="0038006D">
        <w:t>27.254,18</w:t>
      </w:r>
      <w:r w:rsidRPr="0038006D">
        <w:t xml:space="preserve"> kn</w:t>
      </w:r>
    </w:p>
    <w:p w:rsidRDefault="004D61E8" w:rsidP="004D61E8" w:rsidR="004D61E8" w:rsidRPr="0038006D">
      <w:pPr>
        <w:jc w:val="both"/>
      </w:pPr>
    </w:p>
    <w:p w:rsidRDefault="000D7438" w:rsidP="000D7438" w:rsidR="000D7438" w:rsidRPr="0038006D">
      <w:pPr>
        <w:jc w:val="both"/>
      </w:pPr>
      <w:r w:rsidRPr="0038006D">
        <w:t>IV.3. HRVATSKE VODE, pravna osoba za upravljanje vodama,</w:t>
      </w:r>
    </w:p>
    <w:p w:rsidRDefault="000D7438" w:rsidP="000D7438" w:rsidR="000D7438" w:rsidRPr="0038006D">
      <w:pPr>
        <w:jc w:val="both"/>
      </w:pPr>
      <w:r w:rsidRPr="0038006D">
        <w:t xml:space="preserve">          Zagreb, Ulica grada Vukovara 220, OIB 28921383001</w:t>
      </w:r>
    </w:p>
    <w:p w:rsidRDefault="000D7438" w:rsidP="000D7438" w:rsidR="000D7438" w:rsidRPr="0038006D">
      <w:pPr>
        <w:jc w:val="both"/>
      </w:pPr>
      <w:r w:rsidRPr="0038006D">
        <w:t xml:space="preserve">            -</w:t>
      </w:r>
      <w:r w:rsidR="0038006D">
        <w:t xml:space="preserve"> </w:t>
      </w:r>
      <w:r w:rsidRPr="0038006D">
        <w:t xml:space="preserve">osporio stečajni upravitelj                                                               </w:t>
      </w:r>
      <w:r w:rsidR="0038006D">
        <w:t xml:space="preserve">         </w:t>
      </w:r>
      <w:r w:rsidRPr="0038006D">
        <w:t>208.986,05 kn</w:t>
      </w:r>
    </w:p>
    <w:p w:rsidRDefault="000D7438" w:rsidP="000D7438" w:rsidR="000D7438" w:rsidRPr="0038006D">
      <w:pPr>
        <w:jc w:val="both"/>
      </w:pPr>
      <w:r w:rsidRPr="0038006D">
        <w:tab/>
        <w:t>-</w:t>
      </w:r>
      <w:r w:rsidR="0038006D">
        <w:t xml:space="preserve"> </w:t>
      </w:r>
      <w:r w:rsidRPr="0038006D">
        <w:t xml:space="preserve">osporio stečajni upravitelj                                                               </w:t>
      </w:r>
      <w:r w:rsidR="0038006D">
        <w:t xml:space="preserve">         </w:t>
      </w:r>
      <w:r w:rsidRPr="0038006D">
        <w:t>177.948,21 kn</w:t>
      </w:r>
    </w:p>
    <w:p w:rsidRDefault="000D7438" w:rsidP="000D7438" w:rsidR="000D7438" w:rsidRPr="0038006D">
      <w:pPr>
        <w:tabs>
          <w:tab w:pos="1200" w:val="left"/>
        </w:tabs>
        <w:jc w:val="both"/>
      </w:pPr>
    </w:p>
    <w:p w:rsidRDefault="000D7438" w:rsidP="000D7438" w:rsidR="000D7438" w:rsidRPr="0038006D">
      <w:pPr>
        <w:jc w:val="both"/>
      </w:pPr>
      <w:r w:rsidRPr="0038006D">
        <w:t>IV.4. REPUBLIKA HRVATSKA, OIB 52634238587</w:t>
      </w:r>
    </w:p>
    <w:p w:rsidRDefault="000D7438" w:rsidP="000D7438" w:rsidR="000D7438" w:rsidRPr="0038006D">
      <w:pPr>
        <w:jc w:val="both"/>
      </w:pPr>
      <w:r w:rsidRPr="0038006D">
        <w:t xml:space="preserve">          -</w:t>
      </w:r>
      <w:r w:rsidRPr="0038006D">
        <w:tab/>
        <w:t xml:space="preserve">osporio stečajni upravitelj                                                            </w:t>
      </w:r>
      <w:r w:rsidR="0038006D">
        <w:t xml:space="preserve">           </w:t>
      </w:r>
      <w:r w:rsidRPr="0038006D">
        <w:t>2.600.000,00 kn</w:t>
      </w:r>
    </w:p>
    <w:p w:rsidRDefault="000D7438" w:rsidP="004D61E8" w:rsidR="000D7438" w:rsidRPr="0038006D">
      <w:pPr>
        <w:jc w:val="both"/>
      </w:pPr>
    </w:p>
    <w:p w:rsidRDefault="000D7438" w:rsidP="000D7438" w:rsidR="000D7438" w:rsidRPr="0038006D">
      <w:r w:rsidRPr="0038006D">
        <w:t>IV.5. INTEGRALNI MARKETING I KOMUNIKACIJE d.o.o.</w:t>
      </w:r>
    </w:p>
    <w:p w:rsidRDefault="000D7438" w:rsidP="000D7438" w:rsidR="000D7438" w:rsidRPr="0038006D">
      <w:r w:rsidRPr="0038006D">
        <w:t xml:space="preserve">          Zagreb, Ulica grada Vukovara 269 f,  OIB 14364100048</w:t>
      </w:r>
    </w:p>
    <w:p w:rsidRDefault="000D7438" w:rsidP="000D7438" w:rsidR="000D7438" w:rsidRPr="0038006D">
      <w:pPr>
        <w:jc w:val="both"/>
      </w:pPr>
      <w:r w:rsidRPr="0038006D">
        <w:t xml:space="preserve">         </w:t>
      </w:r>
      <w:r w:rsidR="0038006D">
        <w:t xml:space="preserve"> </w:t>
      </w:r>
      <w:r w:rsidRPr="0038006D">
        <w:t>-</w:t>
      </w:r>
      <w:r w:rsidR="0038006D">
        <w:t xml:space="preserve"> </w:t>
      </w:r>
      <w:r w:rsidRPr="0038006D">
        <w:t xml:space="preserve">osporio stečajni upravitelj                                                            </w:t>
      </w:r>
      <w:r w:rsidR="0038006D">
        <w:t xml:space="preserve">              </w:t>
      </w:r>
      <w:r w:rsidRPr="0038006D">
        <w:t>154.231,70 kn</w:t>
      </w:r>
    </w:p>
    <w:p w:rsidRDefault="000D7438" w:rsidP="000D7438" w:rsidR="000D7438" w:rsidRPr="0038006D">
      <w:pPr>
        <w:ind w:firstLine="708"/>
        <w:jc w:val="both"/>
      </w:pPr>
    </w:p>
    <w:p w:rsidRDefault="000D7438" w:rsidP="004D61E8" w:rsidR="004D61E8" w:rsidRPr="0038006D">
      <w:pPr>
        <w:jc w:val="both"/>
      </w:pPr>
      <w:r w:rsidRPr="0038006D">
        <w:t>IV.6. VODOOPSKRBA I ODVODNJA d.o.o., Zagreb,</w:t>
      </w:r>
    </w:p>
    <w:p w:rsidRDefault="000D7438" w:rsidP="004D61E8" w:rsidR="000D7438" w:rsidRPr="0038006D">
      <w:pPr>
        <w:jc w:val="both"/>
      </w:pPr>
      <w:r w:rsidRPr="0038006D">
        <w:t xml:space="preserve">          Folnegovićeva 1, OIB 83416546499</w:t>
      </w:r>
    </w:p>
    <w:p w:rsidRDefault="0038006D" w:rsidP="004D61E8" w:rsidR="000D7438" w:rsidRPr="0038006D">
      <w:pPr>
        <w:jc w:val="both"/>
      </w:pPr>
      <w:r>
        <w:t xml:space="preserve">          </w:t>
      </w:r>
      <w:r w:rsidR="000D7438" w:rsidRPr="0038006D">
        <w:t xml:space="preserve">- osporio stečajni upravitelj                                                        </w:t>
      </w:r>
      <w:r>
        <w:t xml:space="preserve">            </w:t>
      </w:r>
      <w:r w:rsidR="000D7438" w:rsidRPr="0038006D">
        <w:t xml:space="preserve"> 10.284,736,20 kn</w:t>
      </w:r>
    </w:p>
    <w:p w:rsidRDefault="000D7438" w:rsidP="004D61E8" w:rsidR="000D7438" w:rsidRPr="0038006D">
      <w:pPr>
        <w:jc w:val="both"/>
      </w:pPr>
    </w:p>
    <w:p w:rsidRDefault="00D64B02" w:rsidP="00C602F7" w:rsidR="00D64B02">
      <w:pPr>
        <w:jc w:val="both"/>
      </w:pPr>
    </w:p>
    <w:p w:rsidRDefault="00D64B02" w:rsidP="00C602F7" w:rsidR="00D64B02">
      <w:pPr>
        <w:jc w:val="both"/>
      </w:pPr>
    </w:p>
    <w:p w:rsidRDefault="00D64B02" w:rsidP="00C602F7" w:rsidR="00D64B02">
      <w:pPr>
        <w:jc w:val="both"/>
      </w:pPr>
    </w:p>
    <w:p w:rsidRDefault="00C602F7" w:rsidP="00C602F7" w:rsidR="00C602F7" w:rsidRPr="0038006D">
      <w:pPr>
        <w:jc w:val="both"/>
      </w:pPr>
      <w:r w:rsidRPr="0038006D">
        <w:lastRenderedPageBreak/>
        <w:t>IV.7. REPUBLIKA HRVATSKA, MINISTARSTVO FINANCIJA,</w:t>
      </w:r>
    </w:p>
    <w:p w:rsidRDefault="00C602F7" w:rsidP="00C602F7" w:rsidR="00C602F7" w:rsidRPr="0038006D">
      <w:pPr>
        <w:jc w:val="both"/>
      </w:pPr>
      <w:r w:rsidRPr="0038006D">
        <w:t xml:space="preserve">         POREZNA UPRAVA, PODRUČNI URED ZAGREB,</w:t>
      </w:r>
    </w:p>
    <w:p w:rsidRDefault="00C602F7" w:rsidP="00C602F7" w:rsidR="00C602F7" w:rsidRPr="0038006D">
      <w:pPr>
        <w:tabs>
          <w:tab w:pos="7620" w:val="left"/>
        </w:tabs>
      </w:pPr>
      <w:r w:rsidRPr="0038006D">
        <w:t xml:space="preserve">          OIB 18683136487                                                                                     </w:t>
      </w:r>
    </w:p>
    <w:p w:rsidRDefault="0038006D" w:rsidP="0038006D" w:rsidR="00C602F7" w:rsidRPr="0038006D">
      <w:pPr>
        <w:jc w:val="both"/>
      </w:pPr>
      <w:r>
        <w:t xml:space="preserve">          - </w:t>
      </w:r>
      <w:r w:rsidR="00C602F7" w:rsidRPr="0038006D">
        <w:t xml:space="preserve">osporio stečajni vjerovnik Marinko Mikulić                             </w:t>
      </w:r>
      <w:r>
        <w:t xml:space="preserve">           </w:t>
      </w:r>
      <w:r w:rsidR="00C602F7" w:rsidRPr="0038006D">
        <w:rPr>
          <w:color w:val="000000"/>
        </w:rPr>
        <w:t xml:space="preserve">19.969.283,98 </w:t>
      </w:r>
      <w:r w:rsidR="00C602F7" w:rsidRPr="0038006D">
        <w:t>kn</w:t>
      </w:r>
    </w:p>
    <w:p w:rsidRDefault="00C602F7" w:rsidP="004D61E8" w:rsidR="00C602F7" w:rsidRPr="0038006D">
      <w:pPr>
        <w:jc w:val="both"/>
      </w:pPr>
    </w:p>
    <w:p w:rsidRDefault="000D7438" w:rsidP="004D61E8" w:rsidR="000D7438" w:rsidRPr="0038006D">
      <w:pPr>
        <w:jc w:val="both"/>
      </w:pPr>
      <w:r w:rsidRPr="0038006D">
        <w:t>IV.</w:t>
      </w:r>
      <w:r w:rsidR="00C602F7" w:rsidRPr="0038006D">
        <w:t>8</w:t>
      </w:r>
      <w:r w:rsidRPr="0038006D">
        <w:t>. PLIN-PROJEKT d.o.o., Nova Gradiška,</w:t>
      </w:r>
    </w:p>
    <w:p w:rsidRDefault="000D7438" w:rsidP="000D7438" w:rsidR="000D7438" w:rsidRPr="0038006D">
      <w:pPr>
        <w:jc w:val="both"/>
      </w:pPr>
      <w:r w:rsidRPr="0038006D">
        <w:t xml:space="preserve">         Alojzija Stepinca 36, OIB 42679240944</w:t>
      </w:r>
    </w:p>
    <w:p w:rsidRDefault="0038006D" w:rsidP="000D7438" w:rsidR="000D7438" w:rsidRPr="0038006D">
      <w:pPr>
        <w:jc w:val="both"/>
      </w:pPr>
      <w:r>
        <w:t xml:space="preserve">       </w:t>
      </w:r>
      <w:r w:rsidR="000D7438" w:rsidRPr="0038006D">
        <w:t xml:space="preserve">- osporio stečajni upravitelj                                                             </w:t>
      </w:r>
      <w:r>
        <w:t xml:space="preserve">             </w:t>
      </w:r>
      <w:r w:rsidR="000D7438" w:rsidRPr="0038006D">
        <w:t>2.819.884,68 kn</w:t>
      </w:r>
    </w:p>
    <w:p w:rsidRDefault="000D7438" w:rsidP="000D7438" w:rsidR="000D7438" w:rsidRPr="0038006D">
      <w:pPr>
        <w:ind w:firstLine="708"/>
        <w:jc w:val="both"/>
      </w:pPr>
    </w:p>
    <w:p w:rsidRDefault="000D7438" w:rsidP="004D61E8" w:rsidR="000D7438" w:rsidRPr="0038006D">
      <w:pPr>
        <w:jc w:val="both"/>
      </w:pPr>
      <w:r w:rsidRPr="0038006D">
        <w:t>IV.</w:t>
      </w:r>
      <w:r w:rsidR="00C602F7" w:rsidRPr="0038006D">
        <w:t>9</w:t>
      </w:r>
      <w:r w:rsidRPr="0038006D">
        <w:t>. ČISTOĆA d.o.o., Split, Put Plokita 81,</w:t>
      </w:r>
    </w:p>
    <w:p w:rsidRDefault="000D7438" w:rsidP="000D7438" w:rsidR="000D7438" w:rsidRPr="0038006D">
      <w:pPr>
        <w:ind w:firstLine="708"/>
        <w:jc w:val="both"/>
      </w:pPr>
      <w:r w:rsidRPr="0038006D">
        <w:t>OIB 38812451417</w:t>
      </w:r>
    </w:p>
    <w:p w:rsidRDefault="0038006D" w:rsidP="000D7438" w:rsidR="000D7438" w:rsidRPr="0038006D">
      <w:pPr>
        <w:jc w:val="both"/>
      </w:pPr>
      <w:r>
        <w:t xml:space="preserve">           </w:t>
      </w:r>
      <w:r w:rsidR="000D7438" w:rsidRPr="0038006D">
        <w:t xml:space="preserve">- osporio stečajni upravitelj                                                             </w:t>
      </w:r>
      <w:r>
        <w:t xml:space="preserve">              </w:t>
      </w:r>
      <w:r w:rsidR="000D7438" w:rsidRPr="0038006D">
        <w:t>71.488,05 kn</w:t>
      </w:r>
    </w:p>
    <w:p w:rsidRDefault="000D7438" w:rsidP="000D7438" w:rsidR="000D7438" w:rsidRPr="0038006D">
      <w:pPr>
        <w:jc w:val="both"/>
      </w:pPr>
    </w:p>
    <w:p w:rsidRDefault="00C602F7" w:rsidP="000D7438" w:rsidR="00C602F7" w:rsidRPr="0038006D">
      <w:pPr>
        <w:jc w:val="both"/>
      </w:pPr>
      <w:r w:rsidRPr="0038006D">
        <w:t xml:space="preserve">IV.10. PRVI FAKTOR d.o.o. u likvidaciji, Zagreb, </w:t>
      </w:r>
    </w:p>
    <w:p w:rsidRDefault="00C602F7" w:rsidP="000D7438" w:rsidR="00C602F7" w:rsidRPr="0038006D">
      <w:pPr>
        <w:jc w:val="both"/>
      </w:pPr>
      <w:r w:rsidRPr="0038006D">
        <w:t xml:space="preserve">           Hektorovićeva 2, OIB 63278028623</w:t>
      </w:r>
    </w:p>
    <w:p w:rsidRDefault="0038006D" w:rsidP="0038006D" w:rsidR="00C602F7" w:rsidRPr="0038006D">
      <w:pPr>
        <w:jc w:val="both"/>
      </w:pPr>
      <w:r>
        <w:t xml:space="preserve">           - </w:t>
      </w:r>
      <w:r w:rsidR="00C602F7" w:rsidRPr="0038006D">
        <w:t xml:space="preserve">osporio stečajni vjerovnik Marinko Mikulić                                </w:t>
      </w:r>
      <w:r>
        <w:t xml:space="preserve">         </w:t>
      </w:r>
      <w:r w:rsidR="00C602F7" w:rsidRPr="0038006D">
        <w:t>5.667.464,09 kn</w:t>
      </w:r>
    </w:p>
    <w:p w:rsidRDefault="00C602F7" w:rsidP="000D7438" w:rsidR="00C602F7" w:rsidRPr="0038006D">
      <w:pPr>
        <w:jc w:val="both"/>
      </w:pPr>
    </w:p>
    <w:p w:rsidRDefault="000D7438" w:rsidP="000D7438" w:rsidR="000D7438" w:rsidRPr="0038006D">
      <w:pPr>
        <w:jc w:val="both"/>
      </w:pPr>
      <w:r w:rsidRPr="0038006D">
        <w:t>IV.</w:t>
      </w:r>
      <w:r w:rsidR="00C602F7" w:rsidRPr="0038006D">
        <w:t>11</w:t>
      </w:r>
      <w:r w:rsidRPr="0038006D">
        <w:t>. MARKO ŠARAC, vl. odjavljenog obrta "EKOPAPIR",</w:t>
      </w:r>
    </w:p>
    <w:p w:rsidRDefault="000D7438" w:rsidP="000D7438" w:rsidR="000D7438" w:rsidRPr="0038006D">
      <w:pPr>
        <w:ind w:firstLine="708"/>
        <w:jc w:val="both"/>
      </w:pPr>
      <w:r w:rsidRPr="0038006D">
        <w:t xml:space="preserve">Slavonski Brod, I. Prodana 20, OIB </w:t>
      </w:r>
      <w:r w:rsidR="00C602F7" w:rsidRPr="0038006D">
        <w:t>89563594127</w:t>
      </w:r>
    </w:p>
    <w:p w:rsidRDefault="0038006D" w:rsidP="00C602F7" w:rsidR="00C602F7" w:rsidRPr="0038006D">
      <w:pPr>
        <w:jc w:val="both"/>
      </w:pPr>
      <w:r>
        <w:t xml:space="preserve">          </w:t>
      </w:r>
      <w:r w:rsidR="00C602F7" w:rsidRPr="0038006D">
        <w:t xml:space="preserve">- osporio stečajni upravitelj                                                             </w:t>
      </w:r>
      <w:r>
        <w:t xml:space="preserve">             </w:t>
      </w:r>
      <w:r w:rsidR="00C602F7" w:rsidRPr="0038006D">
        <w:t>111.471,60 kn</w:t>
      </w:r>
    </w:p>
    <w:p w:rsidRDefault="000D7438" w:rsidP="000D7438" w:rsidR="000D7438" w:rsidRPr="0038006D">
      <w:pPr>
        <w:ind w:firstLine="708"/>
        <w:jc w:val="both"/>
      </w:pPr>
    </w:p>
    <w:p w:rsidRDefault="00C602F7" w:rsidP="004D61E8" w:rsidR="00C602F7" w:rsidRPr="0038006D">
      <w:pPr>
        <w:jc w:val="both"/>
      </w:pPr>
      <w:r w:rsidRPr="0038006D">
        <w:t>IV.12. MA</w:t>
      </w:r>
      <w:r w:rsidR="0056778B">
        <w:t>R</w:t>
      </w:r>
      <w:r w:rsidRPr="0038006D">
        <w:t>INKO MIKULIĆ, Zagreb, Lukšić gornji 7</w:t>
      </w:r>
    </w:p>
    <w:p w:rsidRDefault="00C602F7" w:rsidP="00C602F7" w:rsidR="00C602F7" w:rsidRPr="0038006D">
      <w:pPr>
        <w:ind w:firstLine="708"/>
        <w:jc w:val="both"/>
      </w:pPr>
      <w:r w:rsidRPr="0038006D">
        <w:t>OIB 57215562399</w:t>
      </w:r>
    </w:p>
    <w:p w:rsidRDefault="0038006D" w:rsidP="00C602F7" w:rsidR="00C602F7" w:rsidRPr="0038006D">
      <w:pPr>
        <w:jc w:val="both"/>
      </w:pPr>
      <w:r>
        <w:t xml:space="preserve">           </w:t>
      </w:r>
      <w:r w:rsidR="00C602F7" w:rsidRPr="0038006D">
        <w:t xml:space="preserve">- osporio stečajni upravitelj                                                    </w:t>
      </w:r>
      <w:r>
        <w:t xml:space="preserve">              </w:t>
      </w:r>
      <w:r w:rsidR="00C602F7" w:rsidRPr="0038006D">
        <w:t>173.053.091,81 kn</w:t>
      </w:r>
    </w:p>
    <w:p w:rsidRDefault="00C602F7" w:rsidP="004D61E8" w:rsidR="00C602F7" w:rsidRPr="0038006D">
      <w:pPr>
        <w:jc w:val="both"/>
      </w:pPr>
    </w:p>
    <w:p w:rsidRDefault="00C602F7" w:rsidP="004D61E8" w:rsidR="00C602F7">
      <w:pPr>
        <w:jc w:val="both"/>
      </w:pPr>
    </w:p>
    <w:p w:rsidRDefault="008B74E3" w:rsidP="00C14EB7" w:rsidR="00C14EB7">
      <w:pPr>
        <w:jc w:val="both"/>
      </w:pPr>
      <w:r>
        <w:t xml:space="preserve">V. </w:t>
      </w:r>
      <w:r w:rsidR="00C14EB7">
        <w:t>U odnosu na osporenu tražbinu prvog višeg isplatnog reda pod rednim brojem III.1. vjerovnika REPUBLIKA HRVATSKA,</w:t>
      </w:r>
      <w:r w:rsidR="00A94ACA">
        <w:t xml:space="preserve"> </w:t>
      </w:r>
      <w:r w:rsidR="00C14EB7">
        <w:t xml:space="preserve">MINISTARSTVO FINANCIJA, POREZNA UPRAVA, </w:t>
      </w:r>
      <w:r w:rsidR="00C14EB7" w:rsidRPr="00674568">
        <w:t xml:space="preserve">OIB </w:t>
      </w:r>
      <w:r w:rsidR="00C14EB7">
        <w:t xml:space="preserve">18683136487, </w:t>
      </w:r>
      <w:r w:rsidR="00C520AF">
        <w:t>za iznos</w:t>
      </w:r>
      <w:r w:rsidR="00C14EB7">
        <w:t xml:space="preserve"> od </w:t>
      </w:r>
      <w:r w:rsidR="00C520AF" w:rsidRPr="0038006D">
        <w:t xml:space="preserve">2.402.128,30 </w:t>
      </w:r>
      <w:r w:rsidR="00C14EB7">
        <w:t>kn, upućuje se osporavatelj</w:t>
      </w:r>
      <w:r w:rsidR="00C520AF">
        <w:t xml:space="preserve"> – stečajni upravitelj</w:t>
      </w:r>
      <w:r w:rsidR="00C14EB7">
        <w:t xml:space="preserve"> da pokrene parnicu radi dokazivanja osnovanosti sv</w:t>
      </w:r>
      <w:r w:rsidR="00C520AF">
        <w:t xml:space="preserve">og osporavanja u roku od 8 dana, a za iznos od </w:t>
      </w:r>
      <w:r w:rsidR="00C520AF" w:rsidRPr="0038006D">
        <w:t xml:space="preserve">29.089.659,72 </w:t>
      </w:r>
      <w:r w:rsidR="00C520AF">
        <w:t xml:space="preserve">kn upućuje se osporavatelj – stečajni vjerovnik Marinko Mikulić, Zagreb, Lukšić gornji 7, da pokrene parnicu radi dokazivanja osnovanosti svog osporavanja u roku od 8 dana. </w:t>
      </w:r>
      <w:r w:rsidR="00C14EB7">
        <w:t>Ako osporavatelj tražbine za koju postoji ovršna isprava ne pokrene parnicu u roku od osam dana od dana pravomoćnosti rješenja o upućivanj</w:t>
      </w:r>
      <w:r w:rsidR="00D64B02">
        <w:t>u</w:t>
      </w:r>
      <w:r w:rsidR="00C14EB7">
        <w:t xml:space="preserve"> na parnicu odnosno primitka drugostupanjske odluke, smatrat će se da je osporavanje otklonjeno.</w:t>
      </w:r>
      <w:r w:rsidR="00C520AF">
        <w:t xml:space="preserve"> </w:t>
      </w:r>
    </w:p>
    <w:p w:rsidRDefault="00C14EB7" w:rsidP="00C14EB7" w:rsidR="00BF457A">
      <w:pPr>
        <w:jc w:val="both"/>
      </w:pPr>
      <w:r>
        <w:t xml:space="preserve"> </w:t>
      </w:r>
    </w:p>
    <w:p w:rsidRDefault="00C520AF" w:rsidP="006748DB" w:rsidR="006748DB">
      <w:pPr>
        <w:tabs>
          <w:tab w:pos="7849" w:val="left"/>
        </w:tabs>
        <w:jc w:val="both"/>
      </w:pPr>
      <w:r>
        <w:t xml:space="preserve">VI. </w:t>
      </w:r>
      <w:r w:rsidR="006748DB">
        <w:t xml:space="preserve">Vjerovnik pod rednim brojem III.2. </w:t>
      </w:r>
      <w:r w:rsidR="006748DB" w:rsidRPr="0038006D">
        <w:t>NIKOLA ŽALAC, Zagreb, Botićev trg 2, OIB 43402216869</w:t>
      </w:r>
      <w:r w:rsidR="006748DB">
        <w:t xml:space="preserve">, čija je tražbina osporena u iznosu </w:t>
      </w:r>
      <w:r>
        <w:t xml:space="preserve">od  </w:t>
      </w:r>
      <w:r w:rsidRPr="0038006D">
        <w:t>376.470,99 kn</w:t>
      </w:r>
      <w:r>
        <w:t xml:space="preserve">, </w:t>
      </w:r>
      <w:r w:rsidR="006748DB">
        <w:t>upućuje se na parnicu protiv stečajnog dužnika radi utvrđivanja osporene tražbine. Ako osoba koja je upućena na parnicu ne pokrene parnicu u roku od osam dana od dana pravomoćnosti rješenja o upućivanj</w:t>
      </w:r>
      <w:r w:rsidR="00D64B02">
        <w:t>u</w:t>
      </w:r>
      <w:r w:rsidR="006748DB">
        <w:t xml:space="preserve"> na parnicu odnosno primitka drugostupanjske odluke, smatrat će se da je odustala od prava na vođenje parnice.</w:t>
      </w:r>
    </w:p>
    <w:p w:rsidRDefault="006748DB" w:rsidP="006748DB" w:rsidR="006748DB">
      <w:pPr>
        <w:tabs>
          <w:tab w:pos="7849" w:val="left"/>
        </w:tabs>
        <w:jc w:val="both"/>
      </w:pPr>
    </w:p>
    <w:p w:rsidRDefault="006748DB" w:rsidP="006748DB" w:rsidR="006748DB">
      <w:pPr>
        <w:tabs>
          <w:tab w:pos="7849" w:val="left"/>
        </w:tabs>
        <w:jc w:val="both"/>
      </w:pPr>
      <w:r>
        <w:t xml:space="preserve">VII. Vjerovnik pod rednim brojem IV.1. </w:t>
      </w:r>
      <w:r w:rsidRPr="006748DB">
        <w:t>IVAN ŽALAC, odvjetnik, Slavonski Brod, Lj. Gaja 7</w:t>
      </w:r>
      <w:r>
        <w:t xml:space="preserve">, OIB 03029363254, čija je tražbina osporena u iznosu od  </w:t>
      </w:r>
      <w:r w:rsidRPr="0038006D">
        <w:t>4.461.718,60 kn</w:t>
      </w:r>
      <w:r>
        <w:t xml:space="preserve">, </w:t>
      </w:r>
      <w:r w:rsidRPr="00DB762E">
        <w:t xml:space="preserve">upućuje se da </w:t>
      </w:r>
      <w:r>
        <w:t xml:space="preserve">radi utvrđivanja osporene tražbine </w:t>
      </w:r>
      <w:r w:rsidRPr="00DB762E">
        <w:t>predloži nastavak parnic</w:t>
      </w:r>
      <w:r>
        <w:t>e kod Općinskog suda u Slavonskom Brodu, posl.br. P-1331/12, u roku od 8 dana</w:t>
      </w:r>
      <w:r w:rsidRPr="008F0BC1">
        <w:t xml:space="preserve"> </w:t>
      </w:r>
      <w:r w:rsidRPr="00F94EDE">
        <w:t>od dana pravomoćnosti rješenja o upućivanj</w:t>
      </w:r>
      <w:r w:rsidR="00D64B02">
        <w:t>u</w:t>
      </w:r>
      <w:r w:rsidRPr="00F94EDE">
        <w:t xml:space="preserve"> na parnicu odnosno primitka drugostupanjske odluke</w:t>
      </w:r>
      <w:r>
        <w:t xml:space="preserve">. Ako vjerovnik osporene </w:t>
      </w:r>
      <w:r>
        <w:lastRenderedPageBreak/>
        <w:t>tražbine koji je upućen na parnicu ne predloži nastavak parnice u određenom roku, smatrat će se da je odustao od prava na vođenje parnice.</w:t>
      </w:r>
    </w:p>
    <w:p w:rsidRDefault="006748DB" w:rsidP="006748DB" w:rsidR="006748DB">
      <w:pPr>
        <w:tabs>
          <w:tab w:pos="7849" w:val="left"/>
        </w:tabs>
        <w:jc w:val="both"/>
      </w:pPr>
    </w:p>
    <w:p w:rsidRDefault="006748DB" w:rsidP="006748DB" w:rsidR="006748DB">
      <w:pPr>
        <w:jc w:val="both"/>
      </w:pPr>
      <w:r>
        <w:t xml:space="preserve">VIII. Vjerovnik pod rednim brojem IV.2. </w:t>
      </w:r>
      <w:r w:rsidRPr="0038006D">
        <w:t>HŽ CARGO d.o.o., Zagreb, Heinzelova 51,</w:t>
      </w:r>
      <w:r>
        <w:t xml:space="preserve"> </w:t>
      </w:r>
      <w:r w:rsidRPr="0038006D">
        <w:t>OIB  08720210702</w:t>
      </w:r>
      <w:r>
        <w:t>, čija je tražbina osporena djelomično u iznosu od 27.254,18 kn</w:t>
      </w:r>
      <w:r w:rsidR="00BE23E3" w:rsidRPr="00BE23E3">
        <w:t xml:space="preserve"> </w:t>
      </w:r>
      <w:r w:rsidR="00BE23E3">
        <w:t>upućuje</w:t>
      </w:r>
      <w:r w:rsidR="00BE23E3" w:rsidRPr="00BE23E3">
        <w:t xml:space="preserve"> se na parnicu protiv stečajnog dužnika radi utvrđivanja osporene tražbine. Ako osoba koja je upućena na parnicu ne pokrene parnicu u roku od osam dana od dana pravomoćnosti rješenja o upućivanj</w:t>
      </w:r>
      <w:r w:rsidR="00D64B02">
        <w:t>u</w:t>
      </w:r>
      <w:r w:rsidR="00BE23E3" w:rsidRPr="00BE23E3">
        <w:t xml:space="preserve"> na parnicu odnosno primitka drugostupanjske odluke, smatrat će se da je odustala od prava na vođenje parnice.</w:t>
      </w:r>
    </w:p>
    <w:p w:rsidRDefault="00BE23E3" w:rsidP="006748DB" w:rsidR="00BE23E3">
      <w:pPr>
        <w:jc w:val="both"/>
      </w:pPr>
    </w:p>
    <w:p w:rsidRDefault="00BE23E3" w:rsidP="00BE23E3" w:rsidR="00BE23E3">
      <w:pPr>
        <w:jc w:val="both"/>
      </w:pPr>
      <w:r>
        <w:t xml:space="preserve">IX. Vjerovnik pod rednim brojem IV.3. </w:t>
      </w:r>
      <w:r w:rsidRPr="0038006D">
        <w:t>HRVATSKE VODE, pravna osoba za upravljanje vodama,</w:t>
      </w:r>
      <w:r>
        <w:t xml:space="preserve"> </w:t>
      </w:r>
      <w:r w:rsidRPr="0038006D">
        <w:t>Zagreb, Ulica grada Vukovara 220, OIB 28921383001</w:t>
      </w:r>
      <w:r>
        <w:t xml:space="preserve">, čija je tražbina osporena djelomično u iznosu od </w:t>
      </w:r>
      <w:r w:rsidRPr="00BE23E3">
        <w:t>208.986,05 kn</w:t>
      </w:r>
      <w:r>
        <w:t xml:space="preserve"> i u iznosu od </w:t>
      </w:r>
      <w:r w:rsidRPr="0038006D">
        <w:t>177.948,21 kn</w:t>
      </w:r>
      <w:r>
        <w:t>, upućuje</w:t>
      </w:r>
      <w:r w:rsidRPr="00BE23E3">
        <w:t xml:space="preserve"> se na parnicu protiv stečajnog dužnika radi utvrđivanja osporen</w:t>
      </w:r>
      <w:r>
        <w:t>ih tražbina</w:t>
      </w:r>
      <w:r w:rsidRPr="00BE23E3">
        <w:t>. Ako osoba koja je upućena na parnicu ne pokrene parnicu u roku od osam dana od dana pravomoćnosti rješenja o upućivanj</w:t>
      </w:r>
      <w:r w:rsidR="00D64B02">
        <w:t>u</w:t>
      </w:r>
      <w:r w:rsidRPr="00BE23E3">
        <w:t xml:space="preserve"> na parnicu odnosno primitka drugostupanjske odluke, smatrat će se da je odustala od prava na vođenje parnice.</w:t>
      </w:r>
    </w:p>
    <w:p w:rsidRDefault="00BE23E3" w:rsidP="00BE23E3" w:rsidR="00BE23E3">
      <w:pPr>
        <w:jc w:val="both"/>
      </w:pPr>
    </w:p>
    <w:p w:rsidRDefault="00BE23E3" w:rsidP="00BE23E3" w:rsidR="00BE23E3">
      <w:pPr>
        <w:tabs>
          <w:tab w:pos="7849" w:val="left"/>
        </w:tabs>
        <w:jc w:val="both"/>
      </w:pPr>
      <w:r>
        <w:t xml:space="preserve">X. Vjerovnik pod rednim brojem IV.4. </w:t>
      </w:r>
      <w:r w:rsidRPr="0038006D">
        <w:t>REPUBLIKA HRVATSKA, OIB 52634238587</w:t>
      </w:r>
      <w:r>
        <w:t xml:space="preserve">, čija je tražbina osporena u iznosu od </w:t>
      </w:r>
      <w:r w:rsidRPr="0038006D">
        <w:t>2.600.000,00 kn</w:t>
      </w:r>
      <w:r>
        <w:t xml:space="preserve">, </w:t>
      </w:r>
      <w:r w:rsidRPr="00DB762E">
        <w:t xml:space="preserve">upućuje se da </w:t>
      </w:r>
      <w:r>
        <w:t xml:space="preserve">radi utvrđivanja osporene tražbine </w:t>
      </w:r>
      <w:r w:rsidRPr="00DB762E">
        <w:t>predloži nastav</w:t>
      </w:r>
      <w:r>
        <w:t>ke parničnih postupaka</w:t>
      </w:r>
      <w:r w:rsidRPr="00DB762E">
        <w:t xml:space="preserve"> </w:t>
      </w:r>
      <w:r>
        <w:t>kod Trgovačkog suda u Zagrebu, posl.br. P-126/17, P-3842/09 i P-110/14, u roku od 8 dana</w:t>
      </w:r>
      <w:r w:rsidRPr="008F0BC1">
        <w:t xml:space="preserve"> </w:t>
      </w:r>
      <w:r w:rsidRPr="00F94EDE">
        <w:t>od dana pravomoćnosti rješenja o upućivanj</w:t>
      </w:r>
      <w:r w:rsidR="00D64B02">
        <w:t>u</w:t>
      </w:r>
      <w:r w:rsidRPr="00F94EDE">
        <w:t xml:space="preserve"> na parnicu odnosno primitka drugostupanjske odluke</w:t>
      </w:r>
      <w:r>
        <w:t>. Ako vjerovnik osporene tražbine koji je upućen na parnicu ne predloži nastavak parnice u određenom roku, smatrat će se da je odustao od prava na vođenje parnice.</w:t>
      </w:r>
    </w:p>
    <w:p w:rsidRDefault="00D64B02" w:rsidP="00BE23E3" w:rsidR="00D64B02">
      <w:pPr>
        <w:tabs>
          <w:tab w:pos="7849" w:val="left"/>
        </w:tabs>
        <w:jc w:val="both"/>
      </w:pPr>
    </w:p>
    <w:p w:rsidRDefault="00D64B02" w:rsidP="00BE23E3" w:rsidR="00BE23E3">
      <w:pPr>
        <w:jc w:val="both"/>
      </w:pPr>
      <w:r>
        <w:t xml:space="preserve">XI. U odnosu na osporenu tražbinu drugog višeg isplatnog reda pod rednim brojem </w:t>
      </w:r>
      <w:r w:rsidRPr="0038006D">
        <w:t>IV.5. INTEGRALNI MARKETING I KOMUNIKACIJE d.o.o.</w:t>
      </w:r>
      <w:r>
        <w:t>,</w:t>
      </w:r>
      <w:r w:rsidRPr="0038006D">
        <w:t xml:space="preserve"> Zagreb, Ulica grada Vukovara 269 f,  OIB 14364100048</w:t>
      </w:r>
      <w:r>
        <w:t xml:space="preserve">, za iznos od </w:t>
      </w:r>
      <w:r w:rsidRPr="0038006D">
        <w:t xml:space="preserve">154.231,70 </w:t>
      </w:r>
      <w:r>
        <w:t>kn, upućuje se osporavatelj – stečajni upravitelj da pokrene parnicu radi dokazivanja osnovanosti svog osporavanja u roku od 8 dana. Ako osporavatelj tražbine za koju postoji ovršna isprava ne pokrene parnicu u roku od osam dana od dana pravomoćnosti rješenja o upućivanju na parnicu odnosno primitka drugostupanjske odluke, smatrat će se da je osporavanje otklonjeno.</w:t>
      </w:r>
    </w:p>
    <w:p w:rsidRDefault="00D64B02" w:rsidP="00BE23E3" w:rsidR="00D64B02">
      <w:pPr>
        <w:jc w:val="both"/>
      </w:pPr>
    </w:p>
    <w:p w:rsidRDefault="00D64B02" w:rsidP="00D64B02" w:rsidR="00D64B02">
      <w:pPr>
        <w:jc w:val="both"/>
      </w:pPr>
      <w:r>
        <w:t>XII. Vjerovnik pod rednim brojem IV.6.</w:t>
      </w:r>
      <w:r w:rsidRPr="00D64B02">
        <w:t xml:space="preserve"> </w:t>
      </w:r>
      <w:r w:rsidRPr="0038006D">
        <w:t>VODOOPSKRBA I ODVODNJA d.o.o., Zagreb,</w:t>
      </w:r>
      <w:r>
        <w:t xml:space="preserve"> </w:t>
      </w:r>
      <w:r w:rsidRPr="0038006D">
        <w:t>Folnegovićeva 1, OIB 83416546499</w:t>
      </w:r>
      <w:r>
        <w:t xml:space="preserve">, čija je tražbina osporena djelomično u iznosu od </w:t>
      </w:r>
      <w:r w:rsidRPr="0038006D">
        <w:t>10.284,736,20 kn</w:t>
      </w:r>
      <w:r>
        <w:t>, upućuje</w:t>
      </w:r>
      <w:r w:rsidRPr="00BE23E3">
        <w:t xml:space="preserve"> se na parnicu protiv stečajnog dužnika radi utvrđivanja osporen</w:t>
      </w:r>
      <w:r>
        <w:t>e tražbine</w:t>
      </w:r>
      <w:r w:rsidRPr="00BE23E3">
        <w:t>. Ako osoba koja je upućena na parnicu ne pokrene parnicu u roku od osam dana od dana pravomoćnosti rješenja o upućivanj</w:t>
      </w:r>
      <w:r>
        <w:t>u</w:t>
      </w:r>
      <w:r w:rsidRPr="00BE23E3">
        <w:t xml:space="preserve"> na parnicu odnosno primitka drugostupanjske odluke, smatrat će se da je odustala od prava na vođenje parnice.</w:t>
      </w:r>
    </w:p>
    <w:p w:rsidRDefault="00D64B02" w:rsidP="00D64B02" w:rsidR="00D64B02">
      <w:pPr>
        <w:jc w:val="both"/>
      </w:pPr>
    </w:p>
    <w:p w:rsidRDefault="00D64B02" w:rsidP="00D64B02" w:rsidR="00D64B02">
      <w:pPr>
        <w:jc w:val="both"/>
      </w:pPr>
      <w:r>
        <w:t>XIII.</w:t>
      </w:r>
      <w:r w:rsidRPr="00D64B02">
        <w:t xml:space="preserve"> </w:t>
      </w:r>
      <w:r>
        <w:t xml:space="preserve">U odnosu na osporenu tražbinu drugog višeg isplatnog reda pod rednim brojem IV.7. vjerovnika REPUBLIKA HRVATSKA, MINISTARSTVO FINANCIJA, POREZNA UPRAVA, </w:t>
      </w:r>
      <w:r w:rsidRPr="00674568">
        <w:t xml:space="preserve">OIB </w:t>
      </w:r>
      <w:r>
        <w:t xml:space="preserve">18683136487, za iznos od </w:t>
      </w:r>
      <w:r w:rsidRPr="0038006D">
        <w:rPr>
          <w:color w:val="000000"/>
        </w:rPr>
        <w:t xml:space="preserve">19.969.283,98 </w:t>
      </w:r>
      <w:r>
        <w:t>kn, upućuje se osporavatelj – stečajni vjerovnik Marinko Mikulić, Zagreb, Lukšić gornji 7, da pokrene parnicu radi dokazivanja osnovanosti svog osporavanja u roku od 8 dana. Ako osporavatelj tražbine za koju postoji ovršna isprava ne pokrene parnicu u roku od osam dana od dana pravomoćnosti rješenja o upućivanju na parnicu odnosno primitka drugostupanjske odluke, smatrat će se da je osporavanje otklonjeno.</w:t>
      </w:r>
    </w:p>
    <w:p w:rsidRDefault="00D64B02" w:rsidP="00D64B02" w:rsidR="00D64B02">
      <w:pPr>
        <w:jc w:val="both"/>
      </w:pPr>
    </w:p>
    <w:p w:rsidRDefault="00D64B02" w:rsidP="00D64B02" w:rsidR="00D64B02">
      <w:pPr>
        <w:jc w:val="both"/>
      </w:pPr>
      <w:r>
        <w:t xml:space="preserve">XIV. U odnosu na osporenu tražbinu drugog višeg isplatnog reda pod rednim brojem </w:t>
      </w:r>
      <w:r w:rsidRPr="0038006D">
        <w:t>IV.</w:t>
      </w:r>
      <w:r>
        <w:t>8</w:t>
      </w:r>
      <w:r w:rsidRPr="0038006D">
        <w:t>. PLIN-PROJEKT d.o.o., Nova Gradiška, Alojzi</w:t>
      </w:r>
      <w:r>
        <w:t xml:space="preserve">ja Stepinca 36, OIB 42679240944, za iznos od </w:t>
      </w:r>
      <w:r w:rsidRPr="0038006D">
        <w:t xml:space="preserve">2.819.884,68 </w:t>
      </w:r>
      <w:r>
        <w:t>kn, upućuje se osporavatelj – stečajni upravitelj da pokrene parnicu radi dokazivanja osnovanosti svog osporavanja u roku od 8 dana. Ako osporavatelj tražbine za koju postoji ovršna isprava ne pokrene parnicu u roku od osam dana od dana pravomoćnosti rješenja o upućivanju na parnicu odnosno primitka drugostupanjske odluke, smatrat će se da je osporavanje otklonjeno.</w:t>
      </w:r>
    </w:p>
    <w:p w:rsidRDefault="00D64B02" w:rsidP="00D64B02" w:rsidR="00D64B02">
      <w:pPr>
        <w:jc w:val="both"/>
      </w:pPr>
    </w:p>
    <w:p w:rsidRDefault="00D64B02" w:rsidP="00D64B02" w:rsidR="00D64B02">
      <w:pPr>
        <w:jc w:val="both"/>
      </w:pPr>
      <w:r>
        <w:t xml:space="preserve">XV. Vjerovnik pod rednim brojem IV.9. </w:t>
      </w:r>
      <w:r w:rsidRPr="0038006D">
        <w:t>ČISTOĆA d.o.o., Split, Put Plokita 81,</w:t>
      </w:r>
      <w:r>
        <w:t xml:space="preserve"> </w:t>
      </w:r>
      <w:r w:rsidRPr="0038006D">
        <w:t>OIB 38812451417</w:t>
      </w:r>
      <w:r>
        <w:t xml:space="preserve">, čija je tražbina osporena djelomično u iznosu od </w:t>
      </w:r>
      <w:r w:rsidRPr="0038006D">
        <w:t>71.488,05 kn</w:t>
      </w:r>
      <w:r>
        <w:t xml:space="preserve"> upućuje</w:t>
      </w:r>
      <w:r w:rsidRPr="00BE23E3">
        <w:t xml:space="preserve"> se na parnicu protiv stečajnog dužnika radi utvrđivanja osporene tražbine. Ako osoba koja je upućena na parnicu ne pokrene parnicu u roku od osam dana od dana pravomoćnosti rješenja o upućivanj</w:t>
      </w:r>
      <w:r>
        <w:t>u</w:t>
      </w:r>
      <w:r w:rsidRPr="00BE23E3">
        <w:t xml:space="preserve"> na parnicu odnosno primitka drugostupanjske odluke, smatrat će se da je odustala od prava na vođenje parnice.</w:t>
      </w:r>
    </w:p>
    <w:p w:rsidRDefault="00D64B02" w:rsidP="00D64B02" w:rsidR="00D64B02">
      <w:pPr>
        <w:jc w:val="both"/>
      </w:pPr>
      <w:r>
        <w:t xml:space="preserve"> </w:t>
      </w:r>
    </w:p>
    <w:p w:rsidRDefault="00D64B02" w:rsidP="00BE23E3" w:rsidR="00D64B02">
      <w:pPr>
        <w:jc w:val="both"/>
      </w:pPr>
      <w:r>
        <w:t xml:space="preserve">XVI. </w:t>
      </w:r>
      <w:r w:rsidR="009E574E">
        <w:t xml:space="preserve">U odnosu na osporenu tražbinu drugog višeg isplatnog reda pod rednim brojem IV.10. vjerovnika </w:t>
      </w:r>
      <w:r w:rsidR="009E574E" w:rsidRPr="0038006D">
        <w:t>PRVI FAKTOR d.o.o. u likvidaciji, Zagreb</w:t>
      </w:r>
      <w:r w:rsidR="009E574E">
        <w:t xml:space="preserve">, </w:t>
      </w:r>
      <w:r w:rsidR="009E574E" w:rsidRPr="0038006D">
        <w:t>Hektorovićeva 2, OIB 63278028623</w:t>
      </w:r>
      <w:r w:rsidR="009E574E">
        <w:t xml:space="preserve">, za iznos od </w:t>
      </w:r>
      <w:r w:rsidR="009E574E" w:rsidRPr="0038006D">
        <w:t xml:space="preserve">5.667.464,09 </w:t>
      </w:r>
      <w:r w:rsidR="009E574E">
        <w:t xml:space="preserve">kn, upućuje se osporavatelj – stečajni vjerovnik Marinko Mikulić, Zagreb, Lukšić gornji 7, da radi dokazivanja osnovanosti svojeg osporavanja </w:t>
      </w:r>
      <w:r w:rsidR="009E574E" w:rsidRPr="00DB762E">
        <w:t>predloži nastav</w:t>
      </w:r>
      <w:r w:rsidR="009E574E">
        <w:t>ak parničnog postupka</w:t>
      </w:r>
      <w:r w:rsidR="009E574E" w:rsidRPr="00DB762E">
        <w:t xml:space="preserve"> </w:t>
      </w:r>
      <w:r w:rsidR="009E574E">
        <w:t>kod Trgovačkog suda u Zagrebu, posl.br. P-2317/17, u roku od 8 dana</w:t>
      </w:r>
      <w:r w:rsidR="009E574E" w:rsidRPr="008F0BC1">
        <w:t xml:space="preserve"> </w:t>
      </w:r>
      <w:r w:rsidR="009E574E" w:rsidRPr="00F94EDE">
        <w:t>od dana pravomoćnosti rješenja o upućivanj</w:t>
      </w:r>
      <w:r w:rsidR="009E574E">
        <w:t>u</w:t>
      </w:r>
      <w:r w:rsidR="009E574E" w:rsidRPr="00F94EDE">
        <w:t xml:space="preserve"> na parnicu odnosno primitka drugostupanjske odluke</w:t>
      </w:r>
      <w:r w:rsidR="009E574E">
        <w:t xml:space="preserve">. Ako osporavatelj tražbine za koju postoji ovršna isprava ne predloži nastavak parnice u određenom roku, smatrat će se da je osporavanje otklonjeno. </w:t>
      </w:r>
    </w:p>
    <w:p w:rsidRDefault="009E574E" w:rsidP="00BE23E3" w:rsidR="009E574E">
      <w:pPr>
        <w:jc w:val="both"/>
      </w:pPr>
    </w:p>
    <w:p w:rsidRDefault="009E574E" w:rsidP="00C57A07" w:rsidR="00C57A07">
      <w:pPr>
        <w:jc w:val="both"/>
      </w:pPr>
      <w:r>
        <w:t xml:space="preserve">XVII. </w:t>
      </w:r>
      <w:r w:rsidR="00C57A07">
        <w:t>Vjerovnik pod rednim brojem IV.11.</w:t>
      </w:r>
      <w:r w:rsidR="00C57A07" w:rsidRPr="00C57A07">
        <w:t xml:space="preserve"> </w:t>
      </w:r>
      <w:r w:rsidR="00C57A07" w:rsidRPr="0038006D">
        <w:t>MARKO ŠARAC, vl. odjavljenog obrta "EKOPAPIR",</w:t>
      </w:r>
      <w:r w:rsidR="00C57A07" w:rsidRPr="00C57A07">
        <w:t xml:space="preserve"> </w:t>
      </w:r>
      <w:r w:rsidR="00C57A07" w:rsidRPr="0038006D">
        <w:t>Slavonski Brod, I. Prodana 20, OIB 89563594127</w:t>
      </w:r>
      <w:r w:rsidR="00C57A07">
        <w:t xml:space="preserve">, čija je tražbina osporena djelomično u iznosu od </w:t>
      </w:r>
      <w:r w:rsidR="00C57A07" w:rsidRPr="0038006D">
        <w:t>111.471,60 kn</w:t>
      </w:r>
      <w:r w:rsidR="00C57A07">
        <w:t xml:space="preserve"> upućuje</w:t>
      </w:r>
      <w:r w:rsidR="00C57A07" w:rsidRPr="00BE23E3">
        <w:t xml:space="preserve"> se na parnicu protiv stečajnog dužnika radi utvrđivanja osporene tražbine. Ako osoba koja je upućena na parnicu ne pokrene parnicu u roku od osam dana od dana pravomoćnosti rješenja o upućivanj</w:t>
      </w:r>
      <w:r w:rsidR="00C57A07">
        <w:t>u</w:t>
      </w:r>
      <w:r w:rsidR="00C57A07" w:rsidRPr="00BE23E3">
        <w:t xml:space="preserve"> na parnicu odnosno primitka drugostupanjske odluke, smatrat će se da je odustala od prava na vođenje parnice.</w:t>
      </w:r>
    </w:p>
    <w:p w:rsidRDefault="00C57A07" w:rsidP="00C57A07" w:rsidR="00C57A07">
      <w:pPr>
        <w:jc w:val="both"/>
      </w:pPr>
    </w:p>
    <w:p w:rsidRDefault="00C57A07" w:rsidP="00C57A07" w:rsidR="00C57A07">
      <w:pPr>
        <w:jc w:val="both"/>
      </w:pPr>
      <w:r>
        <w:t>XVIII. Vjerovnik pod rednim brojem IV.12.</w:t>
      </w:r>
      <w:r w:rsidRPr="00C57A07">
        <w:t xml:space="preserve"> </w:t>
      </w:r>
      <w:r w:rsidRPr="0038006D">
        <w:t>MA</w:t>
      </w:r>
      <w:r>
        <w:t>R</w:t>
      </w:r>
      <w:r w:rsidRPr="0038006D">
        <w:t>INKO MIKULIĆ, Zagreb, Lukšić gornji 7</w:t>
      </w:r>
      <w:r>
        <w:t xml:space="preserve">, </w:t>
      </w:r>
      <w:r w:rsidRPr="0038006D">
        <w:t>OIB 57215562399</w:t>
      </w:r>
      <w:r>
        <w:t xml:space="preserve">, čija je tražbina osporena djelomično u iznosu od </w:t>
      </w:r>
      <w:r w:rsidRPr="0038006D">
        <w:t>173.053.091,81 kn</w:t>
      </w:r>
      <w:r>
        <w:t xml:space="preserve"> upućuje</w:t>
      </w:r>
      <w:r w:rsidRPr="00BE23E3">
        <w:t xml:space="preserve"> se na parnicu protiv stečajnog dužnika radi utvrđivanja osporene tražbine. Ako osoba koja je upućena na parnicu ne pokrene parnicu u roku od osam dana od dana pravomoćnosti rješenja o upućivanj</w:t>
      </w:r>
      <w:r>
        <w:t>u</w:t>
      </w:r>
      <w:r w:rsidRPr="00BE23E3">
        <w:t xml:space="preserve"> na parnicu odnosno primitka drugostupanjske odluke, smatrat će se da je odustala od prava na vođenje parnice.</w:t>
      </w:r>
    </w:p>
    <w:p w:rsidRDefault="00C5467A" w:rsidP="00E6357E" w:rsidR="00C5467A">
      <w:pPr>
        <w:ind w:left="360"/>
        <w:jc w:val="both"/>
      </w:pPr>
    </w:p>
    <w:p w:rsidRDefault="00287A3A" w:rsidP="00287A3A" w:rsidR="008A3BF4">
      <w:pPr>
        <w:jc w:val="center"/>
      </w:pPr>
      <w:r w:rsidRPr="002032E7">
        <w:t>Obrazloženje</w:t>
      </w:r>
    </w:p>
    <w:p w:rsidRDefault="00E6357E" w:rsidP="00287A3A" w:rsidR="00E6357E" w:rsidRPr="002032E7">
      <w:pPr>
        <w:jc w:val="center"/>
      </w:pPr>
    </w:p>
    <w:p w:rsidRDefault="00287A3A" w:rsidP="00287A3A" w:rsidR="00517F07">
      <w:pPr>
        <w:jc w:val="both"/>
      </w:pPr>
      <w:r w:rsidRPr="00267DA6">
        <w:tab/>
        <w:t xml:space="preserve">Na ispitnom ročištu </w:t>
      </w:r>
      <w:r w:rsidR="00B50EEB" w:rsidRPr="00267DA6">
        <w:t xml:space="preserve">koje je održano dana </w:t>
      </w:r>
      <w:r w:rsidR="00517F07">
        <w:t>6. prosinca</w:t>
      </w:r>
      <w:r w:rsidR="00412FA7">
        <w:t xml:space="preserve"> 2018.</w:t>
      </w:r>
      <w:r w:rsidR="00B50EEB" w:rsidRPr="00267DA6">
        <w:t xml:space="preserve"> ispitane su sve prijavljene tražbine prema svojim iznosima i redu. </w:t>
      </w:r>
    </w:p>
    <w:p w:rsidRDefault="00517F07" w:rsidP="00287A3A" w:rsidR="00517F07">
      <w:pPr>
        <w:jc w:val="both"/>
      </w:pPr>
    </w:p>
    <w:p w:rsidRDefault="00517F07" w:rsidP="00287A3A" w:rsidR="00517F07">
      <w:pPr>
        <w:jc w:val="both"/>
      </w:pPr>
      <w:r>
        <w:tab/>
        <w:t xml:space="preserve">U prvom višem isplatnom redu prijavljene su tražbine u ukupnom bruto iznosu od 45.007.332,60 kn, od čega je stečajni upravitelj u tablici prijavljenih tražbina prvog višeg isplatnog reda naveo da priznaje tražbine u ukupnom bruto iznosu od 42.014.733,31 kn, a osporava dio prijavljenih tražbina prvog višeg isplatnog reda u ukupnom iznosu od 2.992.599,29 kn. </w:t>
      </w:r>
    </w:p>
    <w:p w:rsidRDefault="00517F07" w:rsidP="00287A3A" w:rsidR="00517F07">
      <w:pPr>
        <w:jc w:val="both"/>
      </w:pPr>
    </w:p>
    <w:p w:rsidRDefault="00517F07" w:rsidP="00287A3A" w:rsidR="00517F07">
      <w:pPr>
        <w:jc w:val="both"/>
      </w:pPr>
      <w:r>
        <w:tab/>
        <w:t xml:space="preserve">Sud prvenstveno ističe da je stečajni upravitelj na ispitnom ročištu od 6. prosinca 2018. priznao prethodno osporenu tražbinu prvog višeg isplatnog reda vjerovnika Roberta Bulata u iznosu od 214.000,00 kn. Naime, na ročištu je navedeni vjerovnik istaknuo da smatra da je stečajni upravitelj neosnovano osporio prijavljenu tražbinu vjerovnika Roberta Bulata u iznosu od 214.000,00 kn, prijavljenu temeljem ozljede na radu, ističući da je vjerovnik doživio ozljedu na radu u prosincu 2016. i od tada se nalazio na liječenju. Vjerovnik ističe da </w:t>
      </w:r>
      <w:r w:rsidR="00AF1970">
        <w:t>smatra da je</w:t>
      </w:r>
      <w:r>
        <w:t xml:space="preserve"> uz prijavu tražbine dostavljena sva relevantna dokumentacija potrebna da bi stečajni upravitelj mogao priznati prijavljenu tražbinu u punom iznosu od 214.000,00 kn. Naime, ističe da je iz komunikacije sa stečajnim upraviteljem</w:t>
      </w:r>
      <w:r w:rsidR="00AF1970">
        <w:t>,</w:t>
      </w:r>
      <w:r>
        <w:t xml:space="preserve"> a iz njegovog obrazloženja razvidno da stečajnom upravitelju nije sporna osnova, odnosno da mu nije sporan nastanak štetnog događaja, odgovornost niti uzročna veza, već da mu je isključivo sporna visina štete, a ističe da je radi dokazivanja osnovanosti visine štete dostavio vještački nalaz vještaka medicinske struke</w:t>
      </w:r>
      <w:r w:rsidR="00AF1970">
        <w:t xml:space="preserve"> te da uz</w:t>
      </w:r>
      <w:r>
        <w:t xml:space="preserve"> postojeće orijenta</w:t>
      </w:r>
      <w:r w:rsidR="00AF1970">
        <w:t xml:space="preserve">cijske kriterije Vrhovnog suda, </w:t>
      </w:r>
      <w:r>
        <w:t>postoje svi kriteriji da se utvrdi osnovanom prijavljena tražbina, dakle, visina štete.</w:t>
      </w:r>
      <w:r w:rsidR="00AF1970">
        <w:t xml:space="preserve"> Nakon rasprave, stečajni upravitelj je istaknuo da povlači svoje osporavanje prijavljene tražbine vjerovnika Roberta Bulata te da u cijelosti priznaje njegovu prijavljenu tražbinu u iznosu od 214.000,00 kn. </w:t>
      </w:r>
    </w:p>
    <w:p w:rsidRDefault="00AF1970" w:rsidP="00287A3A" w:rsidR="00AF1970">
      <w:pPr>
        <w:jc w:val="both"/>
      </w:pPr>
    </w:p>
    <w:p w:rsidRDefault="00AF1970" w:rsidP="00AF1970" w:rsidR="00AF1970">
      <w:pPr>
        <w:jc w:val="both"/>
      </w:pPr>
      <w:r>
        <w:tab/>
        <w:t>Dakle, tražbine vjerovnik prvog višeg isplatnog reda navedene pod točkama I.</w:t>
      </w:r>
      <w:r w:rsidR="003A2D3D">
        <w:t xml:space="preserve"> </w:t>
      </w:r>
      <w:r>
        <w:t xml:space="preserve">1. do 210. priznate su u cijelosti u navedenim bruto iznosima od strane stečajnog upravitelja, te tako priznate tražbine vjerovnika prvog višeg isplatnog reda nitko od vjerovnika nije osporio, </w:t>
      </w:r>
      <w:r w:rsidRPr="00267DA6">
        <w:t>te se ist</w:t>
      </w:r>
      <w:r>
        <w:t>e</w:t>
      </w:r>
      <w:r w:rsidRPr="00267DA6">
        <w:t xml:space="preserve"> u smislu čl. </w:t>
      </w:r>
      <w:r>
        <w:t>263</w:t>
      </w:r>
      <w:r w:rsidRPr="00267DA6">
        <w:t xml:space="preserve">. Stečajnog zakona (Narodne novine broj </w:t>
      </w:r>
      <w:r>
        <w:t>71/15,</w:t>
      </w:r>
      <w:r w:rsidRPr="00267DA6">
        <w:t xml:space="preserve"> </w:t>
      </w:r>
      <w:r>
        <w:t xml:space="preserve">104/17, </w:t>
      </w:r>
      <w:r w:rsidRPr="00267DA6">
        <w:t>dalje u tekstu: SZ</w:t>
      </w:r>
      <w:r>
        <w:t>-</w:t>
      </w:r>
      <w:r w:rsidRPr="00267DA6">
        <w:t>a) smatra</w:t>
      </w:r>
      <w:r>
        <w:t>ju</w:t>
      </w:r>
      <w:r w:rsidRPr="00267DA6">
        <w:t xml:space="preserve"> utvrđen</w:t>
      </w:r>
      <w:r>
        <w:t xml:space="preserve">ima. Stoga je riješeno kao pod točkom I. izreke ovog rješenja. </w:t>
      </w:r>
    </w:p>
    <w:p w:rsidRDefault="00AF1970" w:rsidP="00AF1970" w:rsidR="00AF1970">
      <w:pPr>
        <w:jc w:val="both"/>
      </w:pPr>
    </w:p>
    <w:p w:rsidRDefault="00705CD6" w:rsidP="00705CD6" w:rsidR="00705CD6" w:rsidRPr="00773443">
      <w:pPr>
        <w:jc w:val="both"/>
      </w:pPr>
      <w:r>
        <w:tab/>
        <w:t xml:space="preserve">Na ispitnom ročištu stečajni upravitelj je naveo </w:t>
      </w:r>
      <w:r w:rsidRPr="00773443">
        <w:t>da je stečajni vjerovnik Republika Hrvatska, Ministarstvo financija, Porezna uprava</w:t>
      </w:r>
      <w:r>
        <w:t xml:space="preserve">, </w:t>
      </w:r>
      <w:r w:rsidRPr="00674568">
        <w:t xml:space="preserve">OIB </w:t>
      </w:r>
      <w:r>
        <w:t>18683136487,</w:t>
      </w:r>
      <w:r w:rsidRPr="00773443">
        <w:t xml:space="preserve"> prijavio tražbinu prvog višeg isplatnog reda u iznosu od 31.491.788,02 kn, od čega je stečajni upravitelj priznao kao tražbinu prvog višeg isplatnog reda iznos od 29.089.659,72 kn, a osporio je tražbinu u iznosu od </w:t>
      </w:r>
      <w:r w:rsidRPr="00773443">
        <w:rPr>
          <w:color w:val="000000"/>
        </w:rPr>
        <w:t>2.402.128,30 kn, jer se radi o iznosu koji je prijavljen i priznat u prvom višem isplatnom redu u pojedinačnim prijavama radnika po osnovi obračunatog doprinosa za mirovinsko osiguranje te poreza i prireza iz plaća.</w:t>
      </w:r>
    </w:p>
    <w:p w:rsidRDefault="00705CD6" w:rsidP="00705CD6" w:rsidR="00705CD6">
      <w:pPr>
        <w:jc w:val="both"/>
      </w:pPr>
    </w:p>
    <w:p w:rsidRDefault="00705CD6" w:rsidP="00705CD6" w:rsidR="00705CD6">
      <w:pPr>
        <w:ind w:firstLine="708"/>
        <w:jc w:val="both"/>
      </w:pPr>
      <w:r>
        <w:t>Zakonska zastupnica stečajnog vjerovnika Republika Hrvatska, Ministarstvo financija, Porezna uprava,</w:t>
      </w:r>
      <w:r w:rsidRPr="00705CD6">
        <w:t xml:space="preserve"> </w:t>
      </w:r>
      <w:r w:rsidRPr="00674568">
        <w:t xml:space="preserve">OIB </w:t>
      </w:r>
      <w:r>
        <w:t xml:space="preserve">18683136487, a vezano za osporavanje dijela tražbine ovog vjerovnika u prvom višem isplatnom redu od strane stečajnog upravitelja i razloge tog osporavanja, ističe da nije suglasna sa stavom stečajnog upravitelja, obzirom da je stečajni upravitelj ovom vjerovniku u prvom višem isplatnom redu bio dužan priznati tražbinu s osnova doprinosa za obavezno mirovinsko osiguranje na temelju generacijske solidarnosti, odnosno konto 8168, koji se plaćaju u korist državnog proračuna, sve slijedom primjene čl. 138. st. 1. SZ-a u vezi sa čl. 13. st. 5. Zakona o doprinosima. Navodi da stečajni vjerovnik raspolaže s ovršnom ispravom – JOPPD obrascem slijedom čega na parnicu valja uputiti stečajnog upravitelja radi dokazivanja osnovanosti osporavanja. Nakon toga stečajni upravitelj je i nadalje ustrajao na osporavanju tražbine vjerovnika Republika Hrvatska, Ministarstvo financija, Porezna uprava, u iznosu od </w:t>
      </w:r>
      <w:r w:rsidRPr="0038006D">
        <w:t xml:space="preserve">2.402.128,30 </w:t>
      </w:r>
      <w:r>
        <w:t>kn kao traž</w:t>
      </w:r>
      <w:r w:rsidR="00760695">
        <w:t xml:space="preserve">bine prvog višeg isplatnog reda, a obzirom da za navedeni iznos taj vjerovnik raspolaže ovršnom ispravom, pa je valjalo na parnicu uputiti osporavatelja – stečajnog upravitelja da dokaže osnovanost svoga osporavanja u visini od </w:t>
      </w:r>
      <w:r w:rsidR="00760695" w:rsidRPr="0038006D">
        <w:t xml:space="preserve">2.402.128,30 </w:t>
      </w:r>
      <w:r w:rsidR="00760695">
        <w:t>kn te je temeljem odredbe čl. 266. st. 4. i čl. 267. st. 1. i 2. SZ-a riješeno kao pod točkama III.1. alineja 1. i V. izreke ovog rješenja.</w:t>
      </w:r>
    </w:p>
    <w:p w:rsidRDefault="00760695" w:rsidP="004B7A93" w:rsidR="004B7A93">
      <w:pPr>
        <w:ind w:firstLine="708"/>
        <w:jc w:val="both"/>
      </w:pPr>
      <w:r>
        <w:lastRenderedPageBreak/>
        <w:t xml:space="preserve">Nadalje, iako je stečajni upravitelj priznao prijavljenu tražbinu prvog višeg isplatnog reda vjerovnika </w:t>
      </w:r>
      <w:r w:rsidR="004B7A93" w:rsidRPr="00773443">
        <w:t>Republika Hrvatska, Ministarstvo financija, Porezna uprava</w:t>
      </w:r>
      <w:r w:rsidR="004B7A93">
        <w:t xml:space="preserve">, </w:t>
      </w:r>
      <w:r w:rsidR="004B7A93" w:rsidRPr="00674568">
        <w:t xml:space="preserve">OIB </w:t>
      </w:r>
      <w:r w:rsidR="004B7A93">
        <w:t xml:space="preserve">18683136487, u preostalom iznosu od </w:t>
      </w:r>
      <w:r w:rsidR="004B7A93" w:rsidRPr="00773443">
        <w:t>29.089.659,72 kn</w:t>
      </w:r>
      <w:r w:rsidR="004B7A93">
        <w:t xml:space="preserve">, na ispitnom ročištu stečajni vjerovnik Marinko Mikulić, Zagreb, Lukšić gornji 7, naveo je da osporava tražbinu prvog višeg isplatnog reda vjerovnika Republika Hrvatska, Ministarstvo financija, Porezna uprava u iznosu od 29.089.659,72 kn, iz razloga jer stečajni dužnik ima potraživanje prema tom vjerovniku u iznosu glavnice od cca 19 milijuna kuna, o čemu se vodi postupak kod Trgovačkog suda u Zagrebu pod brojem P-110/14. U odnosu na takvo osporavanje od strane vjerovnika Marinka Mikulića, zakonska zastupnica vjerovnika Republika Hrvatska, Ministarstvo financija, Porezna uprava istaknula je da za osporeni iznos od 29.089.659,72 kn vjerovnik raspolaže sa ovršnom ispravom, a kako to proizlazi i iz prijave tražbine navedenog vjerovnika, pa je valjalo na parnicu uputiti osporavatelja – stečajnog vjerovnika Marinka Mikulića da dokaže osnovanost svoga osporavanja u visini od 29.089.659,72 kn te je temeljem odredbe čl. 266. st. 4. i čl. 267. st. 1. i 2. SZ-a riješeno kao pod točkama III.1. alineja 2. i V. izreke ovog rješenja. </w:t>
      </w:r>
    </w:p>
    <w:p w:rsidRDefault="00760695" w:rsidP="00705CD6" w:rsidR="00760695">
      <w:pPr>
        <w:ind w:firstLine="708"/>
        <w:jc w:val="both"/>
      </w:pPr>
    </w:p>
    <w:p w:rsidRDefault="004B7A93" w:rsidP="00705CD6" w:rsidR="00705CD6">
      <w:pPr>
        <w:jc w:val="both"/>
      </w:pPr>
      <w:r>
        <w:tab/>
      </w:r>
      <w:r w:rsidR="00705CD6" w:rsidRPr="00773443">
        <w:t>Stečajni upravitelj navodi da je osporio prijavljenu tražbinu prvog višeg isplatnog reda vjerovnika Nikole Žalca, OIB</w:t>
      </w:r>
      <w:r>
        <w:t xml:space="preserve"> </w:t>
      </w:r>
      <w:r w:rsidR="00705CD6" w:rsidRPr="00773443">
        <w:t>43402216869, i to u cijelosti u prijavljenom iznosu od 376.470,99 kn, a sve u skladu sa presudom i rješenjem Županijskog suda u Osijeku broj Gž-4529/2013 od 9.10.2014.</w:t>
      </w:r>
      <w:r>
        <w:t xml:space="preserve"> (t</w:t>
      </w:r>
      <w:r w:rsidR="00705CD6" w:rsidRPr="00773443">
        <w:t>očka b</w:t>
      </w:r>
      <w:r w:rsidR="00826058">
        <w:t>.</w:t>
      </w:r>
      <w:r w:rsidR="00705CD6" w:rsidRPr="00773443">
        <w:t xml:space="preserve"> izreke spomenute presude i rješenja</w:t>
      </w:r>
      <w:r>
        <w:t>)</w:t>
      </w:r>
      <w:r w:rsidR="00705CD6" w:rsidRPr="00773443">
        <w:t>.</w:t>
      </w:r>
      <w:r w:rsidR="00705CD6">
        <w:t xml:space="preserve"> Dakle,</w:t>
      </w:r>
      <w:r>
        <w:t xml:space="preserve"> stečajni upravitelj je istaknuo da je drugostupanjskom presudom pravomoćno odbijen tužbeni zahtjev Nikole Žalca</w:t>
      </w:r>
      <w:r w:rsidR="00705CD6">
        <w:t xml:space="preserve"> u tom postupku </w:t>
      </w:r>
      <w:r>
        <w:t>i da</w:t>
      </w:r>
      <w:r w:rsidR="00705CD6">
        <w:t xml:space="preserve"> stoga ne postoji osnova za priznavanjem </w:t>
      </w:r>
      <w:r>
        <w:t>te</w:t>
      </w:r>
      <w:r w:rsidR="00705CD6">
        <w:t xml:space="preserve"> tražbine. </w:t>
      </w:r>
      <w:r w:rsidR="007B11E8">
        <w:t>Stečajni upravitelj ističe</w:t>
      </w:r>
      <w:r w:rsidR="00705CD6">
        <w:t xml:space="preserve"> da vjerovnik nema ovršnu ispravu za prijavljenu tražbinu.</w:t>
      </w:r>
      <w:r w:rsidR="007B11E8">
        <w:t xml:space="preserve"> Slijedom navedenog, obzirom da vjerovnik Nikola Žalac ne raspolaže s ovršnom ispravom za svoju prijavljenu tražbinu koju je stečajni upravitelj osporio u cijelosti, već u</w:t>
      </w:r>
      <w:r w:rsidR="00826058">
        <w:t>pravo suprotno, parnični postupak</w:t>
      </w:r>
      <w:r w:rsidR="007B11E8">
        <w:t xml:space="preserve"> je pravomoćno okončan donošenjem drugostupanjske presude kojom je tužbeni zahtjev tamo tužitelja Nikole Žalca pravomoćno odbijen, valjalo je temeljem čl. 266. st. 1. i čl. 267. st. 1. SZ-a riješiti kao pod točkama I</w:t>
      </w:r>
      <w:r w:rsidR="00826058">
        <w:t>II</w:t>
      </w:r>
      <w:r w:rsidR="007B11E8">
        <w:t>.2. i VI. izreke ovog rješenja.</w:t>
      </w:r>
    </w:p>
    <w:p w:rsidRDefault="00F037BB" w:rsidP="00705CD6" w:rsidR="00F037BB">
      <w:pPr>
        <w:jc w:val="both"/>
      </w:pPr>
    </w:p>
    <w:p w:rsidRDefault="00826058" w:rsidP="006474D0" w:rsidR="006474D0">
      <w:pPr>
        <w:ind w:firstLine="708"/>
        <w:jc w:val="both"/>
      </w:pPr>
      <w:r>
        <w:t xml:space="preserve">Nadalje, u drugom višem isplatnom redu prijavljene su tražbine u ukupnom iznosu od 295.064.137,33 kn, od čega je stečajni upravitelj u tablici prijavljenih tražbina drugog višeg isplatnog reda naveo da priznaje tražbine u ukupnom iznosu od 101.093.326,25 kn, a osporava dio prijavljenih tražbina drugog višeg isplatnog reda u ukupnom iznosu od 193.970.811,08 kn. </w:t>
      </w:r>
      <w:r w:rsidR="00121064">
        <w:t xml:space="preserve">Kod takvog očitovanja u odnosu na prijavljene tražbine drugog višeg isplatnog reda stečajni upravitelj je u cijelosti ustrajao i na ispitnom ročištu od 6. prosinca 2018. </w:t>
      </w:r>
    </w:p>
    <w:p w:rsidRDefault="006474D0" w:rsidP="006474D0" w:rsidR="006474D0">
      <w:pPr>
        <w:ind w:firstLine="708"/>
        <w:jc w:val="both"/>
      </w:pPr>
    </w:p>
    <w:p w:rsidRDefault="006474D0" w:rsidP="00837AF2" w:rsidR="00837AF2">
      <w:pPr>
        <w:ind w:firstLine="708"/>
        <w:jc w:val="both"/>
      </w:pPr>
      <w:r>
        <w:t>Prema tome, tražbine vjerovnika drugog višeg isplatnog reda navedene pod točkama II.</w:t>
      </w:r>
      <w:r w:rsidR="0041088E">
        <w:t xml:space="preserve"> </w:t>
      </w:r>
      <w:r>
        <w:t>1. do 113. izreke ovog rješenja stečajni upravitelj je priznao te tako priznate tražbine drugog višeg isplatnog reda u iznosima navedenima pod točkama II.</w:t>
      </w:r>
      <w:r w:rsidR="0041088E">
        <w:t xml:space="preserve"> </w:t>
      </w:r>
      <w:r>
        <w:t>1. do 113. izreke ovog rješenja nije osporio niti nitko od stečajnih vjerovnika</w:t>
      </w:r>
      <w:r w:rsidR="00837AF2">
        <w:t>,</w:t>
      </w:r>
      <w:r w:rsidR="00837AF2" w:rsidRPr="00837AF2">
        <w:t xml:space="preserve"> </w:t>
      </w:r>
      <w:r w:rsidR="00837AF2">
        <w:t>te se iste u smislu čl. 263. SZ-a smatraju utvrđenima, pa je riješeno kao pod točk</w:t>
      </w:r>
      <w:r w:rsidR="0041088E">
        <w:t>om</w:t>
      </w:r>
      <w:r w:rsidR="00837AF2">
        <w:t xml:space="preserve"> II. izreke ovog rješenja.  </w:t>
      </w:r>
    </w:p>
    <w:p w:rsidRDefault="00837AF2" w:rsidP="00837AF2" w:rsidR="00837AF2">
      <w:pPr>
        <w:jc w:val="both"/>
      </w:pPr>
    </w:p>
    <w:p w:rsidRDefault="00837AF2" w:rsidP="00837AF2" w:rsidR="006474D0">
      <w:pPr>
        <w:ind w:firstLine="708"/>
        <w:jc w:val="both"/>
      </w:pPr>
      <w:r>
        <w:t xml:space="preserve">Na ispitnom ročištu </w:t>
      </w:r>
      <w:r w:rsidR="006474D0">
        <w:t>s</w:t>
      </w:r>
      <w:r w:rsidR="006474D0" w:rsidRPr="00773443">
        <w:t xml:space="preserve">tečajni upravitelj </w:t>
      </w:r>
      <w:r>
        <w:t xml:space="preserve">je </w:t>
      </w:r>
      <w:r w:rsidR="006474D0">
        <w:t xml:space="preserve">istaknuo </w:t>
      </w:r>
      <w:r w:rsidR="006474D0" w:rsidRPr="00773443">
        <w:t>da je osporio prijavljenu tražbinu drugog višeg isplatnog reda vjerovnika Ivan Žalac, odvjetnik, Slavonski Brod, Ljudevita Gaja 7, u cijelosti u iznosu od 4.461.708,60 kn obzirom da stečajni upravitelj iz dostupne dokumentacije nije mogao utvrditi ni visinu ni osnovanost tražbine, a o navedenoj tražbini u tijeku je parnični postupak kod Općinskog suda u Slavonskom Brodu posl.broj  P-1331/12.</w:t>
      </w:r>
      <w:r w:rsidR="006474D0">
        <w:t xml:space="preserve"> Prema tome, </w:t>
      </w:r>
      <w:r>
        <w:t xml:space="preserve">neprijeporno je da za osporenu tražbinu vjerovnik Ivan Žalac ne raspolaže sa </w:t>
      </w:r>
      <w:r>
        <w:lastRenderedPageBreak/>
        <w:t>ovršnom ispravom te je istoga valjalo uputiti na nastavak parničnog postupka i stoga je temeljem odredbe čl. 266. st. 1. i odredbe čl. 269. SZ-a riješeno je kao pod točkom</w:t>
      </w:r>
      <w:r w:rsidR="006474D0">
        <w:t xml:space="preserve"> </w:t>
      </w:r>
      <w:r w:rsidR="00265021">
        <w:t>IV.1. i VII</w:t>
      </w:r>
      <w:r>
        <w:t>. izreke ovog rješenja.</w:t>
      </w:r>
    </w:p>
    <w:p w:rsidRDefault="00837AF2" w:rsidP="00837AF2" w:rsidR="00837AF2">
      <w:pPr>
        <w:ind w:firstLine="708"/>
        <w:jc w:val="both"/>
      </w:pPr>
    </w:p>
    <w:p w:rsidRDefault="006474D0" w:rsidP="00265021" w:rsidR="00265021" w:rsidRPr="00773443">
      <w:pPr>
        <w:ind w:firstLine="708"/>
        <w:jc w:val="both"/>
      </w:pPr>
      <w:r w:rsidRPr="00773443">
        <w:t>Stečajni upravitelj n</w:t>
      </w:r>
      <w:r w:rsidR="00265021">
        <w:t>aveo je</w:t>
      </w:r>
      <w:r w:rsidRPr="00773443">
        <w:t xml:space="preserve"> da je vjerovnik HŽ CARGO d.o.o. OIB:08720210702, prijavio tražbinu ukupnom iznosu od 27.254,97 kn, od čega je stečajni upravitelj priznao iznos od 0,79 kn, a osporio preostali iznos od 27.254,18 kn, </w:t>
      </w:r>
      <w:r w:rsidR="00265021">
        <w:t xml:space="preserve">a </w:t>
      </w:r>
      <w:r w:rsidRPr="00773443">
        <w:t xml:space="preserve">obzirom da vjerovnik nije uskladio tražbinu </w:t>
      </w:r>
      <w:r>
        <w:t xml:space="preserve">sa tražbinom iz predstečajne nagodbe odobrene rješenjem Trgovačkog suda u Zagrebu </w:t>
      </w:r>
      <w:r w:rsidRPr="00773443">
        <w:rPr>
          <w:color w:val="000000"/>
        </w:rPr>
        <w:t>broj St-762/17</w:t>
      </w:r>
      <w:r>
        <w:t xml:space="preserve"> od </w:t>
      </w:r>
      <w:r w:rsidR="00476B1B">
        <w:t>8. svibnja</w:t>
      </w:r>
      <w:r>
        <w:t xml:space="preserve"> 2017., pravomoćno 13. lipnja 2017.</w:t>
      </w:r>
      <w:r w:rsidR="00265021">
        <w:t xml:space="preserve"> Prema tome, iz očitovanja stečajnog upravitelja proizlazi da je navedeni vjerovnik u ovom stečajnom postupku prijavio tražbinu preko iznosa iz sklopljene predstečajne nagodbe u postupku predstečajne nagodbe koji se vodio nad dužnikom, te je stoga za osporeni iznos valjalo riješiti kao pod točkama IV.2. i VIII. izreke ovog rješenja, a temeljem odredbe čl. 266. st. 1. i čl. 267. st. 1. SZ-a.</w:t>
      </w:r>
    </w:p>
    <w:p w:rsidRDefault="006474D0" w:rsidP="006474D0" w:rsidR="006474D0" w:rsidRPr="00773443">
      <w:pPr>
        <w:jc w:val="both"/>
      </w:pPr>
    </w:p>
    <w:p w:rsidRDefault="00265021" w:rsidP="00265021" w:rsidR="006474D0">
      <w:pPr>
        <w:ind w:firstLine="708"/>
        <w:jc w:val="both"/>
      </w:pPr>
      <w:r>
        <w:t>Nadalje, s</w:t>
      </w:r>
      <w:r w:rsidR="006474D0" w:rsidRPr="00773443">
        <w:t xml:space="preserve">tečajni upravitelj </w:t>
      </w:r>
      <w:r>
        <w:t>je naveo</w:t>
      </w:r>
      <w:r w:rsidR="006474D0" w:rsidRPr="00773443">
        <w:t xml:space="preserve"> da je vjerovnik HRVATSKE VODE, OIB</w:t>
      </w:r>
      <w:r w:rsidR="00E854EF">
        <w:t xml:space="preserve"> </w:t>
      </w:r>
      <w:r w:rsidR="006474D0" w:rsidRPr="00773443">
        <w:t>28921383001, prijavio tražbinu na ime naknade za korištenje voda u ukupnom iznosu od 720.706,23 kn, od čega je stečajni upravitelj priznao iznos od 511.720,18 kn, a osporio preostali iznos od 208.986,05 kn.</w:t>
      </w:r>
      <w:r>
        <w:t xml:space="preserve"> Osim toga, ističe da je isti vjerovnik </w:t>
      </w:r>
      <w:r w:rsidRPr="00773443">
        <w:t xml:space="preserve">prijavio tražbinu na ime naknade za zaštitu voda, koja je prijavljena u ukupnom iznosu od 622.365,32 kn, od čega je stečajni upravitelj priznao iznos od 444.417,11 kn, a osporio preostali iznos od </w:t>
      </w:r>
      <w:r>
        <w:rPr>
          <w:color w:val="000000"/>
        </w:rPr>
        <w:t>177.948,21 kn.</w:t>
      </w:r>
      <w:r w:rsidRPr="00773443">
        <w:rPr>
          <w:color w:val="000000"/>
        </w:rPr>
        <w:t xml:space="preserve"> </w:t>
      </w:r>
      <w:r>
        <w:t xml:space="preserve">Stečajni upravitelj je istaknuo da je dio tih prijavljenih tražbina osporio iz razloga jer </w:t>
      </w:r>
      <w:r w:rsidR="006474D0" w:rsidRPr="00773443">
        <w:t xml:space="preserve">vjerovnik nije uskladio </w:t>
      </w:r>
      <w:r w:rsidR="00E854EF">
        <w:t xml:space="preserve">svoje </w:t>
      </w:r>
      <w:r w:rsidR="006474D0" w:rsidRPr="00773443">
        <w:t>tražbin</w:t>
      </w:r>
      <w:r w:rsidR="00E854EF">
        <w:t>e</w:t>
      </w:r>
      <w:r w:rsidR="006474D0" w:rsidRPr="00773443">
        <w:t xml:space="preserve"> </w:t>
      </w:r>
      <w:r w:rsidR="00E854EF">
        <w:t>sa tražbinama</w:t>
      </w:r>
      <w:r w:rsidR="006474D0">
        <w:t xml:space="preserve"> iz predstečajne nagodbe odobrene rješenjem Trgovačkog suda u Zagrebu </w:t>
      </w:r>
      <w:r w:rsidR="006474D0" w:rsidRPr="00773443">
        <w:rPr>
          <w:color w:val="000000"/>
        </w:rPr>
        <w:t>broj St-762/17</w:t>
      </w:r>
      <w:r w:rsidR="006474D0">
        <w:t xml:space="preserve"> od </w:t>
      </w:r>
      <w:r w:rsidR="00476B1B">
        <w:t>8. svibnja</w:t>
      </w:r>
      <w:r w:rsidR="006474D0">
        <w:t xml:space="preserve"> 2017., pravomoćno 13. lipnja 2017.</w:t>
      </w:r>
      <w:r w:rsidR="00E854EF" w:rsidRPr="00E854EF">
        <w:t xml:space="preserve"> </w:t>
      </w:r>
      <w:r w:rsidR="00E854EF">
        <w:t>Stoga je za osporene iznose valjalo riješiti kao pod točkama IV.3. i IX. izreke ovog rješenja, a temeljem odredbe čl. 266. st. 1. i čl. 267. st. 1. SZ-a.</w:t>
      </w:r>
    </w:p>
    <w:p w:rsidRDefault="006474D0" w:rsidP="006474D0" w:rsidR="006474D0" w:rsidRPr="00773443">
      <w:pPr>
        <w:jc w:val="both"/>
      </w:pPr>
    </w:p>
    <w:p w:rsidRDefault="006474D0" w:rsidP="00E854EF" w:rsidR="00E854EF">
      <w:pPr>
        <w:ind w:firstLine="708"/>
        <w:jc w:val="both"/>
      </w:pPr>
      <w:r w:rsidRPr="00773443">
        <w:rPr>
          <w:color w:val="000000"/>
        </w:rPr>
        <w:t xml:space="preserve">Stečajni upravitelj </w:t>
      </w:r>
      <w:r w:rsidR="00E854EF">
        <w:rPr>
          <w:color w:val="000000"/>
        </w:rPr>
        <w:t xml:space="preserve">naveo je </w:t>
      </w:r>
      <w:r w:rsidRPr="00773443">
        <w:rPr>
          <w:color w:val="000000"/>
        </w:rPr>
        <w:t>da je u cijelosti osporio prijavljenu tražbinu vje</w:t>
      </w:r>
      <w:r w:rsidR="00E854EF">
        <w:rPr>
          <w:color w:val="000000"/>
        </w:rPr>
        <w:t xml:space="preserve">rovnika Republika Hrvatska, OIB </w:t>
      </w:r>
      <w:r w:rsidRPr="00773443">
        <w:rPr>
          <w:color w:val="000000"/>
        </w:rPr>
        <w:t xml:space="preserve">52634238587, u iznosu od 2.600.000,00 kn, koji iznos je prijavljen na ime troškova zastupanja tuženika u parničnim predmetima Trgovačkog suda u Zagrebu broj P-126/17, P-3842/09 i P-110/14, a budući se radi o troškovima zastupanja u ovim predmetima koji su u tijeku, odnosno niti jedan od navedenih postupaka nije pravomoćno okončan, te  do okončanja istih troškovi zastupanja nisu utvrđeni. </w:t>
      </w:r>
      <w:r w:rsidR="00E854EF">
        <w:rPr>
          <w:color w:val="000000"/>
        </w:rPr>
        <w:t xml:space="preserve">Prema tome, vezano uz prijavljenu tražbinu u tijeku su citirani parnični predmeti, pa je stoga </w:t>
      </w:r>
      <w:r w:rsidR="00E854EF">
        <w:t>valjalo vjerovnika Republiku Hrvatsku uputiti na nastavak parničnih postupaka i stoga je temeljem odredbe čl. 266. st. 1. i odredbe čl. 269. SZ-a riješeno je kao pod točkom IV.4. i X. izreke ovog rješenja.</w:t>
      </w:r>
    </w:p>
    <w:p w:rsidRDefault="00E854EF" w:rsidP="006474D0" w:rsidR="006474D0" w:rsidRPr="00773443">
      <w:pPr>
        <w:jc w:val="both"/>
        <w:rPr>
          <w:color w:val="000000"/>
        </w:rPr>
      </w:pPr>
      <w:r>
        <w:rPr>
          <w:color w:val="000000"/>
        </w:rPr>
        <w:t xml:space="preserve"> </w:t>
      </w:r>
    </w:p>
    <w:p w:rsidRDefault="006474D0" w:rsidP="00E854EF" w:rsidR="006474D0" w:rsidRPr="00773443">
      <w:pPr>
        <w:ind w:firstLine="708"/>
        <w:jc w:val="both"/>
      </w:pPr>
      <w:r w:rsidRPr="00773443">
        <w:t>Stečajni upravitelj n</w:t>
      </w:r>
      <w:r w:rsidR="00E854EF">
        <w:t>aveo je</w:t>
      </w:r>
      <w:r w:rsidRPr="00773443">
        <w:t xml:space="preserve"> da je u cijelosti osporio prijavljenu tražbinu vjerovnika INTEGRALNI MARKETING I KOMUNIKACIJE d.o.o., OIB</w:t>
      </w:r>
      <w:r w:rsidR="00E854EF">
        <w:t xml:space="preserve"> </w:t>
      </w:r>
      <w:r w:rsidRPr="00773443">
        <w:t>14364100048, u iznosu od 154.231,70 kn, obzirom da se tražbina vjerovnika odnosi na razdoblje prije predstečajne nagodbe, a vjerovnik je propustio istu prijaviti u postupku predstečajne nagodbe, a niti je u tom postupku sam dužnik utvrdio postojanje i visinu iste te istu naveo je u svom izvješću o financijskom stanju i poslovanju. Tražbina se temelji na pravomoćnom rješenju o ovrsi javnog bilježnika M. Dujić iz Varaždina, broj Ovrv-881/10 od 30. rujna 2010.</w:t>
      </w:r>
      <w:r w:rsidR="00E854EF">
        <w:t xml:space="preserve"> Obzirom da navedeni vjerovnik za svoju prijavljenu tražbinu raspolaže ovršnom ispravom, sud je riješio kao pod točkama IV.5. i XI. izreke ovog rješenja, a temeljem odredbe čl. 266. st. 4. i čl. 267. st. 1. i 2. SZ-a.</w:t>
      </w:r>
    </w:p>
    <w:p w:rsidRDefault="006474D0" w:rsidP="006474D0" w:rsidR="006474D0" w:rsidRPr="00773443">
      <w:pPr>
        <w:jc w:val="both"/>
      </w:pPr>
    </w:p>
    <w:p w:rsidRDefault="006474D0" w:rsidP="00E854EF" w:rsidR="00E854EF">
      <w:pPr>
        <w:ind w:firstLine="708"/>
        <w:jc w:val="both"/>
      </w:pPr>
      <w:r w:rsidRPr="00773443">
        <w:lastRenderedPageBreak/>
        <w:t xml:space="preserve">Stečajni upravitelj </w:t>
      </w:r>
      <w:r w:rsidR="00E854EF">
        <w:t>naveo je</w:t>
      </w:r>
      <w:r w:rsidRPr="00773443">
        <w:t xml:space="preserve"> da je vjerovnik Vodoopskrba i odvodnja d.o.o. OIB:83416546499,  prijavio tražbinu u ukupnom iznosu od 21.910.589,80 kn od čega je stečajni upravitelj priznao iznos od 11.625.853,60 kn, a osporio preostali iznos od 10.284.736,20 kn, </w:t>
      </w:r>
      <w:r w:rsidRPr="00773443">
        <w:rPr>
          <w:color w:val="000000"/>
        </w:rPr>
        <w:t xml:space="preserve">obzirom da  vjerovnik </w:t>
      </w:r>
      <w:r w:rsidRPr="00773443">
        <w:t xml:space="preserve">nije uskladio tražbinu </w:t>
      </w:r>
      <w:r>
        <w:t xml:space="preserve">sa tražbinom iz predstečajne nagodbe odobrene rješenjem Trgovačkog suda u Zagrebu </w:t>
      </w:r>
      <w:r w:rsidRPr="00773443">
        <w:rPr>
          <w:color w:val="000000"/>
        </w:rPr>
        <w:t>broj St-762/17</w:t>
      </w:r>
      <w:r>
        <w:t xml:space="preserve"> od </w:t>
      </w:r>
      <w:r w:rsidR="00476B1B">
        <w:t>8. svibnja</w:t>
      </w:r>
      <w:r>
        <w:t xml:space="preserve"> 2017., pravomoćno 13. lipnja 2017.</w:t>
      </w:r>
      <w:r w:rsidR="00E854EF" w:rsidRPr="00E854EF">
        <w:t xml:space="preserve"> </w:t>
      </w:r>
      <w:r w:rsidR="00E854EF">
        <w:t>Stoga je za osporen</w:t>
      </w:r>
      <w:r w:rsidR="004D43D9">
        <w:t>i</w:t>
      </w:r>
      <w:r w:rsidR="00E854EF">
        <w:t xml:space="preserve"> iznos valjalo ri</w:t>
      </w:r>
      <w:r w:rsidR="00476B1B">
        <w:t>ješiti kao pod točkama IV.6. i XII</w:t>
      </w:r>
      <w:r w:rsidR="00E854EF">
        <w:t>. izreke ovog rješenja, a temeljem odredbe čl. 266. st. 1. i čl. 267. st. 1. SZ-a.</w:t>
      </w:r>
    </w:p>
    <w:p w:rsidRDefault="006474D0" w:rsidP="006474D0" w:rsidR="006474D0" w:rsidRPr="00773443">
      <w:pPr>
        <w:jc w:val="both"/>
        <w:rPr>
          <w:color w:val="000000"/>
        </w:rPr>
      </w:pPr>
      <w:r>
        <w:rPr>
          <w:color w:val="000000"/>
        </w:rPr>
        <w:t xml:space="preserve"> </w:t>
      </w:r>
    </w:p>
    <w:p w:rsidRDefault="00E854EF" w:rsidP="00E854EF" w:rsidR="006474D0">
      <w:pPr>
        <w:ind w:firstLine="708"/>
        <w:jc w:val="both"/>
      </w:pPr>
      <w:r>
        <w:t>Nadalje, s</w:t>
      </w:r>
      <w:r w:rsidR="006474D0" w:rsidRPr="00773443">
        <w:t xml:space="preserve">tečajni upravitelj </w:t>
      </w:r>
      <w:r>
        <w:t>je naveo</w:t>
      </w:r>
      <w:r w:rsidR="006474D0" w:rsidRPr="00773443">
        <w:t xml:space="preserve"> da je vjerovnik PLIN-PROJEKT d.o.o., OIB</w:t>
      </w:r>
      <w:r>
        <w:t xml:space="preserve"> </w:t>
      </w:r>
      <w:r w:rsidR="006474D0" w:rsidRPr="00773443">
        <w:t xml:space="preserve">42679240944, prijavio tražbinu u ukupnom iznosu od 5.603.151,15 kn, od čega je stečajni upravitelj priznao iznos od 2.783.266,47 kn, a osporio preostali iznos od 2.819.884,68 kn, obzirom da vjerovnik nije uskladio tražbinu </w:t>
      </w:r>
      <w:r w:rsidR="006474D0">
        <w:t xml:space="preserve">sa tražbinom iz predstečajne nagodbe odobrene rješenjem Trgovačkog suda u Zagrebu </w:t>
      </w:r>
      <w:r w:rsidR="006474D0" w:rsidRPr="00773443">
        <w:rPr>
          <w:color w:val="000000"/>
        </w:rPr>
        <w:t>broj St-762/17</w:t>
      </w:r>
      <w:r w:rsidR="006474D0">
        <w:t xml:space="preserve"> od </w:t>
      </w:r>
      <w:r w:rsidR="00476B1B">
        <w:t>8. svibnja</w:t>
      </w:r>
      <w:r w:rsidR="006474D0">
        <w:t xml:space="preserve"> 2017., pravomoćno 13. lipnja 2017.</w:t>
      </w:r>
      <w:r>
        <w:t xml:space="preserve"> Na ispitnom ročištu vjerovnik PLIN-PROJEKT d.o.o. istaknuo je da u vrijeme podnošenja prijave tražbine </w:t>
      </w:r>
      <w:r w:rsidR="006474D0">
        <w:t xml:space="preserve">u postupku predstečajne nagodbe, kao </w:t>
      </w:r>
      <w:r>
        <w:t xml:space="preserve">i </w:t>
      </w:r>
      <w:r w:rsidR="006474D0">
        <w:t>u vrijeme donošenja rješenja o odobravanju predstečajne nagodbe u predmetu St-762/17 nije raspolagao ovršnom ispravom za iznos od 2.819.884,68 kn, ali da je naknadno donesena ovršna isprava</w:t>
      </w:r>
      <w:r>
        <w:t>,</w:t>
      </w:r>
      <w:r w:rsidR="006474D0">
        <w:t xml:space="preserve"> i to pravomoćna presuda Trgovačkog suda u Osijeku broj Povrv-1494/12-48 od 17. siječnja 2014., </w:t>
      </w:r>
      <w:r w:rsidR="004D43D9">
        <w:t xml:space="preserve">potvrđenom drugostupanjskom presudom Visokog trgovačkog suda Republike Hrvatske, </w:t>
      </w:r>
      <w:r w:rsidR="006474D0">
        <w:t>pravomoćna 21. veljače 2018. i ovršna 21. travnja 2018. Navodi da vjerovnik raspolaže s ovršnom ispravom.</w:t>
      </w:r>
      <w:r w:rsidR="004D43D9">
        <w:t xml:space="preserve"> Prema tome, neprijeporno je da za osporeni iznos vjerovnik PLIN-PROJEKT d.o.o. raspolaže ovršnom ispravom, te je riješeno kao pod točkom IV.8. i XIV. izreke ovog rješenja, a temeljem odredbe čl. 266. st. 4. i čl. 267. st. 1. i 2. SZ-a.</w:t>
      </w:r>
    </w:p>
    <w:p w:rsidRDefault="006474D0" w:rsidP="006474D0" w:rsidR="006474D0">
      <w:pPr>
        <w:jc w:val="both"/>
      </w:pPr>
    </w:p>
    <w:p w:rsidRDefault="006474D0" w:rsidP="004D43D9" w:rsidR="006474D0">
      <w:pPr>
        <w:ind w:firstLine="708"/>
        <w:jc w:val="both"/>
      </w:pPr>
      <w:r w:rsidRPr="00773443">
        <w:t xml:space="preserve">Stečajni upravitelj </w:t>
      </w:r>
      <w:r w:rsidR="004D43D9">
        <w:t>naveo je</w:t>
      </w:r>
      <w:r w:rsidRPr="00773443">
        <w:t xml:space="preserve"> da je vjerovnik Čistoća d.o.o., OIB:38812451417, prijavio tražbinu u ukupnom iznosu od 162.993,52 kn, od čega je stečajni upravitelj priznao iznos od 91.505,47 kn, a osporio preostali iznos od 71.488,05 kn, obzirom da vjerovnik </w:t>
      </w:r>
      <w:r>
        <w:t xml:space="preserve">nije uskladio tražbinu sa tražbinom iz predstečajne nagodbe odobrene rješenjem Trgovačkog suda u Zagrebu </w:t>
      </w:r>
      <w:r w:rsidRPr="00773443">
        <w:rPr>
          <w:color w:val="000000"/>
        </w:rPr>
        <w:t>broj St-762/17</w:t>
      </w:r>
      <w:r>
        <w:t xml:space="preserve"> od </w:t>
      </w:r>
      <w:r w:rsidR="00476B1B">
        <w:t>8. svibnja</w:t>
      </w:r>
      <w:r>
        <w:t xml:space="preserve"> 2017., pravomoćno 13. lipnja 2017.</w:t>
      </w:r>
      <w:r w:rsidR="004D43D9" w:rsidRPr="004D43D9">
        <w:t xml:space="preserve"> </w:t>
      </w:r>
      <w:r w:rsidR="004D43D9">
        <w:t>Stoga je za osporeni iznos valjalo riješiti kao pod točkama IV.9. i XV. izreke ovog rješenja, a temeljem odredbe čl. 266. st. 1. i čl. 267. st. 1. SZ-a.</w:t>
      </w:r>
    </w:p>
    <w:p w:rsidRDefault="006474D0" w:rsidP="006474D0" w:rsidR="006474D0" w:rsidRPr="00773443">
      <w:pPr>
        <w:jc w:val="both"/>
      </w:pPr>
    </w:p>
    <w:p w:rsidRDefault="006474D0" w:rsidP="004D43D9" w:rsidR="006474D0" w:rsidRPr="00773443">
      <w:pPr>
        <w:ind w:firstLine="708"/>
        <w:jc w:val="both"/>
        <w:rPr>
          <w:rFonts w:cs="Arial" w:hAnsi="Arial" w:ascii="Arial"/>
          <w:sz w:val="18"/>
          <w:szCs w:val="18"/>
        </w:rPr>
      </w:pPr>
      <w:r w:rsidRPr="00773443">
        <w:t xml:space="preserve">Stečajni upravitelj </w:t>
      </w:r>
      <w:r w:rsidR="004D43D9">
        <w:t>naveo je</w:t>
      </w:r>
      <w:r w:rsidRPr="00773443">
        <w:t xml:space="preserve"> da je vjerovnik MARKO ŠARAC, bivši vlasnik obrta EKOPAPIR, OIB:89563594127, prijavio tražbinu u ukupnom iznosu od 769.227,16 kn, od čega je stečajni upravitelj priznao iznos od 657.755,56 kn, a osporio preostali iznos od 111.471,60 kn, obzirom da vjerovnik nije uskladio tražbinu </w:t>
      </w:r>
      <w:r>
        <w:t xml:space="preserve">sa tražbinom iz predstečajne nagodbe odobrene rješenjem Trgovačkog suda u Zagrebu </w:t>
      </w:r>
      <w:r w:rsidRPr="00773443">
        <w:rPr>
          <w:color w:val="000000"/>
        </w:rPr>
        <w:t>broj St-762/17</w:t>
      </w:r>
      <w:r>
        <w:t xml:space="preserve"> od </w:t>
      </w:r>
      <w:r w:rsidR="00476B1B">
        <w:t>8. svibnja</w:t>
      </w:r>
      <w:r>
        <w:t xml:space="preserve"> 2017., pravomoćno 13. lipnja 2017. </w:t>
      </w:r>
      <w:r w:rsidR="004D43D9">
        <w:t>Stoga je za osporeni iznos valjalo riješiti kao pod točkama IV.11. i XVII. izreke ovog rješenja, a temeljem odredbe čl. 266. st. 1. i čl. 267. st. 1. SZ-a.</w:t>
      </w:r>
    </w:p>
    <w:p w:rsidRDefault="006474D0" w:rsidP="006474D0" w:rsidR="006474D0" w:rsidRPr="00773443">
      <w:pPr>
        <w:jc w:val="both"/>
      </w:pPr>
    </w:p>
    <w:p w:rsidRDefault="006474D0" w:rsidP="004D43D9" w:rsidR="006474D0" w:rsidRPr="00773443">
      <w:pPr>
        <w:ind w:firstLine="708"/>
        <w:jc w:val="both"/>
      </w:pPr>
      <w:r w:rsidRPr="00773443">
        <w:t xml:space="preserve">Stečajni upravitelj </w:t>
      </w:r>
      <w:r w:rsidR="004D43D9">
        <w:t>naveo je</w:t>
      </w:r>
      <w:r w:rsidRPr="00773443">
        <w:t xml:space="preserve"> da je vjerovnik Marinko Mikulić, OIB:57215562399, prijavio tražbinu u ukupnom iznosu od 182.541.716,69 kn, od čega je stečajni upravitelj priznao iznos od 9.488.624,88 kn, a osporio preostali  iznos od </w:t>
      </w:r>
      <w:r>
        <w:t>17</w:t>
      </w:r>
      <w:r w:rsidRPr="00773443">
        <w:t xml:space="preserve">3.053.091,81 kn s osnova neisplaćene dobiti iz 1999. godine po odluci od dana 30. travnja 2003., obzirom da potraživanje s osnove dobiti zastarijeva u općem zastarnom roku od 5 godina iz čl. 371. Zakona o obveznim odnosima. Nadalje, osporeni iznos sadržava osim obračunatih zakonski zateznih kamata na glavnicu i obračunati iznos zateznih kamata na dospjele neisplaćene zatezne kamate što je regulirano čl. 31. st. 1. i st. 2. Zakona o obveznim odnosima. Vjerovnik nije osporenu tražbinu prijavio u postupku predstečajne nagodbe niti </w:t>
      </w:r>
      <w:r>
        <w:t xml:space="preserve">je </w:t>
      </w:r>
      <w:r w:rsidRPr="00773443">
        <w:t xml:space="preserve">osporena tražbina </w:t>
      </w:r>
      <w:r w:rsidRPr="00773443">
        <w:lastRenderedPageBreak/>
        <w:t xml:space="preserve">sadržana u rješenju o utvrđenim tražbinama niti u rješenju Trgovačkog suda u Zagrebu St-762/17, od dana 8. svibnja 2017. kojim se odobrava predstečajna nagodba. </w:t>
      </w:r>
      <w:r w:rsidR="004D43D9">
        <w:t>Prema tome, za osporeni iznos u visini od 17</w:t>
      </w:r>
      <w:r w:rsidR="004D43D9" w:rsidRPr="00773443">
        <w:t>3.053.091,81 kn</w:t>
      </w:r>
      <w:r w:rsidR="004D43D9">
        <w:t xml:space="preserve"> sud je riješio kao pod točkama IV.12. i XVIII. izreke ovog rješenja, a temeljem odredbe čl. 266. st. 1. i 267. st. 1. SZ-a.</w:t>
      </w:r>
    </w:p>
    <w:p w:rsidRDefault="006474D0" w:rsidP="006474D0" w:rsidR="006474D0" w:rsidRPr="00773443">
      <w:pPr>
        <w:jc w:val="both"/>
      </w:pPr>
    </w:p>
    <w:p w:rsidRDefault="004D43D9" w:rsidP="004D43D9" w:rsidR="006474D0">
      <w:pPr>
        <w:ind w:firstLine="708"/>
        <w:jc w:val="both"/>
      </w:pPr>
      <w:r>
        <w:t xml:space="preserve">Sud ističe da je stečajni upravitelj priznao prijavljenu tražbinu drugog višeg isplatnog reda vjerovnika Republika Hrvatska, Ministarstvo financija, Porezna uprava, Područni ured Zagreb, u iznosu od 19.969.283,98 kn, međutim, na ispitnom ročištu stečajni vjerovnik Marinko Mikulić izjavio je da u cijelosti osporava navedenu tražbinu. Svoje osporavanje vjerovnik Marinko Mikulić obrazložio je time da se </w:t>
      </w:r>
      <w:r w:rsidR="006474D0">
        <w:t>vodi parnični postupak oko utvrđivanja vjerovničko dužničkog odnosa između R</w:t>
      </w:r>
      <w:r>
        <w:t>epublike Hrvatske</w:t>
      </w:r>
      <w:r w:rsidR="006474D0">
        <w:t xml:space="preserve">, Ministarstva financija, i stečajnog dužnika kod Trgovačkog suda u Zagrebu pod brojem P-110/14, </w:t>
      </w:r>
      <w:r>
        <w:t>time da pojašnjava da osporeni iznos nije predmet parničnog postupka P-110/14, međutim ističe da će o ishodu tog parničnog postupka ovisiti cjelokupni vjerovničko dužnički odnos. V</w:t>
      </w:r>
      <w:r w:rsidR="006474D0">
        <w:t xml:space="preserve">jerovnik Marinko Mikulić predlaže da ga se uputi u parnicu. </w:t>
      </w:r>
      <w:r>
        <w:t>Neprijeporno iz prijave tražbine vjerovnika Republika Hrvatska, Ministarstvo financija, Porezna uprava, Područni ured Zagreb, u iznosu od 19.969.283,98 kn, proizlazi da za navedeni iznos taj vjerovnik raspolaže ovršnom ispravom, pa je na parnicu valjalo uputiti osporavatelja Marinka Mikulića da dokaže osnovanost svog osporavanja te je temeljem odredbe čl. 266. st. 4. i čl. 267. st. 1. i 2. SZ-a riješeno kao pod točkama IV.</w:t>
      </w:r>
      <w:r w:rsidR="001079B2">
        <w:t xml:space="preserve">7. i XIII. izreke ovog rješenja. </w:t>
      </w:r>
    </w:p>
    <w:p w:rsidRDefault="001079B2" w:rsidP="004D43D9" w:rsidR="001079B2">
      <w:pPr>
        <w:ind w:firstLine="708"/>
        <w:jc w:val="both"/>
      </w:pPr>
    </w:p>
    <w:p w:rsidRDefault="001079B2" w:rsidP="001079B2" w:rsidR="006474D0">
      <w:pPr>
        <w:ind w:firstLine="708"/>
        <w:jc w:val="both"/>
      </w:pPr>
      <w:r>
        <w:t>Osim toga, stečajni vjerovnik Marinko Mikulić osporio je i prijavljenu</w:t>
      </w:r>
      <w:r w:rsidR="006474D0">
        <w:t xml:space="preserve"> tražbinu drugog višeg isplatnog reda vjerovnika Prvi faktor d.o.o. u likvidaciji, Zagreb u iznosu od 5.667.464,09 kn, </w:t>
      </w:r>
      <w:r>
        <w:t xml:space="preserve">koju tražbinu je stečajni upravitelj priznao. Vjerovnik Marinko Mikulić istaknuo je da je </w:t>
      </w:r>
      <w:r w:rsidR="006474D0">
        <w:t xml:space="preserve">taj iznos predmet parničnog postupka broj P-2317/17 kod Trgovačkog suda u Zagrebu, u pravnoj stvari tužitelja PAN Papirna industrija, protiv tuženika Prvi faktor d.o.o. u likvidaciji. </w:t>
      </w:r>
      <w:r>
        <w:t>Iz prijave tražbine vjerovnika Prvi faktor d.o.o. u likvidaciji, kao i iz navoda stečajnog upravitelja, proizlazi da je taj vjerovnik svoju tražbinu prijavio temeljem sklopljene predstečajne nagodbe odobrene rješenjem Trgovačkog suda u Zagrebu broj St-762/17 od 8. svibnja 2017., pravomoćno 13. lipnja 2017., dakle, vjerovnik tražbinu temelji na ovršnoj ispravi, pa je valjalo uputiti osporavatelja – stečajnog vjerovnika Marinka Mikulića da dokaže osnovanost svog osporavanja i stoga je temeljem odredbe čl. 266. st. 4. i čl. 269. SZ-a riješeno kao pod točkama IV.10. i XVI. izreke ovog rješenja.</w:t>
      </w:r>
    </w:p>
    <w:p w:rsidRDefault="006474D0" w:rsidP="008B74E3" w:rsidR="006474D0">
      <w:pPr>
        <w:tabs>
          <w:tab w:pos="862" w:val="left"/>
          <w:tab w:pos="7859" w:val="left"/>
        </w:tabs>
        <w:jc w:val="both"/>
      </w:pPr>
    </w:p>
    <w:p w:rsidRDefault="009468B0" w:rsidP="009468B0" w:rsidR="001A313A" w:rsidRPr="00267DA6">
      <w:pPr>
        <w:jc w:val="center"/>
        <w:rPr>
          <w:b/>
        </w:rPr>
      </w:pPr>
      <w:r w:rsidRPr="002032E7">
        <w:t>U Karlovcu</w:t>
      </w:r>
      <w:r w:rsidR="004A201D" w:rsidRPr="002032E7">
        <w:t xml:space="preserve"> </w:t>
      </w:r>
      <w:r w:rsidR="006A621B">
        <w:t>10</w:t>
      </w:r>
      <w:r w:rsidR="006474D0">
        <w:t>. prosinca</w:t>
      </w:r>
      <w:r w:rsidR="00A94ACA">
        <w:t xml:space="preserve"> 2018.</w:t>
      </w:r>
      <w:r w:rsidRPr="002032E7">
        <w:t xml:space="preserve"> </w:t>
      </w:r>
    </w:p>
    <w:p w:rsidRDefault="009468B0" w:rsidP="009468B0" w:rsidR="00AE0E25" w:rsidRPr="002032E7">
      <w:pPr>
        <w:jc w:val="both"/>
      </w:pPr>
      <w:r w:rsidRPr="002032E7">
        <w:t xml:space="preserve">                                                                       </w:t>
      </w:r>
      <w:r w:rsidR="00923BEE" w:rsidRPr="002032E7">
        <w:t xml:space="preserve">                               </w:t>
      </w:r>
      <w:r w:rsidR="00A77BB3" w:rsidRPr="002032E7">
        <w:t xml:space="preserve">       </w:t>
      </w:r>
      <w:r w:rsidR="008A3BF4" w:rsidRPr="002032E7">
        <w:t xml:space="preserve">  </w:t>
      </w:r>
      <w:r w:rsidR="008C51C3" w:rsidRPr="002032E7">
        <w:t xml:space="preserve">   </w:t>
      </w:r>
      <w:r w:rsidR="000C46EC">
        <w:t xml:space="preserve">       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6B02A2" w:rsidP="00495F92" w:rsidR="006B02A2">
      <w:pPr>
        <w:jc w:val="both"/>
      </w:pPr>
    </w:p>
    <w:p w:rsidRDefault="006B02A2" w:rsidP="006B02A2" w:rsidR="006B02A2" w:rsidRPr="005B77E1">
      <w:pPr>
        <w:tabs>
          <w:tab w:pos="6805" w:val="left"/>
        </w:tabs>
        <w:jc w:val="both"/>
      </w:pPr>
      <w:r>
        <w:tab/>
        <w:t>Za točnost otpravka-</w:t>
      </w:r>
    </w:p>
    <w:p w:rsidRDefault="006B02A2" w:rsidP="006B02A2" w:rsidR="00483FA4" w:rsidRPr="00F51122">
      <w:pPr>
        <w:tabs>
          <w:tab w:pos="6805" w:val="left"/>
        </w:tabs>
        <w:jc w:val="both"/>
      </w:pPr>
      <w:r>
        <w:tab/>
        <w:t>ovlašteni službenik:</w:t>
      </w:r>
    </w:p>
    <w:p w:rsidRDefault="006B02A2" w:rsidP="006B02A2" w:rsidR="00871FD3">
      <w:pPr>
        <w:tabs>
          <w:tab w:pos="6805" w:val="left"/>
        </w:tabs>
        <w:jc w:val="both"/>
      </w:pPr>
      <w:r>
        <w:tab/>
        <w:t>Renata Klokočki</w:t>
      </w:r>
    </w:p>
    <w:p w:rsidRDefault="006B02A2" w:rsidP="006B02A2" w:rsidR="006B02A2" w:rsidRPr="00F51122">
      <w:pPr>
        <w:tabs>
          <w:tab w:pos="6805" w:val="left"/>
        </w:tabs>
        <w:jc w:val="both"/>
      </w:pPr>
    </w:p>
    <w:p w:rsidRDefault="009468B0" w:rsidP="009468B0" w:rsidR="009468B0" w:rsidRPr="00267DA6">
      <w:pPr>
        <w:jc w:val="both"/>
      </w:pPr>
      <w:r w:rsidRPr="00267DA6">
        <w:t>PRAVNA POUKA:</w:t>
      </w:r>
    </w:p>
    <w:p w:rsidRDefault="009468B0" w:rsidP="00852CAA" w:rsidR="0091049A" w:rsidRPr="00267DA6">
      <w:pPr>
        <w:jc w:val="both"/>
      </w:pPr>
      <w:r w:rsidRPr="00267DA6">
        <w:t xml:space="preserve">Protiv ovog rješenja </w:t>
      </w:r>
      <w:r w:rsidR="004A201D" w:rsidRPr="00267DA6">
        <w:t>prava na žalbu ima stečajni upravitelj i svaki vjerovnik u dijelu koji se tiče njegove prijavljene tražbine</w:t>
      </w:r>
      <w:r w:rsidR="00487DCD">
        <w:t>, odnosno tražbine koju je osporio</w:t>
      </w:r>
      <w:r w:rsidR="004A201D" w:rsidRPr="00267DA6">
        <w:t xml:space="preserve"> (čl. </w:t>
      </w:r>
      <w:r w:rsidR="00FB291A">
        <w:t>265.</w:t>
      </w:r>
      <w:r w:rsidR="004A201D" w:rsidRPr="00267DA6">
        <w:t xml:space="preserve"> st. </w:t>
      </w:r>
      <w:r w:rsidR="00FB291A">
        <w:t>3</w:t>
      </w:r>
      <w:r w:rsidR="004A201D" w:rsidRPr="00267DA6">
        <w:t xml:space="preserve">. SZ-a). Rok </w:t>
      </w:r>
      <w:r w:rsidR="00845C3F">
        <w:t xml:space="preserve">za žalbu iznosi osam dana od dana dostave prijepisa ovog rješenja za vjerovnike kojima se rješenje posebno dostavlja, odnosno rok </w:t>
      </w:r>
      <w:r w:rsidR="004A201D" w:rsidRPr="00267DA6">
        <w:t xml:space="preserve">za žalbu iznosi </w:t>
      </w:r>
      <w:r w:rsidR="00487DCD">
        <w:t xml:space="preserve">osam </w:t>
      </w:r>
      <w:r w:rsidR="004A201D" w:rsidRPr="00267DA6">
        <w:t xml:space="preserve">dana računajući od isteka </w:t>
      </w:r>
      <w:r w:rsidR="000C46EC">
        <w:t>osmog</w:t>
      </w:r>
      <w:r w:rsidR="004A201D" w:rsidRPr="00267DA6">
        <w:t xml:space="preserve"> dana od dana </w:t>
      </w:r>
      <w:r w:rsidR="00800BAB">
        <w:t>objave ovog</w:t>
      </w:r>
      <w:r w:rsidR="004A201D" w:rsidRPr="00267DA6">
        <w:t xml:space="preserve"> rješenja na</w:t>
      </w:r>
      <w:r w:rsidR="00C71058">
        <w:t xml:space="preserve"> mrežn</w:t>
      </w:r>
      <w:r w:rsidR="00800BAB">
        <w:t>oj stranici</w:t>
      </w:r>
      <w:r w:rsidR="004A201D" w:rsidRPr="00267DA6">
        <w:t xml:space="preserve"> </w:t>
      </w:r>
      <w:r w:rsidR="000C46EC">
        <w:t>e-O</w:t>
      </w:r>
      <w:r w:rsidR="00C71058">
        <w:t>glasna</w:t>
      </w:r>
      <w:r w:rsidR="004A201D" w:rsidRPr="00267DA6">
        <w:t xml:space="preserve"> ploč</w:t>
      </w:r>
      <w:r w:rsidR="00C71058">
        <w:t>a</w:t>
      </w:r>
      <w:r w:rsidR="004A201D" w:rsidRPr="00267DA6">
        <w:t xml:space="preserve"> suda</w:t>
      </w:r>
      <w:r w:rsidR="00845C3F">
        <w:t xml:space="preserve">. </w:t>
      </w:r>
      <w:r w:rsidR="004A201D" w:rsidRPr="00267DA6">
        <w:t>Žalba se podnosi Visokom trgovačkom sudu R</w:t>
      </w:r>
      <w:r w:rsidR="00845C3F">
        <w:t>epublike Hrvatske</w:t>
      </w:r>
      <w:r w:rsidR="004A201D" w:rsidRPr="00267DA6">
        <w:t xml:space="preserve">, putem ovog suda, u </w:t>
      </w:r>
      <w:r w:rsidR="00487DCD">
        <w:t>tri</w:t>
      </w:r>
      <w:r w:rsidR="004A201D" w:rsidRPr="00267DA6">
        <w:t xml:space="preserve"> primjerka. </w:t>
      </w:r>
    </w:p>
    <w:sectPr w:rsidSect="006007B5" w:rsidR="0091049A" w:rsidRPr="00267DA6">
      <w:headerReference w:type="even" r:id="rId11"/>
      <w:headerReference w:type="default" r:id="rId12"/>
      <w:pgSz w:h="16838" w:w="11906"/>
      <w:pgMar w:gutter="0" w:footer="708" w:header="708" w:left="1417" w:bottom="1438"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23E3" w:rsidR="00BE23E3">
      <w:r>
        <w:separator/>
      </w:r>
    </w:p>
  </w:endnote>
  <w:endnote w:id="0" w:type="continuationSeparator">
    <w:p w:rsidRDefault="00BE23E3" w:rsidR="00BE23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23E3" w:rsidR="00BE23E3">
      <w:r>
        <w:separator/>
      </w:r>
    </w:p>
  </w:footnote>
  <w:footnote w:id="0" w:type="continuationSeparator">
    <w:p w:rsidRDefault="00BE23E3" w:rsidR="00BE23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23E3" w:rsidP="007D34E0" w:rsidR="00BE23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23E3" w:rsidR="00BE23E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23E3" w:rsidP="007D34E0" w:rsidR="00BE23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1107">
      <w:rPr>
        <w:rStyle w:val="Brojstranice"/>
        <w:noProof/>
      </w:rPr>
      <w:t>24</w:t>
    </w:r>
    <w:r>
      <w:rPr>
        <w:rStyle w:val="Brojstranice"/>
      </w:rPr>
      <w:fldChar w:fldCharType="end"/>
    </w:r>
  </w:p>
  <w:p w:rsidRDefault="00BE23E3" w:rsidP="00AE0E25" w:rsidR="00BE23E3">
    <w:pPr>
      <w:pStyle w:val="Zaglavlje"/>
      <w:jc w:val="center"/>
    </w:pPr>
    <w:r>
      <w:t xml:space="preserve">                                                                                                                               4 St-3415/17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3D60AD"/>
    <w:multiLevelType w:val="hybridMultilevel"/>
    <w:tmpl w:val="74B4A658"/>
    <w:lvl w:tplc="803E4E84" w:ilvl="0">
      <w:start w:val="3"/>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num w:numId="1">
    <w:abstractNumId w:val="0"/>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6180"/>
    <w:rsid w:val="00047A7D"/>
    <w:rsid w:val="00050C0B"/>
    <w:rsid w:val="00056A75"/>
    <w:rsid w:val="00096A6C"/>
    <w:rsid w:val="000A0B40"/>
    <w:rsid w:val="000A576E"/>
    <w:rsid w:val="000B0FB2"/>
    <w:rsid w:val="000B177D"/>
    <w:rsid w:val="000B5F1C"/>
    <w:rsid w:val="000C1B45"/>
    <w:rsid w:val="000C1E12"/>
    <w:rsid w:val="000C46EC"/>
    <w:rsid w:val="000C53C7"/>
    <w:rsid w:val="000C621D"/>
    <w:rsid w:val="000D5826"/>
    <w:rsid w:val="000D7438"/>
    <w:rsid w:val="000E4599"/>
    <w:rsid w:val="001079B2"/>
    <w:rsid w:val="00120C2D"/>
    <w:rsid w:val="00121064"/>
    <w:rsid w:val="00131B20"/>
    <w:rsid w:val="00153D87"/>
    <w:rsid w:val="001663DE"/>
    <w:rsid w:val="001772EB"/>
    <w:rsid w:val="001913D7"/>
    <w:rsid w:val="001A313A"/>
    <w:rsid w:val="001B2E51"/>
    <w:rsid w:val="001C352A"/>
    <w:rsid w:val="001C7CC9"/>
    <w:rsid w:val="001E03FB"/>
    <w:rsid w:val="001E21B6"/>
    <w:rsid w:val="001E753E"/>
    <w:rsid w:val="001F52FA"/>
    <w:rsid w:val="00201C08"/>
    <w:rsid w:val="002032E7"/>
    <w:rsid w:val="002144E4"/>
    <w:rsid w:val="00214A20"/>
    <w:rsid w:val="002207C8"/>
    <w:rsid w:val="002234AB"/>
    <w:rsid w:val="00251412"/>
    <w:rsid w:val="002616DE"/>
    <w:rsid w:val="00265021"/>
    <w:rsid w:val="00267DA6"/>
    <w:rsid w:val="0027237A"/>
    <w:rsid w:val="00282B92"/>
    <w:rsid w:val="00287A3A"/>
    <w:rsid w:val="002939D3"/>
    <w:rsid w:val="002B4CEF"/>
    <w:rsid w:val="002E71E9"/>
    <w:rsid w:val="0030106D"/>
    <w:rsid w:val="00313BDB"/>
    <w:rsid w:val="003565B3"/>
    <w:rsid w:val="00374A53"/>
    <w:rsid w:val="0038006D"/>
    <w:rsid w:val="00392297"/>
    <w:rsid w:val="003A2D3D"/>
    <w:rsid w:val="003B20DB"/>
    <w:rsid w:val="003D0B7D"/>
    <w:rsid w:val="0041088E"/>
    <w:rsid w:val="00412FA7"/>
    <w:rsid w:val="00415358"/>
    <w:rsid w:val="004268EE"/>
    <w:rsid w:val="004333B9"/>
    <w:rsid w:val="00447244"/>
    <w:rsid w:val="00476B1B"/>
    <w:rsid w:val="00483FA4"/>
    <w:rsid w:val="00487DCD"/>
    <w:rsid w:val="00495F92"/>
    <w:rsid w:val="004A201D"/>
    <w:rsid w:val="004A44BE"/>
    <w:rsid w:val="004B1B70"/>
    <w:rsid w:val="004B7A93"/>
    <w:rsid w:val="004C731E"/>
    <w:rsid w:val="004D43D9"/>
    <w:rsid w:val="004D61E8"/>
    <w:rsid w:val="004F56F5"/>
    <w:rsid w:val="00504675"/>
    <w:rsid w:val="00505ABF"/>
    <w:rsid w:val="0050695B"/>
    <w:rsid w:val="005106D0"/>
    <w:rsid w:val="00517F07"/>
    <w:rsid w:val="00562398"/>
    <w:rsid w:val="005646C8"/>
    <w:rsid w:val="0056778B"/>
    <w:rsid w:val="005941CA"/>
    <w:rsid w:val="005C24C0"/>
    <w:rsid w:val="005C538C"/>
    <w:rsid w:val="005E3015"/>
    <w:rsid w:val="005F0277"/>
    <w:rsid w:val="005F4321"/>
    <w:rsid w:val="006007B5"/>
    <w:rsid w:val="00601107"/>
    <w:rsid w:val="00604D9D"/>
    <w:rsid w:val="00617778"/>
    <w:rsid w:val="00643621"/>
    <w:rsid w:val="00646C90"/>
    <w:rsid w:val="006474D0"/>
    <w:rsid w:val="00650897"/>
    <w:rsid w:val="00657EC4"/>
    <w:rsid w:val="00660B8E"/>
    <w:rsid w:val="006748DB"/>
    <w:rsid w:val="006A1B6A"/>
    <w:rsid w:val="006A621B"/>
    <w:rsid w:val="006A7683"/>
    <w:rsid w:val="006B02A2"/>
    <w:rsid w:val="006B0440"/>
    <w:rsid w:val="006D5A97"/>
    <w:rsid w:val="006D5EB1"/>
    <w:rsid w:val="006D621E"/>
    <w:rsid w:val="006E19E2"/>
    <w:rsid w:val="006E5A28"/>
    <w:rsid w:val="006F3DDB"/>
    <w:rsid w:val="006F485F"/>
    <w:rsid w:val="00705CD6"/>
    <w:rsid w:val="00717E97"/>
    <w:rsid w:val="007537E0"/>
    <w:rsid w:val="00760695"/>
    <w:rsid w:val="00764B48"/>
    <w:rsid w:val="00770120"/>
    <w:rsid w:val="00783E03"/>
    <w:rsid w:val="007A77B3"/>
    <w:rsid w:val="007B11E8"/>
    <w:rsid w:val="007C1F4C"/>
    <w:rsid w:val="007D34E0"/>
    <w:rsid w:val="00800BAB"/>
    <w:rsid w:val="0080578E"/>
    <w:rsid w:val="008236E6"/>
    <w:rsid w:val="00826058"/>
    <w:rsid w:val="00834391"/>
    <w:rsid w:val="00837AF2"/>
    <w:rsid w:val="00844E28"/>
    <w:rsid w:val="00845C3F"/>
    <w:rsid w:val="00852CAA"/>
    <w:rsid w:val="00871FD3"/>
    <w:rsid w:val="008748E1"/>
    <w:rsid w:val="0088799E"/>
    <w:rsid w:val="00893CE9"/>
    <w:rsid w:val="008A3BF4"/>
    <w:rsid w:val="008B74E3"/>
    <w:rsid w:val="008C1837"/>
    <w:rsid w:val="008C51C3"/>
    <w:rsid w:val="008D5020"/>
    <w:rsid w:val="008E1CB9"/>
    <w:rsid w:val="008F1555"/>
    <w:rsid w:val="009065F4"/>
    <w:rsid w:val="0091049A"/>
    <w:rsid w:val="009237A9"/>
    <w:rsid w:val="00923BEE"/>
    <w:rsid w:val="00937F31"/>
    <w:rsid w:val="009468B0"/>
    <w:rsid w:val="009553E7"/>
    <w:rsid w:val="00985DE2"/>
    <w:rsid w:val="00996926"/>
    <w:rsid w:val="0099750F"/>
    <w:rsid w:val="009D3D71"/>
    <w:rsid w:val="009E574E"/>
    <w:rsid w:val="009F0937"/>
    <w:rsid w:val="00A13175"/>
    <w:rsid w:val="00A14DAD"/>
    <w:rsid w:val="00A24BC2"/>
    <w:rsid w:val="00A330A9"/>
    <w:rsid w:val="00A4312C"/>
    <w:rsid w:val="00A44134"/>
    <w:rsid w:val="00A45370"/>
    <w:rsid w:val="00A618B3"/>
    <w:rsid w:val="00A66CC2"/>
    <w:rsid w:val="00A77BB3"/>
    <w:rsid w:val="00A94ACA"/>
    <w:rsid w:val="00A94AF3"/>
    <w:rsid w:val="00AB5C0D"/>
    <w:rsid w:val="00AE0E25"/>
    <w:rsid w:val="00AE2504"/>
    <w:rsid w:val="00AF1970"/>
    <w:rsid w:val="00AF58ED"/>
    <w:rsid w:val="00B103D9"/>
    <w:rsid w:val="00B14000"/>
    <w:rsid w:val="00B20D76"/>
    <w:rsid w:val="00B50EEB"/>
    <w:rsid w:val="00B81753"/>
    <w:rsid w:val="00B93ADE"/>
    <w:rsid w:val="00BA6ECF"/>
    <w:rsid w:val="00BD2065"/>
    <w:rsid w:val="00BD3394"/>
    <w:rsid w:val="00BE23E3"/>
    <w:rsid w:val="00BE6956"/>
    <w:rsid w:val="00BF457A"/>
    <w:rsid w:val="00BF52EC"/>
    <w:rsid w:val="00C07070"/>
    <w:rsid w:val="00C11D06"/>
    <w:rsid w:val="00C120CE"/>
    <w:rsid w:val="00C14D9F"/>
    <w:rsid w:val="00C14EB7"/>
    <w:rsid w:val="00C219E0"/>
    <w:rsid w:val="00C26ACD"/>
    <w:rsid w:val="00C520AF"/>
    <w:rsid w:val="00C5467A"/>
    <w:rsid w:val="00C567C0"/>
    <w:rsid w:val="00C57A07"/>
    <w:rsid w:val="00C602F7"/>
    <w:rsid w:val="00C60A3B"/>
    <w:rsid w:val="00C65FCF"/>
    <w:rsid w:val="00C71058"/>
    <w:rsid w:val="00C71732"/>
    <w:rsid w:val="00C83DC2"/>
    <w:rsid w:val="00C83EDF"/>
    <w:rsid w:val="00C842AF"/>
    <w:rsid w:val="00C91549"/>
    <w:rsid w:val="00C951B7"/>
    <w:rsid w:val="00CA0009"/>
    <w:rsid w:val="00CA1F5B"/>
    <w:rsid w:val="00CA6C99"/>
    <w:rsid w:val="00CC4222"/>
    <w:rsid w:val="00CC63AF"/>
    <w:rsid w:val="00CD08C4"/>
    <w:rsid w:val="00CD6CDA"/>
    <w:rsid w:val="00CE4DF9"/>
    <w:rsid w:val="00D26C39"/>
    <w:rsid w:val="00D35FA7"/>
    <w:rsid w:val="00D42104"/>
    <w:rsid w:val="00D454F8"/>
    <w:rsid w:val="00D4607D"/>
    <w:rsid w:val="00D64B02"/>
    <w:rsid w:val="00D66539"/>
    <w:rsid w:val="00D71AC9"/>
    <w:rsid w:val="00DA7321"/>
    <w:rsid w:val="00DC4E31"/>
    <w:rsid w:val="00DD7079"/>
    <w:rsid w:val="00E077F3"/>
    <w:rsid w:val="00E07968"/>
    <w:rsid w:val="00E10266"/>
    <w:rsid w:val="00E122FE"/>
    <w:rsid w:val="00E504F4"/>
    <w:rsid w:val="00E6357E"/>
    <w:rsid w:val="00E854EF"/>
    <w:rsid w:val="00EA1FC6"/>
    <w:rsid w:val="00EA39DD"/>
    <w:rsid w:val="00EB2C04"/>
    <w:rsid w:val="00EC0260"/>
    <w:rsid w:val="00F037BB"/>
    <w:rsid w:val="00F1017A"/>
    <w:rsid w:val="00F51122"/>
    <w:rsid w:val="00F72BAE"/>
    <w:rsid w:val="00F77ECE"/>
    <w:rsid w:val="00F906F4"/>
    <w:rsid w:val="00F97D8F"/>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iPriority="99" w:name="footer"/>
    <w:lsdException w:qFormat="true"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uiPriority="99" w:name="No List"/>
    <w:lsdException w:uiPriority="99" w:name="Balloon Text"/>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
    <w:qFormat/>
    <w:rsid w:val="002144E4"/>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144E4"/>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144E4"/>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144E4"/>
    <w:pPr>
      <w:keepNext/>
      <w:spacing w:after="60" w:before="240"/>
      <w:outlineLvl w:val="3"/>
    </w:pPr>
    <w:rPr>
      <w:rFonts w:eastAsiaTheme="minorEastAsia" w:hAnsiTheme="minorHAnsi" w:asciiTheme="minorHAnsi"/>
      <w:b/>
      <w:bCs/>
      <w:sz w:val="28"/>
      <w:szCs w:val="28"/>
    </w:rPr>
  </w:style>
  <w:style w:styleId="Naslov5" w:type="paragraph">
    <w:name w:val="heading 5"/>
    <w:basedOn w:val="Normal"/>
    <w:next w:val="Normal"/>
    <w:link w:val="Naslov5Char"/>
    <w:uiPriority w:val="9"/>
    <w:semiHidden/>
    <w:unhideWhenUsed/>
    <w:qFormat/>
    <w:rsid w:val="002144E4"/>
    <w:pPr>
      <w:spacing w:after="60" w:before="240"/>
      <w:outlineLvl w:val="4"/>
    </w:pPr>
    <w:rPr>
      <w:rFonts w:eastAsiaTheme="minorEastAsia" w:hAnsiTheme="minorHAnsi" w:asciiTheme="minorHAnsi"/>
      <w:b/>
      <w:bCs/>
      <w:i/>
      <w:iCs/>
      <w:sz w:val="26"/>
      <w:szCs w:val="26"/>
    </w:rPr>
  </w:style>
  <w:style w:styleId="Naslov6" w:type="paragraph">
    <w:name w:val="heading 6"/>
    <w:basedOn w:val="Normal"/>
    <w:next w:val="Normal"/>
    <w:link w:val="Naslov6Char"/>
    <w:uiPriority w:val="9"/>
    <w:semiHidden/>
    <w:unhideWhenUsed/>
    <w:qFormat/>
    <w:rsid w:val="002144E4"/>
    <w:pPr>
      <w:spacing w:after="60" w:before="240"/>
      <w:outlineLvl w:val="5"/>
    </w:pPr>
    <w:rPr>
      <w:rFonts w:eastAsiaTheme="minorEastAsia" w:hAnsiTheme="minorHAnsi" w:asciiTheme="minorHAnsi"/>
      <w:b/>
      <w:bCs/>
      <w:sz w:val="22"/>
      <w:szCs w:val="22"/>
    </w:rPr>
  </w:style>
  <w:style w:styleId="Naslov7" w:type="paragraph">
    <w:name w:val="heading 7"/>
    <w:basedOn w:val="Normal"/>
    <w:next w:val="Normal"/>
    <w:link w:val="Naslov7Char"/>
    <w:uiPriority w:val="9"/>
    <w:semiHidden/>
    <w:unhideWhenUsed/>
    <w:qFormat/>
    <w:rsid w:val="002144E4"/>
    <w:pPr>
      <w:spacing w:after="60" w:before="240"/>
      <w:outlineLvl w:val="6"/>
    </w:pPr>
    <w:rPr>
      <w:rFonts w:eastAsiaTheme="minorEastAsia" w:hAnsiTheme="minorHAnsi" w:asciiTheme="minorHAnsi"/>
    </w:rPr>
  </w:style>
  <w:style w:styleId="Naslov8" w:type="paragraph">
    <w:name w:val="heading 8"/>
    <w:basedOn w:val="Normal"/>
    <w:next w:val="Normal"/>
    <w:link w:val="Naslov8Char"/>
    <w:uiPriority w:val="9"/>
    <w:semiHidden/>
    <w:unhideWhenUsed/>
    <w:qFormat/>
    <w:rsid w:val="002144E4"/>
    <w:pPr>
      <w:spacing w:after="60" w:before="240"/>
      <w:outlineLvl w:val="7"/>
    </w:pPr>
    <w:rPr>
      <w:rFonts w:eastAsiaTheme="minorEastAsia" w:hAnsiTheme="minorHAnsi" w:asciiTheme="minorHAnsi"/>
      <w:i/>
      <w:iCs/>
    </w:rPr>
  </w:style>
  <w:style w:styleId="Naslov9" w:type="paragraph">
    <w:name w:val="heading 9"/>
    <w:basedOn w:val="Normal"/>
    <w:next w:val="Normal"/>
    <w:link w:val="Naslov9Char"/>
    <w:uiPriority w:val="9"/>
    <w:semiHidden/>
    <w:unhideWhenUsed/>
    <w:qFormat/>
    <w:rsid w:val="002144E4"/>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link w:val="PodnojeChar"/>
    <w:uiPriority w:val="99"/>
    <w:rsid w:val="00A77BB3"/>
    <w:pPr>
      <w:tabs>
        <w:tab w:pos="4536" w:val="center"/>
        <w:tab w:pos="9072" w:val="right"/>
      </w:tabs>
    </w:pPr>
  </w:style>
  <w:style w:styleId="Tekstbalonia" w:type="paragraph">
    <w:name w:val="Balloon Text"/>
    <w:basedOn w:val="Normal"/>
    <w:link w:val="TekstbaloniaChar"/>
    <w:uiPriority w:val="99"/>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customStyle="true" w:styleId="Naslov1Char" w:type="character">
    <w:name w:val="Naslov 1 Char"/>
    <w:basedOn w:val="Zadanifontodlomka"/>
    <w:link w:val="Naslov1"/>
    <w:uiPriority w:val="9"/>
    <w:rsid w:val="002144E4"/>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144E4"/>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144E4"/>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144E4"/>
    <w:rPr>
      <w:rFonts w:eastAsiaTheme="minorEastAsia" w:hAnsiTheme="minorHAnsi" w:asciiTheme="minorHAnsi"/>
      <w:b/>
      <w:bCs/>
      <w:sz w:val="28"/>
      <w:szCs w:val="28"/>
    </w:rPr>
  </w:style>
  <w:style w:customStyle="true" w:styleId="Naslov5Char" w:type="character">
    <w:name w:val="Naslov 5 Char"/>
    <w:basedOn w:val="Zadanifontodlomka"/>
    <w:link w:val="Naslov5"/>
    <w:uiPriority w:val="9"/>
    <w:semiHidden/>
    <w:rsid w:val="002144E4"/>
    <w:rPr>
      <w:rFonts w:eastAsiaTheme="minorEastAsia" w:hAnsiTheme="minorHAnsi" w:asciiTheme="minorHAnsi"/>
      <w:b/>
      <w:bCs/>
      <w:i/>
      <w:iCs/>
      <w:sz w:val="26"/>
      <w:szCs w:val="26"/>
    </w:rPr>
  </w:style>
  <w:style w:customStyle="true" w:styleId="Naslov6Char" w:type="character">
    <w:name w:val="Naslov 6 Char"/>
    <w:basedOn w:val="Zadanifontodlomka"/>
    <w:link w:val="Naslov6"/>
    <w:uiPriority w:val="9"/>
    <w:semiHidden/>
    <w:rsid w:val="002144E4"/>
    <w:rPr>
      <w:rFonts w:eastAsiaTheme="minorEastAsia" w:hAnsiTheme="minorHAnsi" w:asciiTheme="minorHAnsi"/>
      <w:b/>
      <w:bCs/>
      <w:sz w:val="22"/>
      <w:szCs w:val="22"/>
    </w:rPr>
  </w:style>
  <w:style w:customStyle="true" w:styleId="Naslov7Char" w:type="character">
    <w:name w:val="Naslov 7 Char"/>
    <w:basedOn w:val="Zadanifontodlomka"/>
    <w:link w:val="Naslov7"/>
    <w:uiPriority w:val="9"/>
    <w:semiHidden/>
    <w:rsid w:val="002144E4"/>
    <w:rPr>
      <w:rFonts w:eastAsiaTheme="minorEastAsia" w:hAnsiTheme="minorHAnsi" w:asciiTheme="minorHAnsi"/>
      <w:sz w:val="24"/>
      <w:szCs w:val="24"/>
    </w:rPr>
  </w:style>
  <w:style w:customStyle="true" w:styleId="Naslov8Char" w:type="character">
    <w:name w:val="Naslov 8 Char"/>
    <w:basedOn w:val="Zadanifontodlomka"/>
    <w:link w:val="Naslov8"/>
    <w:uiPriority w:val="9"/>
    <w:semiHidden/>
    <w:rsid w:val="002144E4"/>
    <w:rPr>
      <w:rFonts w:eastAsiaTheme="minorEastAsia" w:hAnsiTheme="minorHAnsi" w:asciiTheme="minorHAnsi"/>
      <w:i/>
      <w:iCs/>
      <w:sz w:val="24"/>
      <w:szCs w:val="24"/>
    </w:rPr>
  </w:style>
  <w:style w:customStyle="true" w:styleId="Naslov9Char" w:type="character">
    <w:name w:val="Naslov 9 Char"/>
    <w:basedOn w:val="Zadanifontodlomka"/>
    <w:link w:val="Naslov9"/>
    <w:uiPriority w:val="9"/>
    <w:semiHidden/>
    <w:rsid w:val="002144E4"/>
    <w:rPr>
      <w:rFonts w:eastAsiaTheme="majorEastAsia" w:hAnsiTheme="majorHAnsi" w:asciiTheme="majorHAnsi"/>
      <w:sz w:val="22"/>
      <w:szCs w:val="22"/>
    </w:rPr>
  </w:style>
  <w:style w:customStyle="true" w:styleId="TekstbaloniaChar" w:type="character">
    <w:name w:val="Tekst balončića Char"/>
    <w:basedOn w:val="Zadanifontodlomka"/>
    <w:link w:val="Tekstbalonia"/>
    <w:uiPriority w:val="99"/>
    <w:rsid w:val="002144E4"/>
    <w:rPr>
      <w:rFonts w:cs="Tahoma" w:hAnsi="Tahoma" w:ascii="Tahoma"/>
      <w:sz w:val="16"/>
      <w:szCs w:val="16"/>
    </w:rPr>
  </w:style>
  <w:style w:styleId="Bezproreda" w:type="paragraph">
    <w:name w:val="No Spacing"/>
    <w:basedOn w:val="Normal"/>
    <w:qFormat/>
    <w:rsid w:val="002144E4"/>
    <w:rPr>
      <w:rFonts w:eastAsiaTheme="minorEastAsia" w:hAnsiTheme="minorHAnsi" w:asciiTheme="minorHAnsi"/>
      <w:szCs w:val="32"/>
    </w:rPr>
  </w:style>
  <w:style w:styleId="Naslov" w:type="paragraph">
    <w:name w:val="Title"/>
    <w:basedOn w:val="Normal"/>
    <w:next w:val="Normal"/>
    <w:link w:val="NaslovChar"/>
    <w:uiPriority w:val="10"/>
    <w:qFormat/>
    <w:rsid w:val="002144E4"/>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144E4"/>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144E4"/>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144E4"/>
    <w:rPr>
      <w:rFonts w:eastAsiaTheme="majorEastAsia" w:hAnsiTheme="majorHAnsi" w:asciiTheme="majorHAnsi"/>
      <w:sz w:val="24"/>
      <w:szCs w:val="24"/>
    </w:rPr>
  </w:style>
  <w:style w:styleId="Naglaeno" w:type="character">
    <w:name w:val="Strong"/>
    <w:basedOn w:val="Zadanifontodlomka"/>
    <w:uiPriority w:val="22"/>
    <w:qFormat/>
    <w:rsid w:val="002144E4"/>
    <w:rPr>
      <w:b/>
      <w:bCs/>
    </w:rPr>
  </w:style>
  <w:style w:styleId="Istaknuto" w:type="character">
    <w:name w:val="Emphasis"/>
    <w:basedOn w:val="Zadanifontodlomka"/>
    <w:uiPriority w:val="20"/>
    <w:qFormat/>
    <w:rsid w:val="002144E4"/>
    <w:rPr>
      <w:rFonts w:hAnsiTheme="minorHAnsi" w:asciiTheme="minorHAnsi"/>
      <w:b/>
      <w:i/>
      <w:iCs/>
    </w:rPr>
  </w:style>
  <w:style w:styleId="Citat" w:type="paragraph">
    <w:name w:val="Quote"/>
    <w:basedOn w:val="Normal"/>
    <w:next w:val="Normal"/>
    <w:link w:val="CitatChar"/>
    <w:uiPriority w:val="29"/>
    <w:qFormat/>
    <w:rsid w:val="002144E4"/>
    <w:rPr>
      <w:rFonts w:eastAsiaTheme="minorEastAsia" w:hAnsiTheme="minorHAnsi" w:asciiTheme="minorHAnsi"/>
      <w:i/>
    </w:rPr>
  </w:style>
  <w:style w:customStyle="true" w:styleId="CitatChar" w:type="character">
    <w:name w:val="Citat Char"/>
    <w:basedOn w:val="Zadanifontodlomka"/>
    <w:link w:val="Citat"/>
    <w:uiPriority w:val="29"/>
    <w:rsid w:val="002144E4"/>
    <w:rPr>
      <w:rFonts w:eastAsiaTheme="minorEastAsia" w:hAnsiTheme="minorHAnsi" w:asciiTheme="minorHAnsi"/>
      <w:i/>
      <w:sz w:val="24"/>
      <w:szCs w:val="24"/>
    </w:rPr>
  </w:style>
  <w:style w:styleId="Naglaencitat" w:type="paragraph">
    <w:name w:val="Intense Quote"/>
    <w:basedOn w:val="Normal"/>
    <w:next w:val="Normal"/>
    <w:link w:val="NaglaencitatChar"/>
    <w:uiPriority w:val="30"/>
    <w:qFormat/>
    <w:rsid w:val="002144E4"/>
    <w:pPr>
      <w:ind w:right="720" w:left="720"/>
    </w:pPr>
    <w:rPr>
      <w:rFonts w:eastAsiaTheme="minorEastAsia" w:hAnsiTheme="minorHAnsi" w:asciiTheme="minorHAnsi"/>
      <w:b/>
      <w:i/>
      <w:szCs w:val="22"/>
    </w:rPr>
  </w:style>
  <w:style w:customStyle="true" w:styleId="NaglaencitatChar" w:type="character">
    <w:name w:val="Naglašen citat Char"/>
    <w:basedOn w:val="Zadanifontodlomka"/>
    <w:link w:val="Naglaencitat"/>
    <w:uiPriority w:val="30"/>
    <w:rsid w:val="002144E4"/>
    <w:rPr>
      <w:rFonts w:eastAsiaTheme="minorEastAsia" w:hAnsiTheme="minorHAnsi" w:asciiTheme="minorHAnsi"/>
      <w:b/>
      <w:i/>
      <w:sz w:val="24"/>
      <w:szCs w:val="22"/>
    </w:rPr>
  </w:style>
  <w:style w:styleId="Neupadljivoisticanje" w:type="character">
    <w:name w:val="Subtle Emphasis"/>
    <w:uiPriority w:val="19"/>
    <w:qFormat/>
    <w:rsid w:val="002144E4"/>
    <w:rPr>
      <w:i/>
      <w:color w:themeTint="A5" w:themeColor="text1" w:val="5A5A5A"/>
    </w:rPr>
  </w:style>
  <w:style w:styleId="Jakoisticanje" w:type="character">
    <w:name w:val="Intense Emphasis"/>
    <w:basedOn w:val="Zadanifontodlomka"/>
    <w:uiPriority w:val="21"/>
    <w:qFormat/>
    <w:rsid w:val="002144E4"/>
    <w:rPr>
      <w:b/>
      <w:i/>
      <w:sz w:val="24"/>
      <w:szCs w:val="24"/>
      <w:u w:val="single"/>
    </w:rPr>
  </w:style>
  <w:style w:styleId="Neupadljivareferenca" w:type="character">
    <w:name w:val="Subtle Reference"/>
    <w:basedOn w:val="Zadanifontodlomka"/>
    <w:uiPriority w:val="31"/>
    <w:qFormat/>
    <w:rsid w:val="002144E4"/>
    <w:rPr>
      <w:sz w:val="24"/>
      <w:szCs w:val="24"/>
      <w:u w:val="single"/>
    </w:rPr>
  </w:style>
  <w:style w:styleId="Istaknutareferenca" w:type="character">
    <w:name w:val="Intense Reference"/>
    <w:basedOn w:val="Zadanifontodlomka"/>
    <w:uiPriority w:val="32"/>
    <w:qFormat/>
    <w:rsid w:val="002144E4"/>
    <w:rPr>
      <w:b/>
      <w:sz w:val="24"/>
      <w:u w:val="single"/>
    </w:rPr>
  </w:style>
  <w:style w:styleId="Naslovknjige" w:type="character">
    <w:name w:val="Book Title"/>
    <w:basedOn w:val="Zadanifontodlomka"/>
    <w:uiPriority w:val="33"/>
    <w:qFormat/>
    <w:rsid w:val="002144E4"/>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144E4"/>
    <w:pPr>
      <w:outlineLvl w:val="9"/>
    </w:pPr>
  </w:style>
  <w:style w:customStyle="true" w:styleId="ZaglavljeChar" w:type="character">
    <w:name w:val="Zaglavlje Char"/>
    <w:link w:val="Zaglavlje"/>
    <w:uiPriority w:val="99"/>
    <w:rsid w:val="002144E4"/>
    <w:rPr>
      <w:sz w:val="24"/>
      <w:szCs w:val="24"/>
    </w:rPr>
  </w:style>
  <w:style w:customStyle="true" w:styleId="PodnojeChar" w:type="character">
    <w:name w:val="Podnožje Char"/>
    <w:link w:val="Podnoje"/>
    <w:uiPriority w:val="99"/>
    <w:rsid w:val="002144E4"/>
    <w:rPr>
      <w:sz w:val="24"/>
      <w:szCs w:val="24"/>
    </w:rPr>
  </w:style>
  <w:style w:customStyle="true" w:styleId="Odlomakpopisa1" w:type="paragraph">
    <w:name w:val="Odlomak popisa1"/>
    <w:basedOn w:val="Normal"/>
    <w:rsid w:val="002144E4"/>
    <w:pPr>
      <w:spacing w:lineRule="auto" w:line="276" w:after="200"/>
      <w:ind w:left="720"/>
    </w:pPr>
    <w:rPr>
      <w:rFonts w:cs="Calibri" w:eastAsia="SimSun" w:hAnsi="Calibri" w:ascii="Calibri"/>
      <w:sz w:val="22"/>
      <w:szCs w:val="22"/>
      <w:lang w:eastAsia="en-US"/>
    </w:rPr>
  </w:style>
  <w:style w:styleId="Tekstrezerviranogmjesta" w:type="character">
    <w:name w:val="Placeholder Text"/>
    <w:basedOn w:val="Zadanifontodlomka"/>
    <w:uiPriority w:val="99"/>
    <w:semiHidden/>
    <w:rsid w:val="00601107"/>
    <w:rPr>
      <w:color w:val="808080"/>
      <w:bdr w:space="0" w:sz="0" w:color="auto" w:val="none"/>
      <w:shd w:fill="auto" w:color="auto" w:val="clear"/>
    </w:rPr>
  </w:style>
  <w:style w:customStyle="true" w:styleId="eSPISCCParagraphDefaultFont" w:type="character">
    <w:name w:val="eSPIS_CC_Paragraph Default Font"/>
    <w:basedOn w:val="Zadanifontodlomka"/>
    <w:rsid w:val="006011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1107"/>
    <w:rPr>
      <w:bdr w:space="0" w:sz="0" w:color="auto" w:val="none"/>
      <w:shd w:fill="FFFFCC" w:color="auto" w:val="clear"/>
      <w:lang w:val="hr-HR"/>
    </w:rPr>
  </w:style>
  <w:style w:customStyle="true" w:styleId="PozadinaSvijetloCrvena" w:type="character">
    <w:name w:val="Pozadina_SvijetloCrvena"/>
    <w:basedOn w:val="eSPISCCParagraphDefaultFont"/>
    <w:rsid w:val="006011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11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footer" w:uiPriority="99"/>
    <w:lsdException w:name="caption" w:qFormat="1" w:semiHidden="1" w:unhideWhenUsed="1"/>
    <w:lsdException w:name="Title" w:qFormat="1" w:uiPriority="10"/>
    <w:lsdException w:name="Subtitle" w:qFormat="1" w:uiPriority="11"/>
    <w:lsdException w:name="Strong" w:qFormat="1" w:uiPriority="22"/>
    <w:lsdException w:name="Emphasis" w:qFormat="1" w:uiPriority="20"/>
    <w:lsdException w:name="No List"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rsid w:val="002144E4"/>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144E4"/>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144E4"/>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144E4"/>
    <w:pPr>
      <w:keepNext/>
      <w:spacing w:after="60" w:before="240"/>
      <w:outlineLvl w:val="3"/>
    </w:pPr>
    <w:rPr>
      <w:rFonts w:asciiTheme="minorHAnsi" w:eastAsiaTheme="minorEastAsia" w:hAnsiTheme="minorHAnsi"/>
      <w:b/>
      <w:bCs/>
      <w:sz w:val="28"/>
      <w:szCs w:val="28"/>
    </w:rPr>
  </w:style>
  <w:style w:styleId="Naslov5" w:type="paragraph">
    <w:name w:val="heading 5"/>
    <w:basedOn w:val="Normal"/>
    <w:next w:val="Normal"/>
    <w:link w:val="Naslov5Char"/>
    <w:uiPriority w:val="9"/>
    <w:semiHidden/>
    <w:unhideWhenUsed/>
    <w:qFormat/>
    <w:rsid w:val="002144E4"/>
    <w:pPr>
      <w:spacing w:after="60" w:before="240"/>
      <w:outlineLvl w:val="4"/>
    </w:pPr>
    <w:rPr>
      <w:rFonts w:asciiTheme="minorHAnsi" w:eastAsiaTheme="minorEastAsia" w:hAnsiTheme="minorHAnsi"/>
      <w:b/>
      <w:bCs/>
      <w:i/>
      <w:iCs/>
      <w:sz w:val="26"/>
      <w:szCs w:val="26"/>
    </w:rPr>
  </w:style>
  <w:style w:styleId="Naslov6" w:type="paragraph">
    <w:name w:val="heading 6"/>
    <w:basedOn w:val="Normal"/>
    <w:next w:val="Normal"/>
    <w:link w:val="Naslov6Char"/>
    <w:uiPriority w:val="9"/>
    <w:semiHidden/>
    <w:unhideWhenUsed/>
    <w:qFormat/>
    <w:rsid w:val="002144E4"/>
    <w:pPr>
      <w:spacing w:after="60" w:before="240"/>
      <w:outlineLvl w:val="5"/>
    </w:pPr>
    <w:rPr>
      <w:rFonts w:asciiTheme="minorHAnsi" w:eastAsiaTheme="minorEastAsia" w:hAnsiTheme="minorHAnsi"/>
      <w:b/>
      <w:bCs/>
      <w:sz w:val="22"/>
      <w:szCs w:val="22"/>
    </w:rPr>
  </w:style>
  <w:style w:styleId="Naslov7" w:type="paragraph">
    <w:name w:val="heading 7"/>
    <w:basedOn w:val="Normal"/>
    <w:next w:val="Normal"/>
    <w:link w:val="Naslov7Char"/>
    <w:uiPriority w:val="9"/>
    <w:semiHidden/>
    <w:unhideWhenUsed/>
    <w:qFormat/>
    <w:rsid w:val="002144E4"/>
    <w:pPr>
      <w:spacing w:after="60" w:before="240"/>
      <w:outlineLvl w:val="6"/>
    </w:pPr>
    <w:rPr>
      <w:rFonts w:asciiTheme="minorHAnsi" w:eastAsiaTheme="minorEastAsia" w:hAnsiTheme="minorHAnsi"/>
    </w:rPr>
  </w:style>
  <w:style w:styleId="Naslov8" w:type="paragraph">
    <w:name w:val="heading 8"/>
    <w:basedOn w:val="Normal"/>
    <w:next w:val="Normal"/>
    <w:link w:val="Naslov8Char"/>
    <w:uiPriority w:val="9"/>
    <w:semiHidden/>
    <w:unhideWhenUsed/>
    <w:qFormat/>
    <w:rsid w:val="002144E4"/>
    <w:pPr>
      <w:spacing w:after="60" w:before="240"/>
      <w:outlineLvl w:val="7"/>
    </w:pPr>
    <w:rPr>
      <w:rFonts w:asciiTheme="minorHAnsi" w:eastAsiaTheme="minorEastAsia" w:hAnsiTheme="minorHAnsi"/>
      <w:i/>
      <w:iCs/>
    </w:rPr>
  </w:style>
  <w:style w:styleId="Naslov9" w:type="paragraph">
    <w:name w:val="heading 9"/>
    <w:basedOn w:val="Normal"/>
    <w:next w:val="Normal"/>
    <w:link w:val="Naslov9Char"/>
    <w:uiPriority w:val="9"/>
    <w:semiHidden/>
    <w:unhideWhenUsed/>
    <w:qFormat/>
    <w:rsid w:val="002144E4"/>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link w:val="PodnojeChar"/>
    <w:uiPriority w:val="99"/>
    <w:rsid w:val="00A77BB3"/>
    <w:pPr>
      <w:tabs>
        <w:tab w:pos="4536" w:val="center"/>
        <w:tab w:pos="9072" w:val="right"/>
      </w:tabs>
    </w:pPr>
  </w:style>
  <w:style w:styleId="Tekstbalonia" w:type="paragraph">
    <w:name w:val="Balloon Text"/>
    <w:basedOn w:val="Normal"/>
    <w:link w:val="TekstbaloniaChar"/>
    <w:uiPriority w:val="99"/>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customStyle="1" w:styleId="Naslov1Char" w:type="character">
    <w:name w:val="Naslov 1 Char"/>
    <w:basedOn w:val="Zadanifontodlomka"/>
    <w:link w:val="Naslov1"/>
    <w:uiPriority w:val="9"/>
    <w:rsid w:val="002144E4"/>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144E4"/>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144E4"/>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144E4"/>
    <w:rPr>
      <w:rFonts w:asciiTheme="minorHAnsi" w:eastAsiaTheme="minorEastAsia" w:hAnsiTheme="minorHAnsi"/>
      <w:b/>
      <w:bCs/>
      <w:sz w:val="28"/>
      <w:szCs w:val="28"/>
    </w:rPr>
  </w:style>
  <w:style w:customStyle="1" w:styleId="Naslov5Char" w:type="character">
    <w:name w:val="Naslov 5 Char"/>
    <w:basedOn w:val="Zadanifontodlomka"/>
    <w:link w:val="Naslov5"/>
    <w:uiPriority w:val="9"/>
    <w:semiHidden/>
    <w:rsid w:val="002144E4"/>
    <w:rPr>
      <w:rFonts w:asciiTheme="minorHAnsi" w:eastAsiaTheme="minorEastAsia" w:hAnsiTheme="minorHAnsi"/>
      <w:b/>
      <w:bCs/>
      <w:i/>
      <w:iCs/>
      <w:sz w:val="26"/>
      <w:szCs w:val="26"/>
    </w:rPr>
  </w:style>
  <w:style w:customStyle="1" w:styleId="Naslov6Char" w:type="character">
    <w:name w:val="Naslov 6 Char"/>
    <w:basedOn w:val="Zadanifontodlomka"/>
    <w:link w:val="Naslov6"/>
    <w:uiPriority w:val="9"/>
    <w:semiHidden/>
    <w:rsid w:val="002144E4"/>
    <w:rPr>
      <w:rFonts w:asciiTheme="minorHAnsi" w:eastAsiaTheme="minorEastAsia" w:hAnsiTheme="minorHAnsi"/>
      <w:b/>
      <w:bCs/>
      <w:sz w:val="22"/>
      <w:szCs w:val="22"/>
    </w:rPr>
  </w:style>
  <w:style w:customStyle="1" w:styleId="Naslov7Char" w:type="character">
    <w:name w:val="Naslov 7 Char"/>
    <w:basedOn w:val="Zadanifontodlomka"/>
    <w:link w:val="Naslov7"/>
    <w:uiPriority w:val="9"/>
    <w:semiHidden/>
    <w:rsid w:val="002144E4"/>
    <w:rPr>
      <w:rFonts w:asciiTheme="minorHAnsi" w:eastAsiaTheme="minorEastAsia" w:hAnsiTheme="minorHAnsi"/>
      <w:sz w:val="24"/>
      <w:szCs w:val="24"/>
    </w:rPr>
  </w:style>
  <w:style w:customStyle="1" w:styleId="Naslov8Char" w:type="character">
    <w:name w:val="Naslov 8 Char"/>
    <w:basedOn w:val="Zadanifontodlomka"/>
    <w:link w:val="Naslov8"/>
    <w:uiPriority w:val="9"/>
    <w:semiHidden/>
    <w:rsid w:val="002144E4"/>
    <w:rPr>
      <w:rFonts w:asciiTheme="minorHAnsi" w:eastAsiaTheme="minorEastAsia" w:hAnsiTheme="minorHAnsi"/>
      <w:i/>
      <w:iCs/>
      <w:sz w:val="24"/>
      <w:szCs w:val="24"/>
    </w:rPr>
  </w:style>
  <w:style w:customStyle="1" w:styleId="Naslov9Char" w:type="character">
    <w:name w:val="Naslov 9 Char"/>
    <w:basedOn w:val="Zadanifontodlomka"/>
    <w:link w:val="Naslov9"/>
    <w:uiPriority w:val="9"/>
    <w:semiHidden/>
    <w:rsid w:val="002144E4"/>
    <w:rPr>
      <w:rFonts w:asciiTheme="majorHAnsi" w:eastAsiaTheme="majorEastAsia" w:hAnsiTheme="majorHAnsi"/>
      <w:sz w:val="22"/>
      <w:szCs w:val="22"/>
    </w:rPr>
  </w:style>
  <w:style w:customStyle="1" w:styleId="TekstbaloniaChar" w:type="character">
    <w:name w:val="Tekst balončića Char"/>
    <w:basedOn w:val="Zadanifontodlomka"/>
    <w:link w:val="Tekstbalonia"/>
    <w:uiPriority w:val="99"/>
    <w:rsid w:val="002144E4"/>
    <w:rPr>
      <w:rFonts w:ascii="Tahoma" w:cs="Tahoma" w:hAnsi="Tahoma"/>
      <w:sz w:val="16"/>
      <w:szCs w:val="16"/>
    </w:rPr>
  </w:style>
  <w:style w:styleId="Bezproreda" w:type="paragraph">
    <w:name w:val="No Spacing"/>
    <w:basedOn w:val="Normal"/>
    <w:qFormat/>
    <w:rsid w:val="002144E4"/>
    <w:rPr>
      <w:rFonts w:asciiTheme="minorHAnsi" w:eastAsiaTheme="minorEastAsia" w:hAnsiTheme="minorHAnsi"/>
      <w:szCs w:val="32"/>
    </w:rPr>
  </w:style>
  <w:style w:styleId="Naslov" w:type="paragraph">
    <w:name w:val="Title"/>
    <w:basedOn w:val="Normal"/>
    <w:next w:val="Normal"/>
    <w:link w:val="NaslovChar"/>
    <w:uiPriority w:val="10"/>
    <w:qFormat/>
    <w:rsid w:val="002144E4"/>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144E4"/>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144E4"/>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144E4"/>
    <w:rPr>
      <w:rFonts w:asciiTheme="majorHAnsi" w:eastAsiaTheme="majorEastAsia" w:hAnsiTheme="majorHAnsi"/>
      <w:sz w:val="24"/>
      <w:szCs w:val="24"/>
    </w:rPr>
  </w:style>
  <w:style w:styleId="Naglaeno" w:type="character">
    <w:name w:val="Strong"/>
    <w:basedOn w:val="Zadanifontodlomka"/>
    <w:uiPriority w:val="22"/>
    <w:qFormat/>
    <w:rsid w:val="002144E4"/>
    <w:rPr>
      <w:b/>
      <w:bCs/>
    </w:rPr>
  </w:style>
  <w:style w:styleId="Istaknuto" w:type="character">
    <w:name w:val="Emphasis"/>
    <w:basedOn w:val="Zadanifontodlomka"/>
    <w:uiPriority w:val="20"/>
    <w:qFormat/>
    <w:rsid w:val="002144E4"/>
    <w:rPr>
      <w:rFonts w:asciiTheme="minorHAnsi" w:hAnsiTheme="minorHAnsi"/>
      <w:b/>
      <w:i/>
      <w:iCs/>
    </w:rPr>
  </w:style>
  <w:style w:styleId="Citat" w:type="paragraph">
    <w:name w:val="Quote"/>
    <w:basedOn w:val="Normal"/>
    <w:next w:val="Normal"/>
    <w:link w:val="CitatChar"/>
    <w:uiPriority w:val="29"/>
    <w:qFormat/>
    <w:rsid w:val="002144E4"/>
    <w:rPr>
      <w:rFonts w:asciiTheme="minorHAnsi" w:eastAsiaTheme="minorEastAsia" w:hAnsiTheme="minorHAnsi"/>
      <w:i/>
    </w:rPr>
  </w:style>
  <w:style w:customStyle="1" w:styleId="CitatChar" w:type="character">
    <w:name w:val="Citat Char"/>
    <w:basedOn w:val="Zadanifontodlomka"/>
    <w:link w:val="Citat"/>
    <w:uiPriority w:val="29"/>
    <w:rsid w:val="002144E4"/>
    <w:rPr>
      <w:rFonts w:asciiTheme="minorHAnsi" w:eastAsiaTheme="minorEastAsia" w:hAnsiTheme="minorHAnsi"/>
      <w:i/>
      <w:sz w:val="24"/>
      <w:szCs w:val="24"/>
    </w:rPr>
  </w:style>
  <w:style w:styleId="Naglaencitat" w:type="paragraph">
    <w:name w:val="Intense Quote"/>
    <w:basedOn w:val="Normal"/>
    <w:next w:val="Normal"/>
    <w:link w:val="NaglaencitatChar"/>
    <w:uiPriority w:val="30"/>
    <w:qFormat/>
    <w:rsid w:val="002144E4"/>
    <w:pPr>
      <w:ind w:left="720" w:right="720"/>
    </w:pPr>
    <w:rPr>
      <w:rFonts w:asciiTheme="minorHAnsi" w:eastAsiaTheme="minorEastAsia" w:hAnsiTheme="minorHAnsi"/>
      <w:b/>
      <w:i/>
      <w:szCs w:val="22"/>
    </w:rPr>
  </w:style>
  <w:style w:customStyle="1" w:styleId="NaglaencitatChar" w:type="character">
    <w:name w:val="Naglašen citat Char"/>
    <w:basedOn w:val="Zadanifontodlomka"/>
    <w:link w:val="Naglaencitat"/>
    <w:uiPriority w:val="30"/>
    <w:rsid w:val="002144E4"/>
    <w:rPr>
      <w:rFonts w:asciiTheme="minorHAnsi" w:eastAsiaTheme="minorEastAsia" w:hAnsiTheme="minorHAnsi"/>
      <w:b/>
      <w:i/>
      <w:sz w:val="24"/>
      <w:szCs w:val="22"/>
    </w:rPr>
  </w:style>
  <w:style w:styleId="Neupadljivoisticanje" w:type="character">
    <w:name w:val="Subtle Emphasis"/>
    <w:uiPriority w:val="19"/>
    <w:qFormat/>
    <w:rsid w:val="002144E4"/>
    <w:rPr>
      <w:i/>
      <w:color w:themeColor="text1" w:themeTint="A5" w:val="5A5A5A"/>
    </w:rPr>
  </w:style>
  <w:style w:styleId="Jakoisticanje" w:type="character">
    <w:name w:val="Intense Emphasis"/>
    <w:basedOn w:val="Zadanifontodlomka"/>
    <w:uiPriority w:val="21"/>
    <w:qFormat/>
    <w:rsid w:val="002144E4"/>
    <w:rPr>
      <w:b/>
      <w:i/>
      <w:sz w:val="24"/>
      <w:szCs w:val="24"/>
      <w:u w:val="single"/>
    </w:rPr>
  </w:style>
  <w:style w:styleId="Neupadljivareferenca" w:type="character">
    <w:name w:val="Subtle Reference"/>
    <w:basedOn w:val="Zadanifontodlomka"/>
    <w:uiPriority w:val="31"/>
    <w:qFormat/>
    <w:rsid w:val="002144E4"/>
    <w:rPr>
      <w:sz w:val="24"/>
      <w:szCs w:val="24"/>
      <w:u w:val="single"/>
    </w:rPr>
  </w:style>
  <w:style w:styleId="Istaknutareferenca" w:type="character">
    <w:name w:val="Intense Reference"/>
    <w:basedOn w:val="Zadanifontodlomka"/>
    <w:uiPriority w:val="32"/>
    <w:qFormat/>
    <w:rsid w:val="002144E4"/>
    <w:rPr>
      <w:b/>
      <w:sz w:val="24"/>
      <w:u w:val="single"/>
    </w:rPr>
  </w:style>
  <w:style w:styleId="Naslovknjige" w:type="character">
    <w:name w:val="Book Title"/>
    <w:basedOn w:val="Zadanifontodlomka"/>
    <w:uiPriority w:val="33"/>
    <w:qFormat/>
    <w:rsid w:val="002144E4"/>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144E4"/>
    <w:pPr>
      <w:outlineLvl w:val="9"/>
    </w:pPr>
  </w:style>
  <w:style w:customStyle="1" w:styleId="ZaglavljeChar" w:type="character">
    <w:name w:val="Zaglavlje Char"/>
    <w:link w:val="Zaglavlje"/>
    <w:uiPriority w:val="99"/>
    <w:rsid w:val="002144E4"/>
    <w:rPr>
      <w:sz w:val="24"/>
      <w:szCs w:val="24"/>
    </w:rPr>
  </w:style>
  <w:style w:customStyle="1" w:styleId="PodnojeChar" w:type="character">
    <w:name w:val="Podnožje Char"/>
    <w:link w:val="Podnoje"/>
    <w:uiPriority w:val="99"/>
    <w:rsid w:val="002144E4"/>
    <w:rPr>
      <w:sz w:val="24"/>
      <w:szCs w:val="24"/>
    </w:rPr>
  </w:style>
  <w:style w:customStyle="1" w:styleId="Odlomakpopisa1" w:type="paragraph">
    <w:name w:val="Odlomak popisa1"/>
    <w:basedOn w:val="Normal"/>
    <w:rsid w:val="002144E4"/>
    <w:pPr>
      <w:spacing w:after="200" w:line="276" w:lineRule="auto"/>
      <w:ind w:left="720"/>
    </w:pPr>
    <w:rPr>
      <w:rFonts w:ascii="Calibri" w:cs="Calibri" w:eastAsia="SimSun" w:hAnsi="Calibri"/>
      <w:sz w:val="22"/>
      <w:szCs w:val="22"/>
      <w:lang w:eastAsia="en-US"/>
    </w:rPr>
  </w:style>
  <w:style w:styleId="Tekstrezerviranogmjesta" w:type="character">
    <w:name w:val="Placeholder Text"/>
    <w:basedOn w:val="Zadanifontodlomka"/>
    <w:uiPriority w:val="99"/>
    <w:semiHidden/>
    <w:rsid w:val="00601107"/>
    <w:rPr>
      <w:color w:val="808080"/>
      <w:bdr w:color="auto" w:space="0" w:sz="0" w:val="none"/>
      <w:shd w:color="auto" w:fill="auto" w:val="clear"/>
    </w:rPr>
  </w:style>
  <w:style w:customStyle="1" w:styleId="eSPISCCParagraphDefaultFont" w:type="character">
    <w:name w:val="eSPIS_CC_Paragraph Default Font"/>
    <w:basedOn w:val="Zadanifontodlomka"/>
    <w:rsid w:val="006011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1107"/>
    <w:rPr>
      <w:bdr w:color="auto" w:space="0" w:sz="0" w:val="none"/>
      <w:shd w:color="auto" w:fill="FFFFCC" w:val="clear"/>
      <w:lang w:val="hr-HR"/>
    </w:rPr>
  </w:style>
  <w:style w:customStyle="1" w:styleId="PozadinaSvijetloCrvena" w:type="character">
    <w:name w:val="Pozadina_SvijetloCrvena"/>
    <w:basedOn w:val="eSPISCCParagraphDefaultFont"/>
    <w:rsid w:val="006011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11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3415</izvorni_sadrzaj>
    <derivirana_varijabla naziv="DomainObject.Predmet.Broj_1">3415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 u pisarnici SSKA, u ref. poslan 29.11.18.</izvorni_sadrzaj>
    <derivirana_varijabla naziv="DomainObject.Predmet.Opis_1">Pomoćni omot u pisarnici SSKA, u ref. poslan 29.11.18.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St-3415/2017</izvorni_sadrzaj>
    <derivirana_varijabla naziv="DomainObject.Predmet.OznakaBroj_1">St-3415/2017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 - PAPIRNA INDUSTRIJA - TVORNICA PAPIRA ZAGREB, d.o.o. u stečaju zastupanog po punomoćniku Danica Krenek; Marina Tolj</izvorni_sadrzaj>
    <derivirana_varijabla naziv="DomainObject.Predmet.ProtustrankaFormated_1">  PAN - PAPIRNA INDUSTRIJA - TVORNICA PAPIRA ZAGREB, d.o.o. u stečaju zastupanog po punomoćniku Danica Krenek; Marina Tolj</derivirana_varijabla>
  </DomainObject.Predmet.ProtustrankaFormated>
  <DomainObject.Predmet.ProtustrankaFormatedOIB>
    <izvorni_sadrzaj>  PAN - PAPIRNA INDUSTRIJA - TVORNICA PAPIRA ZAGREB, d.o.o. u stečaju, OIB 48630586213 zastupanog po punomoćniku Danica Krenek; Marina Tolj</izvorni_sadrzaj>
    <derivirana_varijabla naziv="DomainObject.Predmet.ProtustrankaFormatedOIB_1">  PAN - PAPIRNA INDUSTRIJA - TVORNICA PAPIRA ZAGREB, d.o.o. u stečaju, OIB 48630586213 zastupanog po punomoćniku Danica Krenek; Marina Tolj</derivirana_varijabla>
  </DomainObject.Predmet.ProtustrankaFormatedOIB>
  <DomainObject.Predmet.ProtustrankaFormatedWithAdress>
    <izvorni_sadrzaj> PAN - PAPIRNA INDUSTRIJA - TVORNICA PAPIRA ZAGREB, d.o.o. u stečaju, Radnička cesta 173, 10000 Zagreb zastupanog po punomoćniku Danica Krenek; Marina Tolj</izvorni_sadrzaj>
    <derivirana_varijabla naziv="DomainObject.Predmet.ProtustrankaFormatedWithAdress_1"> PAN - PAPIRNA INDUSTRIJA - TVORNICA PAPIRA ZAGREB, d.o.o. u stečaju, Radnička cesta 173, 10000 Zagreb zastupanog po punomoćniku Danica Krenek; Marina Tolj</derivirana_varijabla>
  </DomainObject.Predmet.ProtustrankaFormatedWithAdress>
  <DomainObject.Predmet.ProtustrankaFormatedWithAdressOIB>
    <izvorni_sadrzaj> PAN - PAPIRNA INDUSTRIJA - TVORNICA PAPIRA ZAGREB, d.o.o. u stečaju, OIB 48630586213, Radnička cesta 173, 10000 Zagreb zastupanog po punomoćniku Danica Krenek; Marina Tolj</izvorni_sadrzaj>
    <derivirana_varijabla naziv="DomainObject.Predmet.ProtustrankaFormatedWithAdressOIB_1"> PAN - PAPIRNA INDUSTRIJA - TVORNICA PAPIRA ZAGREB, d.o.o. u stečaju, OIB 48630586213, Radnička cesta 173, 10000 Zagreb zastupanog po punomoćniku Danica Krenek; Marina Tolj</derivirana_varijabla>
  </DomainObject.Predmet.ProtustrankaFormatedWithAdressOIB>
  <DomainObject.Predmet.ProtustrankaWithAdress>
    <izvorni_sadrzaj>PAN - PAPIRNA INDUSTRIJA - TVORNICA PAPIRA ZAGREB, d.o.o. u stečaju Radnička cesta 173, 10000 Zagreb</izvorni_sadrzaj>
    <derivirana_varijabla naziv="DomainObject.Predmet.ProtustrankaWithAdress_1">PAN - PAPIRNA INDUSTRIJA - TVORNICA PAPIRA ZAGREB, d.o.o. u stečaju Radnička cesta 173, 10000 Zagreb</derivirana_varijabla>
  </DomainObject.Predmet.ProtustrankaWithAdress>
  <DomainObject.Predmet.ProtustrankaWithAdressOIB>
    <izvorni_sadrzaj>PAN - PAPIRNA INDUSTRIJA - TVORNICA PAPIRA ZAGREB, d.o.o. u stečaju, OIB 48630586213, Radnička cesta 173, 10000 Zagreb</izvorni_sadrzaj>
    <derivirana_varijabla naziv="DomainObject.Predmet.ProtustrankaWithAdressOIB_1">PAN - PAPIRNA INDUSTRIJA - TVORNICA PAPIRA ZAGREB, d.o.o. u stečaju, OIB 48630586213, Radnička cesta 173, 10000 Zagreb</derivirana_varijabla>
  </DomainObject.Predmet.ProtustrankaWithAdressOIB>
  <DomainObject.Predmet.ProtustrankaNazivFormated>
    <izvorni_sadrzaj>PAN - PAPIRNA INDUSTRIJA - TVORNICA PAPIRA ZAGREB, d.o.o. u stečaju</izvorni_sadrzaj>
    <derivirana_varijabla naziv="DomainObject.Predmet.ProtustrankaNazivFormated_1">PAN - PAPIRNA INDUSTRIJA - TVORNICA PAPIRA ZAGREB, d.o.o. u stečaju</derivirana_varijabla>
  </DomainObject.Predmet.ProtustrankaNazivFormated>
  <DomainObject.Predmet.ProtustrankaNazivFormatedOIB>
    <izvorni_sadrzaj>PAN - PAPIRNA INDUSTRIJA - TVORNICA PAPIRA ZAGREB, d.o.o. u stečaju, OIB 48630586213</izvorni_sadrzaj>
    <derivirana_varijabla naziv="DomainObject.Predmet.ProtustrankaNazivFormatedOIB_1">PAN - PAPIRNA INDUSTRIJA - TVORNICA PAPIRA ZAGREB, d.o.o. u stečaju, OIB 48630586213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VODOVOD društvo s ograničenom odgovornošću za vodoopskrbu i odvodnju; APIOS d.o.o. za trgovinu naftnim derivatima i plinovima</izvorni_sadrzaj>
    <derivirana_varijabla naziv="DomainObject.Predmet.StrankaFormated_1">  FINA Regionalni centar Zagreb; VODOVOD društvo s ograničenom odgovornošću za vodoopskrbu i odvodnju; APIOS d.o.o. za trgovinu naftnim derivatima i plinovima</derivirana_varijabla>
  </DomainObject.Predmet.StrankaFormated>
  <DomainObject.Predmet.StrankaFormatedOIB>
    <izvorni_sadrzaj>  FINA Regionalni centar Zagreb, OIB 85821130368; VODOVOD društvo s ograničenom odgovornošću za vodoopskrbu i odvodnju, OIB 80535169523; APIOS d.o.o. za trgovinu naftnim derivatima i plinovima, OIB 72594208197</izvorni_sadrzaj>
    <derivirana_varijabla naziv="DomainObject.Predmet.StrankaFormatedOIB_1">  FINA Regionalni centar Zagreb, OIB 85821130368; VODOVOD društvo s ograničenom odgovornošću za vodoopskrbu i odvodnju, OIB 80535169523; APIOS d.o.o. za trgovinu naftnim derivatima i plinovima, OIB 72594208197</derivirana_varijabla>
  </DomainObject.Predmet.StrankaFormatedOIB>
  <DomainObject.Predmet.StrankaFormatedWithAdress>
    <izvorni_sadrzaj> FINA Regionalni centar Zagreb, Trg svibanjskih žrtava 1995. br. 1, 10000 Zagreb; VODOVOD društvo s ograničenom odgovornošću za vodoopskrbu i odvodnju, Nikole Zrinskog 25, 35000 Slavonski Brod; APIOS d.o.o. za trgovinu naftnim derivatima i plinovima, Budmanijeva 5, 10000 Zagreb</izvorni_sadrzaj>
    <derivirana_varijabla naziv="DomainObject.Predmet.StrankaFormatedWithAdress_1"> FINA Regionalni centar Zagreb, Trg svibanjskih žrtava 1995. br. 1, 10000 Zagreb; VODOVOD društvo s ograničenom odgovornošću za vodoopskrbu i odvodnju, Nikole Zrinskog 25, 35000 Slavonski Brod; APIOS d.o.o. za trgovinu naftnim derivatima i plinovima, Budmanijeva 5, 10000 Zagreb</derivirana_varijabla>
  </DomainObject.Predmet.StrankaFormatedWithAdress>
  <DomainObject.Predmet.StrankaFormatedWithAdressOIB>
    <izvorni_sadrzaj> FINA Regionalni centar Zagreb, OIB 85821130368, Trg svibanjskih žrtava 1995. br. 1, 10000 Zagreb; VODOVOD društvo s ograničenom odgovornošću za vodoopskrbu i odvodnju, OIB 80535169523, Nikole Zrinskog 25, 35000 Slavonski Brod; APIOS d.o.o. za trgovinu naftnim derivatima i plinovima, OIB 72594208197, Budmanijeva 5, 10000 Zagreb</izvorni_sadrzaj>
    <derivirana_varijabla naziv="DomainObject.Predmet.StrankaFormatedWithAdressOIB_1"> FINA Regionalni centar Zagreb, OIB 85821130368, Trg svibanjskih žrtava 1995. br. 1, 10000 Zagreb; VODOVOD društvo s ograničenom odgovornošću za vodoopskrbu i odvodnju, OIB 80535169523, Nikole Zrinskog 25, 35000 Slavonski Brod; APIOS d.o.o. za trgovinu naftnim derivatima i plinovima, OIB 72594208197, Budmanijeva 5, 10000 Zagreb</derivirana_varijabla>
  </DomainObject.Predmet.StrankaFormatedWithAdressOIB>
  <DomainObject.Predmet.StrankaWithAdress>
    <izvorni_sadrzaj>FINA Regionalni centar Zagreb Trg svibanjskih žrtava 1995. br. 1,10000 Zagreb,VODOVOD društvo s ograničenom odgovornošću za vodoopskrbu i odvodnju Nikole Zrinskog 25,35000 Slavonski Brod,APIOS d.o.o. za trgovinu naftnim derivatima i plinovima Budmanijeva 5,10000 Zagreb</izvorni_sadrzaj>
    <derivirana_varijabla naziv="DomainObject.Predmet.StrankaWithAdress_1">FINA Regionalni centar Zagreb Trg svibanjskih žrtava 1995. br. 1,10000 Zagreb,VODOVOD društvo s ograničenom odgovornošću za vodoopskrbu i odvodnju Nikole Zrinskog 25,35000 Slavonski Brod,APIOS d.o.o. za trgovinu naftnim derivatima i plinovima Budmanijeva 5,10000 Zagreb</derivirana_varijabla>
  </DomainObject.Predmet.StrankaWithAdress>
  <DomainObject.Predmet.StrankaWithAdressOIB>
    <izvorni_sadrzaj>FINA Regionalni centar Zagreb, OIB 85821130368, Trg svibanjskih žrtava 1995. br. 1,10000 Zagreb,VODOVOD društvo s ograničenom odgovornošću za vodoopskrbu i odvodnju, OIB 80535169523, Nikole Zrinskog 25,35000 Slavonski Brod,APIOS d.o.o. za trgovinu naftnim derivatima i plinovima, OIB 72594208197, Budmanijeva 5,10000 Zagreb</izvorni_sadrzaj>
    <derivirana_varijabla naziv="DomainObject.Predmet.StrankaWithAdressOIB_1">FINA Regionalni centar Zagreb, OIB 85821130368, Trg svibanjskih žrtava 1995. br. 1,10000 Zagreb,VODOVOD društvo s ograničenom odgovornošću za vodoopskrbu i odvodnju, OIB 80535169523, Nikole Zrinskog 25,35000 Slavonski Brod,APIOS d.o.o. za trgovinu naftnim derivatima i plinovima, OIB 72594208197, Budmanijeva 5,10000 Zagreb</derivirana_varijabla>
  </DomainObject.Predmet.StrankaWithAdressOIB>
  <DomainObject.Predmet.StrankaNazivFormated>
    <izvorni_sadrzaj>FINA Regionalni centar Zagreb,VODOVOD društvo s ograničenom odgovornošću za vodoopskrbu i odvodnju,APIOS d.o.o. za trgovinu naftnim derivatima i plinovima</izvorni_sadrzaj>
    <derivirana_varijabla naziv="DomainObject.Predmet.StrankaNazivFormated_1">FINA Regionalni centar Zagreb,VODOVOD društvo s ograničenom odgovornošću za vodoopskrbu i odvodnju,APIOS d.o.o. za trgovinu naftnim derivatima i plinovima</derivirana_varijabla>
  </DomainObject.Predmet.StrankaNazivFormated>
  <DomainObject.Predmet.StrankaNazivFormatedOIB>
    <izvorni_sadrzaj>FINA Regionalni centar Zagreb, OIB 85821130368,VODOVOD društvo s ograničenom odgovornošću za vodoopskrbu i odvodnju, OIB 80535169523,APIOS d.o.o. za trgovinu naftnim derivatima i plinovima, OIB 72594208197</izvorni_sadrzaj>
    <derivirana_varijabla naziv="DomainObject.Predmet.StrankaNazivFormatedOIB_1">FINA Regionalni centar Zagreb, OIB 85821130368,VODOVOD društvo s ograničenom odgovornošću za vodoopskrbu i odvodnju, OIB 80535169523,APIOS d.o.o. za trgovinu naftnim derivatima i plinovima, OIB 72594208197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VODOVOD društvo s ograničenom odgovornošću za vodoopskrbu i odvodnju</item>
      <item>APIOS d.o.o. za trgovinu naftnim derivatima i plinovima</item>
    </izvorni_sadrzaj>
    <derivirana_varijabla naziv="DomainObject.Predmet.StrankaListFormated_1">
      <item>FINA Regionalni centar Zagreb</item>
      <item>VODOVOD društvo s ograničenom odgovornošću za vodoopskrbu i odvodnju</item>
      <item>APIOS d.o.o. za trgovinu naftnim derivatima i plinovima</item>
    </derivirana_varijabla>
  </DomainObject.Predmet.StrankaListFormated>
  <DomainObject.Predmet.StrankaListFormatedOIB>
    <izvorni_sadrzaj>
      <item>FINA Regionalni centar Zagreb, OIB 85821130368</item>
      <item>VODOVOD društvo s ograničenom odgovornošću za vodoopskrbu i odvodnju, OIB 80535169523</item>
      <item>APIOS d.o.o. za trgovinu naftnim derivatima i plinovima, OIB 72594208197</item>
    </izvorni_sadrzaj>
    <derivirana_varijabla naziv="DomainObject.Predmet.StrankaListFormatedOIB_1">
      <item>FINA Regionalni centar Zagreb, OIB 85821130368</item>
      <item>VODOVOD društvo s ograničenom odgovornošću za vodoopskrbu i odvodnju, OIB 80535169523</item>
      <item>APIOS d.o.o. za trgovinu naftnim derivatima i plinovima, OIB 72594208197</item>
    </derivirana_varijabla>
  </DomainObject.Predmet.StrankaListFormatedOIB>
  <DomainObject.Predmet.StrankaListFormatedWithAdress>
    <izvorni_sadrzaj>
      <item>FINA Regionalni centar Zagreb, Trg svibanjskih žrtava 1995. br. 1, 10000 Zagreb</item>
      <item>VODOVOD društvo s ograničenom odgovornošću za vodoopskrbu i odvodnju, Nikole Zrinskog 25, 35000 Slavonski Brod</item>
      <item>APIOS d.o.o. za trgovinu naftnim derivatima i plinovima, Budmanijeva 5, 10000 Zagreb</item>
    </izvorni_sadrzaj>
    <derivirana_varijabla naziv="DomainObject.Predmet.StrankaListFormatedWithAdress_1">
      <item>FINA Regionalni centar Zagreb, Trg svibanjskih žrtava 1995. br. 1, 10000 Zagreb</item>
      <item>VODOVOD društvo s ograničenom odgovornošću za vodoopskrbu i odvodnju, Nikole Zrinskog 25, 35000 Slavonski Brod</item>
      <item>APIOS d.o.o. za trgovinu naftnim derivatima i plinovima, Budmanijeva 5, 10000 Zagreb</item>
    </derivirana_varijabla>
  </DomainObject.Predmet.StrankaListFormatedWithAdress>
  <DomainObject.Predmet.StrankaListFormatedWithAdressOIB>
    <izvorni_sadrzaj>
      <item>FINA Regionalni centar Zagreb, OIB 85821130368, Trg svibanjskih žrtava 1995. br. 1, 10000 Zagreb</item>
      <item>VODOVOD društvo s ograničenom odgovornošću za vodoopskrbu i odvodnju, OIB 80535169523, Nikole Zrinskog 25, 35000 Slavonski Brod</item>
      <item>APIOS d.o.o. za trgovinu naftnim derivatima i plinovima, OIB 72594208197, Budmanijeva 5, 10000 Zagreb</item>
    </izvorni_sadrzaj>
    <derivirana_varijabla naziv="DomainObject.Predmet.StrankaListFormatedWithAdressOIB_1">
      <item>FINA Regionalni centar Zagreb, OIB 85821130368, Trg svibanjskih žrtava 1995. br. 1, 10000 Zagreb</item>
      <item>VODOVOD društvo s ograničenom odgovornošću za vodoopskrbu i odvodnju, OIB 80535169523, Nikole Zrinskog 25, 35000 Slavonski Brod</item>
      <item>APIOS d.o.o. za trgovinu naftnim derivatima i plinovima, OIB 72594208197, Budmanijeva 5, 10000 Zagreb</item>
    </derivirana_varijabla>
  </DomainObject.Predmet.StrankaListFormatedWithAdressOIB>
  <DomainObject.Predmet.StrankaListNazivFormated>
    <izvorni_sadrzaj>
      <item>FINA Regionalni centar Zagreb</item>
      <item>VODOVOD društvo s ograničenom odgovornošću za vodoopskrbu i odvodnju</item>
      <item>APIOS d.o.o. za trgovinu naftnim derivatima i plinovima</item>
    </izvorni_sadrzaj>
    <derivirana_varijabla naziv="DomainObject.Predmet.StrankaListNazivFormated_1">
      <item>FINA Regionalni centar Zagreb</item>
      <item>VODOVOD društvo s ograničenom odgovornošću za vodoopskrbu i odvodnju</item>
      <item>APIOS d.o.o. za trgovinu naftnim derivatima i plinovima</item>
    </derivirana_varijabla>
  </DomainObject.Predmet.StrankaListNazivFormated>
  <DomainObject.Predmet.StrankaListNazivFormatedOIB>
    <izvorni_sadrzaj>
      <item>FINA Regionalni centar Zagreb, OIB 85821130368</item>
      <item>VODOVOD društvo s ograničenom odgovornošću za vodoopskrbu i odvodnju, OIB 80535169523</item>
      <item>APIOS d.o.o. za trgovinu naftnim derivatima i plinovima, OIB 72594208197</item>
    </izvorni_sadrzaj>
    <derivirana_varijabla naziv="DomainObject.Predmet.StrankaListNazivFormatedOIB_1">
      <item>FINA Regionalni centar Zagreb, OIB 85821130368</item>
      <item>VODOVOD društvo s ograničenom odgovornošću za vodoopskrbu i odvodnju, OIB 80535169523</item>
      <item>APIOS d.o.o. za trgovinu naftnim derivatima i plinovima, OIB 72594208197</item>
    </derivirana_varijabla>
  </DomainObject.Predmet.StrankaListNazivFormatedOIB>
  <DomainObject.Predmet.ProtuStrankaListFormated>
    <izvorni_sadrzaj>
      <item>PAN - PAPIRNA INDUSTRIJA - TVORNICA PAPIRA ZAGREB, d.o.o. u stečaju zastupanog po punomoćniku Danica Krenek; Marina Tolj</item>
    </izvorni_sadrzaj>
    <derivirana_varijabla naziv="DomainObject.Predmet.ProtuStrankaListFormated_1">
      <item>PAN - PAPIRNA INDUSTRIJA - TVORNICA PAPIRA ZAGREB, d.o.o. u stečaju zastupanog po punomoćniku Danica Krenek; Marina Tolj</item>
    </derivirana_varijabla>
  </DomainObject.Predmet.ProtuStrankaListFormated>
  <DomainObject.Predmet.ProtuStrankaListFormatedOIB>
    <izvorni_sadrzaj>
      <item>PAN - PAPIRNA INDUSTRIJA - TVORNICA PAPIRA ZAGREB, d.o.o. u stečaju, OIB 48630586213 zastupanog po punomoćniku Danica Krenek; Marina Tolj</item>
    </izvorni_sadrzaj>
    <derivirana_varijabla naziv="DomainObject.Predmet.ProtuStrankaListFormatedOIB_1">
      <item>PAN - PAPIRNA INDUSTRIJA - TVORNICA PAPIRA ZAGREB, d.o.o. u stečaju, OIB 48630586213 zastupanog po punomoćniku Danica Krenek; Marina Tolj</item>
    </derivirana_varijabla>
  </DomainObject.Predmet.ProtuStrankaListFormatedOIB>
  <DomainObject.Predmet.ProtuStrankaListFormatedWithAdress>
    <izvorni_sadrzaj>
      <item>PAN - PAPIRNA INDUSTRIJA - TVORNICA PAPIRA ZAGREB, d.o.o. u stečaju, Radnička cesta 173, 10000 Zagreb zastupanog po punomoćniku Danica Krenek; Marina Tolj</item>
    </izvorni_sadrzaj>
    <derivirana_varijabla naziv="DomainObject.Predmet.ProtuStrankaListFormatedWithAdress_1">
      <item>PAN - PAPIRNA INDUSTRIJA - TVORNICA PAPIRA ZAGREB, d.o.o. u stečaju, Radnička cesta 173, 10000 Zagreb zastupanog po punomoćniku Danica Krenek; Marina Tolj</item>
    </derivirana_varijabla>
  </DomainObject.Predmet.ProtuStrankaListFormatedWithAdress>
  <DomainObject.Predmet.ProtuStrankaListFormatedWithAdressOIB>
    <izvorni_sadrzaj>
      <item>PAN - PAPIRNA INDUSTRIJA - TVORNICA PAPIRA ZAGREB, d.o.o. u stečaju, OIB 48630586213, Radnička cesta 173, 10000 Zagreb zastupanog po punomoćniku Danica Krenek; Marina Tolj</item>
    </izvorni_sadrzaj>
    <derivirana_varijabla naziv="DomainObject.Predmet.ProtuStrankaListFormatedWithAdressOIB_1">
      <item>PAN - PAPIRNA INDUSTRIJA - TVORNICA PAPIRA ZAGREB, d.o.o. u stečaju, OIB 48630586213, Radnička cesta 173, 10000 Zagreb zastupanog po punomoćniku Danica Krenek; Marina Tolj</item>
    </derivirana_varijabla>
  </DomainObject.Predmet.ProtuStrankaListFormatedWithAdressOIB>
  <DomainObject.Predmet.ProtuStrankaListNazivFormated>
    <izvorni_sadrzaj>
      <item>PAN - PAPIRNA INDUSTRIJA - TVORNICA PAPIRA ZAGREB, d.o.o. u stečaju</item>
    </izvorni_sadrzaj>
    <derivirana_varijabla naziv="DomainObject.Predmet.ProtuStrankaListNazivFormated_1">
      <item>PAN - PAPIRNA INDUSTRIJA - TVORNICA PAPIRA ZAGREB, d.o.o. u stečaju</item>
    </derivirana_varijabla>
  </DomainObject.Predmet.ProtuStrankaListNazivFormated>
  <DomainObject.Predmet.ProtuStrankaListNazivFormatedOIB>
    <izvorni_sadrzaj>
      <item>PAN - PAPIRNA INDUSTRIJA - TVORNICA PAPIRA ZAGREB, d.o.o. u stečaju, OIB 48630586213</item>
    </izvorni_sadrzaj>
    <derivirana_varijabla naziv="DomainObject.Predmet.ProtuStrankaListNazivFormatedOIB_1">
      <item>PAN - PAPIRNA INDUSTRIJA - TVORNICA PAPIRA ZAGREB, d.o.o. u stečaju, OIB 48630586213</item>
    </derivirana_varijabla>
  </DomainObject.Predmet.ProtuStrankaListNazivFormatedOIB>
  <DomainObject.Predmet.OstaliListFormated>
    <izvorni_sadrzaj>
      <item>Danica Krenek punomoćnica sudionika u postupku PAN - PAPIRNA INDUSTRIJA - TVORNICA PAPIRA ZAGREB, d.o.o. u stečaju</item>
      <item>Marina Tolj punomoćnik sudionika u postupku PAN - PAPIRNA INDUSTRIJA - TVORNICA PAPIRA ZAGREB, d.o.o. u stečaju</item>
    </izvorni_sadrzaj>
    <derivirana_varijabla naziv="DomainObject.Predmet.OstaliListFormated_1">
      <item>Danica Krenek punomoćnica sudionika u postupku PAN - PAPIRNA INDUSTRIJA - TVORNICA PAPIRA ZAGREB, d.o.o. u stečaju</item>
      <item>Marina Tolj punomoćnik sudionika u postupku PAN - PAPIRNA INDUSTRIJA - TVORNICA PAPIRA ZAGREB, d.o.o. u stečaju</item>
    </derivirana_varijabla>
  </DomainObject.Predmet.OstaliListFormated>
  <DomainObject.Predmet.OstaliListFormatedOIB>
    <izvorni_sadrzaj>
      <item>Danica Krenek, OIB 35060153900 punomoćnica sudionika u postupku PAN - PAPIRNA INDUSTRIJA - TVORNICA PAPIRA ZAGREB, d.o.o. u stečaju</item>
      <item>Marina Tolj punomoćnik sudionika u postupku PAN - PAPIRNA INDUSTRIJA - TVORNICA PAPIRA ZAGREB, d.o.o. u stečaju</item>
    </izvorni_sadrzaj>
    <derivirana_varijabla naziv="DomainObject.Predmet.OstaliListFormatedOIB_1">
      <item>Danica Krenek, OIB 35060153900 punomoćnica sudionika u postupku PAN - PAPIRNA INDUSTRIJA - TVORNICA PAPIRA ZAGREB, d.o.o. u stečaju</item>
      <item>Marina Tolj punomoćnik sudionika u postupku PAN - PAPIRNA INDUSTRIJA - TVORNICA PAPIRA ZAGREB, d.o.o. u stečaju</item>
    </derivirana_varijabla>
  </DomainObject.Predmet.OstaliListFormatedOIB>
  <DomainObject.Predmet.OstaliListFormatedWithAdress>
    <izvorni_sadrzaj>
      <item>Danica Krenek, Naselje Grbavica 41, 35000 Slavonski Brod punomoćnica sudionika u postupku PAN - PAPIRNA INDUSTRIJA - TVORNICA PAPIRA ZAGREB, d.o.o. u stečaju</item>
      <item>Marina Tolj, Jurjevska 20, 10000 Zagreb punomoćnik sudionika u postupku PAN - PAPIRNA INDUSTRIJA - TVORNICA PAPIRA ZAGREB, d.o.o. u stečaju</item>
    </izvorni_sadrzaj>
    <derivirana_varijabla naziv="DomainObject.Predmet.OstaliListFormatedWithAdress_1">
      <item>Danica Krenek, Naselje Grbavica 41, 35000 Slavonski Brod punomoćnica sudionika u postupku PAN - PAPIRNA INDUSTRIJA - TVORNICA PAPIRA ZAGREB, d.o.o. u stečaju</item>
      <item>Marina Tolj, Jurjevska 20, 10000 Zagreb punomoćnik sudionika u postupku PAN - PAPIRNA INDUSTRIJA - TVORNICA PAPIRA ZAGREB, d.o.o. u stečaju</item>
    </derivirana_varijabla>
  </DomainObject.Predmet.OstaliListFormatedWithAdress>
  <DomainObject.Predmet.OstaliListFormatedWithAdressOIB>
    <izvorni_sadrzaj>
      <item>Danica Krenek, OIB 35060153900, Naselje Grbavica 41, 35000 Slavonski Brod punomoćnica sudionika u postupku PAN - PAPIRNA INDUSTRIJA - TVORNICA PAPIRA ZAGREB, d.o.o. u stečaju</item>
      <item>Marina Tolj, Jurjevska 20, 10000 Zagreb punomoćnik sudionika u postupku PAN - PAPIRNA INDUSTRIJA - TVORNICA PAPIRA ZAGREB, d.o.o. u stečaju</item>
    </izvorni_sadrzaj>
    <derivirana_varijabla naziv="DomainObject.Predmet.OstaliListFormatedWithAdressOIB_1">
      <item>Danica Krenek, OIB 35060153900, Naselje Grbavica 41, 35000 Slavonski Brod punomoćnica sudionika u postupku PAN - PAPIRNA INDUSTRIJA - TVORNICA PAPIRA ZAGREB, d.o.o. u stečaju</item>
      <item>Marina Tolj, Jurjevska 20, 10000 Zagreb punomoćnik sudionika u postupku PAN - PAPIRNA INDUSTRIJA - TVORNICA PAPIRA ZAGREB, d.o.o. u stečaju</item>
    </derivirana_varijabla>
  </DomainObject.Predmet.OstaliListFormatedWithAdressOIB>
  <DomainObject.Predmet.OstaliListNazivFormated>
    <izvorni_sadrzaj>
      <item>Danica Krenek</item>
      <item>Marina Tolj</item>
    </izvorni_sadrzaj>
    <derivirana_varijabla naziv="DomainObject.Predmet.OstaliListNazivFormated_1">
      <item>Danica Krenek</item>
      <item>Marina Tolj</item>
    </derivirana_varijabla>
  </DomainObject.Predmet.OstaliListNazivFormated>
  <DomainObject.Predmet.OstaliListNazivFormatedOIB>
    <izvorni_sadrzaj>
      <item>Danica Krenek, OIB 35060153900</item>
      <item>Marina Tolj</item>
    </izvorni_sadrzaj>
    <derivirana_varijabla naziv="DomainObject.Predmet.OstaliListNazivFormatedOIB_1">
      <item>Danica Krenek, OIB 35060153900</item>
      <item>Marina Tolj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PAN - PAPIRNA INDUSTRIJA - TVORNICA PAPIRA ZAGREB, d.o.o. u stečaju</izvorni_sadrzaj>
    <derivirana_varijabla naziv="DomainObject.Predmet.ProtustrankaIDrugi_1">PAN - PAPIRNA INDUSTRIJA - TVORNICA PAPIRA ZAGREB, d.o.o.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PAN - PAPIRNA INDUSTRIJA - TVORNICA PAPIRA ZAGREB, d.o.o. u stečaju, OIB 48630586213, Radnička cesta 173, 10000 Zagreb</izvorni_sadrzaj>
    <derivirana_varijabla naziv="DomainObject.Predmet.ProtustrankaIDrugiAdressOIB_1">PAN - PAPIRNA INDUSTRIJA - TVORNICA PAPIRA ZAGREB, d.o.o. u stečaju, OIB 48630586213, Radnička cesta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 - PAPIRNA INDUSTRIJA - TVORNICA PAPIRA ZAGREB, d.o.o. u stečaju</item>
      <item>VODOVOD društvo s ograničenom odgovornošću za vodoopskrbu i odvodnju</item>
      <item>APIOS d.o.o. za trgovinu naftnim derivatima i plinovima</item>
      <item>Danica Krenek</item>
      <item>Marina Tolj</item>
    </izvorni_sadrzaj>
    <derivirana_varijabla naziv="DomainObject.Predmet.SudioniciListNaziv_1">
      <item>FINA Regionalni centar Zagreb</item>
      <item>PAN - PAPIRNA INDUSTRIJA - TVORNICA PAPIRA ZAGREB, d.o.o. u stečaju</item>
      <item>VODOVOD društvo s ograničenom odgovornošću za vodoopskrbu i odvodnju</item>
      <item>APIOS d.o.o. za trgovinu naftnim derivatima i plinovima</item>
      <item>Danica Krenek</item>
      <item>Marina Tolj</item>
    </derivirana_varijabla>
  </DomainObject.Predmet.SudioniciListNaziv>
  <DomainObject.Predmet.SudioniciListAdressOIB>
    <izvorni_sadrzaj>
      <item>FINA Regionalni centar Zagreb, OIB 85821130368, Trg svibanjskih žrtava 1995. br. 1,10000 Zagreb</item>
      <item>PAN - PAPIRNA INDUSTRIJA - TVORNICA PAPIRA ZAGREB, d.o.o. u stečaju, OIB 48630586213, Radnička cesta 173,10000 Zagreb</item>
      <item>VODOVOD društvo s ograničenom odgovornošću za vodoopskrbu i odvodnju, OIB 80535169523, Nikole Zrinskog 25,35000 Slavonski Brod</item>
      <item>APIOS d.o.o. za trgovinu naftnim derivatima i plinovima, OIB 72594208197, Budmanijeva 5,10000 Zagreb</item>
      <item>Danica Krenek, OIB 35060153900, Naselje Grbavica 41,35000 Slavonski Brod</item>
      <item>Marina Tolj, Jurjevska 20,10000 Zagreb</item>
    </izvorni_sadrzaj>
    <derivirana_varijabla naziv="DomainObject.Predmet.SudioniciListAdressOIB_1">
      <item>FINA Regionalni centar Zagreb, OIB 85821130368, Trg svibanjskih žrtava 1995. br. 1,10000 Zagreb</item>
      <item>PAN - PAPIRNA INDUSTRIJA - TVORNICA PAPIRA ZAGREB, d.o.o. u stečaju, OIB 48630586213, Radnička cesta 173,10000 Zagreb</item>
      <item>VODOVOD društvo s ograničenom odgovornošću za vodoopskrbu i odvodnju, OIB 80535169523, Nikole Zrinskog 25,35000 Slavonski Brod</item>
      <item>APIOS d.o.o. za trgovinu naftnim derivatima i plinovima, OIB 72594208197, Budmanijeva 5,10000 Zagreb</item>
      <item>Danica Krenek, OIB 35060153900, Naselje Grbavica 41,35000 Slavonski Brod</item>
      <item>Marina Tolj, Jurjevska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48630586213</item>
      <item>, OIB 80535169523</item>
      <item>, OIB 72594208197</item>
      <item>, OIB 35060153900</item>
      <item>, OIB null</item>
    </izvorni_sadrzaj>
    <derivirana_varijabla naziv="DomainObject.Predmet.SudioniciListNazivOIB_1">
      <item>, OIB 85821130368</item>
      <item>, OIB 48630586213</item>
      <item>, OIB 80535169523</item>
      <item>, OIB 72594208197</item>
      <item>, OIB 35060153900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5. prosinca 2018.</izvorni_sadrzaj>
    <derivirana_varijabla naziv="DomainObject.PredzadnjaOdlukaIzPredmeta.DatumDonosenjaOdluke_1">5. prosinca 2018.</derivirana_varijabla>
  </DomainObject.PredzadnjaOdlukaIzPredmeta.DatumDonosenjaOdluke>
  <DomainObject.PredzadnjaOdlukaIzPredmeta.Oznaka>
    <izvorni_sadrzaj>St-3415/2017-72</izvorni_sadrzaj>
    <derivirana_varijabla naziv="DomainObject.PredzadnjaOdlukaIzPredmeta.Oznaka_1">St-3415/2017-72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D8635B-FEB4-468D-9075-A2582EF9B2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24</properties:Pages>
  <properties:Words>7638</properties:Words>
  <properties:Characters>47444</properties:Characters>
  <properties:Lines>2305</properties:Lines>
  <properties:Paragraphs>1521</properties:Paragraphs>
  <properties:TotalTime>298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56308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2018-12-07T09:07:00Z</dcterms:created>
  <dc:creator>Korisnik</dc:creator>
  <cp:lastModifiedBy>Renata Klokočki</cp:lastModifiedBy>
  <cp:lastPrinted>2018-12-10T12:37:00Z</cp:lastPrinted>
  <dcterms:modified xmlns:xsi="http://www.w3.org/2001/XMLSchema-instance" xsi:type="dcterms:W3CDTF">2018-12-10T12:41:00Z</dcterms:modified>
  <cp:revision>34</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O PRIJAVLJENIM TRAŽBINAMA-PAN TVORNICA PAPIRA ZAGAREB-osporeno-upućivanje na parnicu-st.upravitelja i vjerovnika.docx)</vt:lpwstr>
  </prop:property>
  <prop:property name="CC_coloring" pid="4" fmtid="{D5CDD505-2E9C-101B-9397-08002B2CF9AE}">
    <vt:bool>false</vt:bool>
  </prop:property>
  <prop:property name="BrojStranica" pid="5" fmtid="{D5CDD505-2E9C-101B-9397-08002B2CF9AE}">
    <vt:i4>24</vt:i4>
  </prop:property>
</prop:Properties>
</file>