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3f76d" w14:paraId="cc3f76d" w:rsidRDefault="00FD4F12" w:rsidP="00FD4F12" w:rsidR="00FD4F12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5 St-359/2015-5</w:t>
      </w:r>
    </w:p>
    <w:p w:rsidRDefault="00FD4F12" w:rsidP="00FD4F12" w:rsidR="00FD4F12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FD4F12" w:rsidP="00FD4F12" w:rsidR="00FD4F12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FD4F12" w:rsidP="00FD4F12" w:rsidR="00FD4F12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FD4F12" w:rsidP="00FD4F12" w:rsidR="00FD4F12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FD4F12" w:rsidP="00FD4F12" w:rsidR="00FD4F12">
      <w:pPr>
        <w:rPr>
          <w:szCs w:val="24"/>
        </w:rPr>
      </w:pPr>
    </w:p>
    <w:p w:rsidRDefault="00FD4F12" w:rsidP="00FD4F12" w:rsidR="00FD4F12">
      <w:pPr>
        <w:rPr>
          <w:szCs w:val="24"/>
        </w:rPr>
      </w:pPr>
    </w:p>
    <w:p w:rsidRDefault="00FD4F12" w:rsidP="00FD4F12" w:rsidR="00FD4F12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FD4F12" w:rsidP="00FD4F12" w:rsidR="00FD4F12">
      <w:pPr>
        <w:rPr>
          <w:szCs w:val="24"/>
        </w:rPr>
      </w:pPr>
    </w:p>
    <w:p w:rsidRDefault="00FD4F12" w:rsidP="00FD4F12" w:rsidR="00FD4F12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FD4F12" w:rsidP="00FD4F12" w:rsidR="00FD4F12">
      <w:pPr>
        <w:rPr>
          <w:szCs w:val="24"/>
        </w:rPr>
      </w:pPr>
    </w:p>
    <w:p w:rsidRDefault="00FD4F12" w:rsidP="00FD4F12" w:rsidR="00FD4F12">
      <w:pPr>
        <w:jc w:val="both"/>
      </w:pPr>
      <w:r>
        <w:rPr>
          <w:szCs w:val="24"/>
        </w:rPr>
        <w:tab/>
      </w:r>
      <w:r>
        <w:t xml:space="preserve">Trgovački sud u Varaždinu po sucu toga suda Kseniji </w:t>
      </w:r>
      <w:proofErr w:type="spellStart"/>
      <w:r>
        <w:t>Flack</w:t>
      </w:r>
      <w:proofErr w:type="spellEnd"/>
      <w:r>
        <w:t xml:space="preserve"> </w:t>
      </w:r>
      <w:proofErr w:type="spellStart"/>
      <w:r>
        <w:t>Makitan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SEVERTECH d.o.o., </w:t>
      </w:r>
      <w:proofErr w:type="spellStart"/>
      <w:r>
        <w:t>Vidovec</w:t>
      </w:r>
      <w:proofErr w:type="spellEnd"/>
      <w:r>
        <w:t>, Trg Sv. Vida 10/A, OIB: 30196690096, dana 03. ožujka 2016. godine</w:t>
      </w:r>
    </w:p>
    <w:p w:rsidRDefault="00FD4F12" w:rsidP="00FD4F12" w:rsidR="00FD4F12">
      <w:pPr>
        <w:jc w:val="both"/>
      </w:pPr>
    </w:p>
    <w:p w:rsidRDefault="00FD4F12" w:rsidP="00FD4F12" w:rsidR="00FD4F12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FD4F12" w:rsidP="00FD4F12" w:rsidR="00FD4F12">
      <w:pPr>
        <w:rPr>
          <w:szCs w:val="24"/>
        </w:rPr>
      </w:pPr>
    </w:p>
    <w:p w:rsidRDefault="00FD4F12" w:rsidP="00FD4F12" w:rsidR="00FD4F12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SEVERTECH d.o.o., </w:t>
      </w:r>
      <w:proofErr w:type="spellStart"/>
      <w:r>
        <w:t>Vidovec</w:t>
      </w:r>
      <w:proofErr w:type="spellEnd"/>
      <w:r>
        <w:t>, Trg Sv. Vida 10/A, OIB: 30196690096</w:t>
      </w:r>
      <w:r>
        <w:rPr>
          <w:szCs w:val="24"/>
        </w:rPr>
        <w:t>, s danom 03. ožujka 2016. u 13,00 sati.</w:t>
      </w:r>
    </w:p>
    <w:p w:rsidRDefault="00FD4F12" w:rsidP="00FD4F12" w:rsidR="00FD4F12">
      <w:pPr>
        <w:jc w:val="both"/>
        <w:rPr>
          <w:szCs w:val="24"/>
        </w:rPr>
      </w:pPr>
    </w:p>
    <w:p w:rsidRDefault="00FD4F12" w:rsidP="00FD4F12" w:rsidR="00FD4F12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SEVERTECH d.o.o., </w:t>
      </w:r>
      <w:proofErr w:type="spellStart"/>
      <w:r>
        <w:t>Vidovec</w:t>
      </w:r>
      <w:proofErr w:type="spellEnd"/>
      <w:r>
        <w:t>, Trg Sv. Vida 10/A, OIB: 30196690096.</w:t>
      </w:r>
    </w:p>
    <w:p w:rsidRDefault="00FD4F12" w:rsidP="00FD4F12" w:rsidR="00FD4F12">
      <w:pPr>
        <w:jc w:val="both"/>
      </w:pPr>
    </w:p>
    <w:p w:rsidRDefault="00FD4F12" w:rsidP="00FD4F12" w:rsidR="00FD4F12">
      <w:pPr>
        <w:jc w:val="both"/>
      </w:pPr>
      <w:r>
        <w:tab/>
        <w:t xml:space="preserve">III Za stečajnog upravitelja imenuje se Ivan </w:t>
      </w:r>
      <w:proofErr w:type="spellStart"/>
      <w:r>
        <w:t>Gjurašić</w:t>
      </w:r>
      <w:proofErr w:type="spellEnd"/>
      <w:r>
        <w:t>, Petrinjska 28, Zagreb, OIB: 66025260916.</w:t>
      </w:r>
    </w:p>
    <w:p w:rsidRDefault="00FD4F12" w:rsidP="00FD4F12" w:rsidR="00FD4F12">
      <w:pPr>
        <w:jc w:val="both"/>
        <w:rPr>
          <w:color w:val="FF0000"/>
        </w:rPr>
      </w:pPr>
    </w:p>
    <w:p w:rsidRDefault="00FD4F12" w:rsidP="00FD4F12" w:rsidR="00FD4F12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FD4F12" w:rsidP="00FD4F12" w:rsidR="00FD4F12">
      <w:pPr>
        <w:jc w:val="both"/>
        <w:rPr>
          <w:szCs w:val="24"/>
        </w:rPr>
      </w:pPr>
    </w:p>
    <w:p w:rsidRDefault="00FD4F12" w:rsidP="00FD4F12" w:rsidR="00FD4F12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SEVERTECH d.o.o., </w:t>
      </w:r>
      <w:proofErr w:type="spellStart"/>
      <w:r>
        <w:t>Vidovec</w:t>
      </w:r>
      <w:proofErr w:type="spellEnd"/>
      <w:r>
        <w:t>, Trg Sv. Vida 10/A, OIB: 30196690096</w:t>
      </w:r>
      <w:r>
        <w:rPr>
          <w:szCs w:val="24"/>
        </w:rPr>
        <w:t>, bit će brisan iz sudskog registra.</w:t>
      </w:r>
    </w:p>
    <w:p w:rsidRDefault="00FD4F12" w:rsidP="00FD4F12" w:rsidR="00FD4F12">
      <w:pPr>
        <w:rPr>
          <w:szCs w:val="24"/>
        </w:rPr>
      </w:pPr>
    </w:p>
    <w:p w:rsidRDefault="00FD4F12" w:rsidP="00FD4F12" w:rsidR="00FD4F12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FD4F12" w:rsidP="00FD4F12" w:rsidR="00FD4F12">
      <w:pPr>
        <w:rPr>
          <w:szCs w:val="24"/>
        </w:rPr>
      </w:pPr>
    </w:p>
    <w:p w:rsidRDefault="00FD4F12" w:rsidP="00FD4F12" w:rsidR="00FD4F12">
      <w:pPr>
        <w:jc w:val="both"/>
        <w:rPr>
          <w:szCs w:val="24"/>
        </w:rPr>
      </w:pPr>
      <w:r>
        <w:rPr>
          <w:szCs w:val="24"/>
        </w:rPr>
        <w:tab/>
        <w:t xml:space="preserve">Predlagatelj je dana 29.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FD4F12" w:rsidP="00FD4F12" w:rsidR="00FD4F12">
      <w:pPr>
        <w:rPr>
          <w:szCs w:val="24"/>
        </w:rPr>
      </w:pPr>
    </w:p>
    <w:p w:rsidRDefault="00FD4F12" w:rsidP="00FD4F12" w:rsidR="00FD4F12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FD4F12" w:rsidP="00FD4F12" w:rsidR="00FD4F12">
      <w:pPr>
        <w:rPr>
          <w:szCs w:val="24"/>
        </w:rPr>
      </w:pPr>
    </w:p>
    <w:p w:rsidRDefault="00FD4F12" w:rsidP="00FD4F12" w:rsidR="00FD4F12">
      <w:pPr>
        <w:rPr>
          <w:szCs w:val="24"/>
        </w:rPr>
      </w:pPr>
    </w:p>
    <w:p w:rsidRDefault="00FD4F12" w:rsidP="00FD4F12" w:rsidR="00FD4F12">
      <w:pPr>
        <w:jc w:val="center"/>
        <w:rPr>
          <w:szCs w:val="24"/>
        </w:rPr>
      </w:pPr>
      <w:r>
        <w:rPr>
          <w:szCs w:val="24"/>
        </w:rPr>
        <w:t>U Varaždinu, 03. ožujka 2016.</w:t>
      </w:r>
    </w:p>
    <w:p w:rsidRDefault="00FD4F12" w:rsidP="00FD4F12" w:rsidR="00FD4F12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FD4F12" w:rsidP="00FD4F12" w:rsidR="00FD4F12">
      <w:pPr>
        <w:rPr>
          <w:szCs w:val="24"/>
        </w:rPr>
      </w:pPr>
      <w:r>
        <w:rPr>
          <w:szCs w:val="24"/>
        </w:rPr>
        <w:t xml:space="preserve">     </w:t>
      </w:r>
    </w:p>
    <w:p w:rsidRDefault="00FD4F12" w:rsidP="00FD4F12" w:rsidR="00FD4F12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S U D A C</w:t>
      </w:r>
    </w:p>
    <w:p w:rsidRDefault="00FD4F12" w:rsidP="00FD4F12" w:rsidR="00FD4F12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Ksenija </w:t>
      </w:r>
      <w:proofErr w:type="spellStart"/>
      <w:r>
        <w:rPr>
          <w:szCs w:val="24"/>
        </w:rPr>
        <w:t>Flack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Makitan</w:t>
      </w:r>
      <w:proofErr w:type="spellEnd"/>
      <w:r>
        <w:rPr>
          <w:szCs w:val="24"/>
        </w:rPr>
        <w:t>, v.r.</w:t>
      </w:r>
    </w:p>
    <w:p w:rsidRDefault="00FD4F12" w:rsidP="00FD4F12" w:rsidR="00FD4F12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FD4F12" w:rsidP="00FD4F12" w:rsidR="00FD4F12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FD4F12" w:rsidP="00FD4F12" w:rsidR="00FD4F12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FD4F12" w:rsidP="00FD4F12" w:rsidR="00FD4F12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FD4F12" w:rsidP="00FD4F12" w:rsidR="00FD4F12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FD4F12" w:rsidP="00FD4F12" w:rsidR="00FD4F12">
      <w:pPr>
        <w:rPr>
          <w:szCs w:val="24"/>
        </w:rPr>
      </w:pPr>
    </w:p>
    <w:p w:rsidRDefault="00FD4F12" w:rsidP="00FD4F12" w:rsidR="00FD4F12">
      <w:pPr>
        <w:rPr>
          <w:szCs w:val="24"/>
        </w:rPr>
      </w:pPr>
    </w:p>
    <w:p w:rsidRDefault="00FD4F12" w:rsidP="00FD4F12" w:rsidR="00FD4F12">
      <w:pPr>
        <w:rPr>
          <w:szCs w:val="24"/>
        </w:rPr>
      </w:pPr>
      <w:r>
        <w:rPr>
          <w:szCs w:val="24"/>
        </w:rPr>
        <w:t>DNA:</w:t>
      </w:r>
    </w:p>
    <w:p w:rsidRDefault="00FD4F12" w:rsidP="00FD4F12" w:rsidR="00FD4F12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FD4F12" w:rsidP="00FD4F12" w:rsidR="00FD4F12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FD4F12" w:rsidP="00FD4F12" w:rsidR="00FD4F12" w:rsidRPr="00FD4F12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 xml:space="preserve">SEVERTECH d.o.o., </w:t>
      </w:r>
      <w:proofErr w:type="spellStart"/>
      <w:r>
        <w:t>Vidovec</w:t>
      </w:r>
      <w:proofErr w:type="spellEnd"/>
      <w:r>
        <w:t>, Trg Sv. Vida 10/A, OIB: 30196690096</w:t>
      </w:r>
    </w:p>
    <w:p w:rsidRDefault="00A85397" w:rsidP="00FD4F12" w:rsidR="00FD4F12">
      <w:pPr>
        <w:numPr>
          <w:ilvl w:val="0"/>
          <w:numId w:val="47"/>
        </w:numPr>
        <w:rPr>
          <w:szCs w:val="24"/>
        </w:rPr>
      </w:pPr>
      <w:r>
        <w:t>Direktor dužnika</w:t>
      </w:r>
      <w:r w:rsidR="00FD4F12">
        <w:t xml:space="preserve"> Damir Sever, </w:t>
      </w:r>
      <w:proofErr w:type="spellStart"/>
      <w:r w:rsidR="00FD4F12">
        <w:t>Vidovec</w:t>
      </w:r>
      <w:proofErr w:type="spellEnd"/>
      <w:r w:rsidR="00FD4F12">
        <w:t>, Trg Sv. Vida 10/A</w:t>
      </w:r>
    </w:p>
    <w:p w:rsidRDefault="00FD4F12" w:rsidP="00FD4F12" w:rsidR="00FD4F12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FD4F12" w:rsidP="00FD4F12" w:rsidR="00FD4F12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Varaždin, </w:t>
      </w:r>
      <w:proofErr w:type="spellStart"/>
      <w:r>
        <w:rPr>
          <w:szCs w:val="24"/>
        </w:rPr>
        <w:t>Graberje</w:t>
      </w:r>
      <w:proofErr w:type="spellEnd"/>
      <w:r>
        <w:rPr>
          <w:szCs w:val="24"/>
        </w:rPr>
        <w:t xml:space="preserve"> 1</w:t>
      </w:r>
    </w:p>
    <w:p w:rsidRDefault="00FD4F12" w:rsidP="00FD4F12" w:rsidR="00FD4F12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Ivan </w:t>
      </w:r>
      <w:proofErr w:type="spellStart"/>
      <w:r>
        <w:t>Gjurašić</w:t>
      </w:r>
      <w:proofErr w:type="spellEnd"/>
      <w:r>
        <w:t>, Zagreb, Petrinjska 28</w:t>
      </w:r>
    </w:p>
    <w:p w:rsidRDefault="00FD4F12" w:rsidP="00FD4F12" w:rsidR="00FD4F12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FD4F12" w:rsidP="00FD4F12" w:rsidR="00FD4F12">
      <w:pPr>
        <w:rPr>
          <w:szCs w:val="24"/>
        </w:rPr>
      </w:pPr>
    </w:p>
    <w:p w:rsidRDefault="00FD4F12" w:rsidP="00FD4F12" w:rsidR="00FD4F12">
      <w:pPr>
        <w:rPr>
          <w:szCs w:val="24"/>
        </w:rPr>
      </w:pPr>
    </w:p>
    <w:p w:rsidRDefault="00FD4F12" w:rsidP="00FD4F12" w:rsidR="00FD4F12">
      <w:pPr>
        <w:rPr>
          <w:szCs w:val="24"/>
        </w:rPr>
      </w:pPr>
    </w:p>
    <w:p w:rsidRDefault="00FD4F12" w:rsidP="00FD4F12" w:rsidR="00FD4F12">
      <w:pPr>
        <w:rPr>
          <w:szCs w:val="24"/>
        </w:rPr>
      </w:pPr>
    </w:p>
    <w:p w:rsidRDefault="00FD4F12" w:rsidP="00FD4F12" w:rsidR="00FD4F12">
      <w:pPr>
        <w:rPr>
          <w:szCs w:val="24"/>
        </w:rPr>
      </w:pPr>
    </w:p>
    <w:p w:rsidRDefault="00FD4F12" w:rsidP="00FD4F12" w:rsidR="00FD4F12"/>
    <w:p w:rsidRDefault="00FD4F12" w:rsidP="00FD4F12" w:rsidR="00FD4F12"/>
    <w:p w:rsidRDefault="00FD4F12" w:rsidP="00FD4F12" w:rsidR="00FD4F12"/>
    <w:p w:rsidRDefault="00FD4F12" w:rsidP="00FD4F12" w:rsidR="00FD4F12"/>
    <w:p w:rsidRDefault="00FD4F12" w:rsidP="00FD4F12" w:rsidR="00FD4F12"/>
    <w:p w:rsidRDefault="00DA0242" w:rsidP="00FD4F12" w:rsidR="00DA0242" w:rsidRPr="00FD4F12"/>
    <w:sectPr w:rsidSect="00EB0D4C" w:rsidR="00DA0242" w:rsidRPr="00FD4F1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5397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4F12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FD4F12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FD4F12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826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St-359/2015-5</izvorni_sadrzaj>
    <derivirana_varijabla naziv="DomainObject.Oznaka_1">St-359/2015-5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</izvorni_sadrzaj>
    <derivirana_varijabla naziv="DomainObject.Predmet.Broj_1">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St-359/2015</izvorni_sadrzaj>
    <derivirana_varijabla naziv="DomainObject.Predmet.OznakaBroj_1">St-359/2015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SEVERTECH d.o.o. za proizvodnju i usluge</izvorni_sadrzaj>
    <derivirana_varijabla naziv="DomainObject.Predmet.ProtustrankaFormated_1">  SEVERTECH d.o.o. za proizvodnju i usluge</derivirana_varijabla>
  </DomainObject.Predmet.ProtustrankaFormated>
  <DomainObject.Predmet.ProtustrankaFormatedOIB>
    <izvorni_sadrzaj>  SEVERTECH d.o.o. za proizvodnju i usluge, OIB 30196690096</izvorni_sadrzaj>
    <derivirana_varijabla naziv="DomainObject.Predmet.ProtustrankaFormatedOIB_1">  SEVERTECH d.o.o. za proizvodnju i usluge, OIB 30196690096</derivirana_varijabla>
  </DomainObject.Predmet.ProtustrankaFormatedOIB>
  <DomainObject.Predmet.ProtustrankaFormatedWithAdress>
    <izvorni_sadrzaj> SEVERTECH d.o.o. za proizvodnju i usluge, Trg Sv. Vida 10/A, 42205 Vidovec</izvorni_sadrzaj>
    <derivirana_varijabla naziv="DomainObject.Predmet.ProtustrankaFormatedWithAdress_1"> SEVERTECH d.o.o. za proizvodnju i usluge, Trg Sv. Vida 10/A, 42205 Vidovec</derivirana_varijabla>
  </DomainObject.Predmet.ProtustrankaFormatedWithAdress>
  <DomainObject.Predmet.ProtustrankaFormatedWithAdressOIB>
    <izvorni_sadrzaj> SEVERTECH d.o.o. za proizvodnju i usluge, OIB 30196690096, Trg Sv. Vida 10/A, 42205 Vidovec</izvorni_sadrzaj>
    <derivirana_varijabla naziv="DomainObject.Predmet.ProtustrankaFormatedWithAdressOIB_1"> SEVERTECH d.o.o. za proizvodnju i usluge, OIB 30196690096, Trg Sv. Vida 10/A, 42205 Vidovec</derivirana_varijabla>
  </DomainObject.Predmet.ProtustrankaFormatedWithAdressOIB>
  <DomainObject.Predmet.ProtustrankaWithAdress>
    <izvorni_sadrzaj>SEVERTECH d.o.o. za proizvodnju i usluge Trg Sv. Vida 10/A, 42205 Vidovec</izvorni_sadrzaj>
    <derivirana_varijabla naziv="DomainObject.Predmet.ProtustrankaWithAdress_1">SEVERTECH d.o.o. za proizvodnju i usluge Trg Sv. Vida 10/A, 42205 Vidovec</derivirana_varijabla>
  </DomainObject.Predmet.ProtustrankaWithAdress>
  <DomainObject.Predmet.ProtustrankaWithAdressOIB>
    <izvorni_sadrzaj>SEVERTECH d.o.o. za proizvodnju i usluge, OIB 30196690096, Trg Sv. Vida 10/A, 42205 Vidovec</izvorni_sadrzaj>
    <derivirana_varijabla naziv="DomainObject.Predmet.ProtustrankaWithAdressOIB_1">SEVERTECH d.o.o. za proizvodnju i usluge, OIB 30196690096, Trg Sv. Vida 10/A, 42205 Vidovec</derivirana_varijabla>
  </DomainObject.Predmet.ProtustrankaWithAdressOIB>
  <DomainObject.Predmet.ProtustrankaNazivFormated>
    <izvorni_sadrzaj>SEVERTECH d.o.o. za proizvodnju i usluge</izvorni_sadrzaj>
    <derivirana_varijabla naziv="DomainObject.Predmet.ProtustrankaNazivFormated_1">SEVERTECH d.o.o. za proizvodnju i usluge</derivirana_varijabla>
  </DomainObject.Predmet.ProtustrankaNazivFormated>
  <DomainObject.Predmet.ProtustrankaNazivFormatedOIB>
    <izvorni_sadrzaj>SEVERTECH d.o.o. za proizvodnju i usluge, OIB 30196690096</izvorni_sadrzaj>
    <derivirana_varijabla naziv="DomainObject.Predmet.ProtustrankaNazivFormatedOIB_1">SEVERTECH d.o.o. za proizvodnju i usluge, OIB 30196690096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1664264.53</izvorni_sadrzaj>
    <derivirana_varijabla naziv="DomainObject.Predmet.TrenutnaVrijednost_1">1664264.53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SEVERTECH d.o.o. za proizvodnju i usluge</item>
    </izvorni_sadrzaj>
    <derivirana_varijabla naziv="DomainObject.Predmet.ProtuStrankaListFormated_1">
      <item>SEVERTECH d.o.o. za proizvodnju i usluge</item>
    </derivirana_varijabla>
  </DomainObject.Predmet.ProtuStrankaListFormated>
  <DomainObject.Predmet.ProtuStrankaListFormatedOIB>
    <izvorni_sadrzaj>
      <item>SEVERTECH d.o.o. za proizvodnju i usluge, OIB 30196690096</item>
    </izvorni_sadrzaj>
    <derivirana_varijabla naziv="DomainObject.Predmet.ProtuStrankaListFormatedOIB_1">
      <item>SEVERTECH d.o.o. za proizvodnju i usluge, OIB 30196690096</item>
    </derivirana_varijabla>
  </DomainObject.Predmet.ProtuStrankaListFormatedOIB>
  <DomainObject.Predmet.ProtuStrankaListFormatedWithAdress>
    <izvorni_sadrzaj>
      <item>SEVERTECH d.o.o. za proizvodnju i usluge, Trg Sv. Vida 10/A, 42205 Vidovec</item>
    </izvorni_sadrzaj>
    <derivirana_varijabla naziv="DomainObject.Predmet.ProtuStrankaListFormatedWithAdress_1">
      <item>SEVERTECH d.o.o. za proizvodnju i usluge, Trg Sv. Vida 10/A, 42205 Vidovec</item>
    </derivirana_varijabla>
  </DomainObject.Predmet.ProtuStrankaListFormatedWithAdress>
  <DomainObject.Predmet.ProtuStrankaListFormatedWithAdressOIB>
    <izvorni_sadrzaj>
      <item>SEVERTECH d.o.o. za proizvodnju i usluge, OIB 30196690096, Trg Sv. Vida 10/A, 42205 Vidovec</item>
    </izvorni_sadrzaj>
    <derivirana_varijabla naziv="DomainObject.Predmet.ProtuStrankaListFormatedWithAdressOIB_1">
      <item>SEVERTECH d.o.o. za proizvodnju i usluge, OIB 30196690096, Trg Sv. Vida 10/A, 42205 Vidovec</item>
    </derivirana_varijabla>
  </DomainObject.Predmet.ProtuStrankaListFormatedWithAdressOIB>
  <DomainObject.Predmet.ProtuStrankaListNazivFormated>
    <izvorni_sadrzaj>
      <item>SEVERTECH d.o.o. za proizvodnju i usluge</item>
    </izvorni_sadrzaj>
    <derivirana_varijabla naziv="DomainObject.Predmet.ProtuStrankaListNazivFormated_1">
      <item>SEVERTECH d.o.o. za proizvodnju i usluge</item>
    </derivirana_varijabla>
  </DomainObject.Predmet.ProtuStrankaListNazivFormated>
  <DomainObject.Predmet.ProtuStrankaListNazivFormatedOIB>
    <izvorni_sadrzaj>
      <item>SEVERTECH d.o.o. za proizvodnju i usluge, OIB 30196690096</item>
    </izvorni_sadrzaj>
    <derivirana_varijabla naziv="DomainObject.Predmet.ProtuStrankaListNazivFormatedOIB_1">
      <item>SEVERTECH d.o.o. za proizvodnju i usluge, OIB 30196690096</item>
    </derivirana_varijabla>
  </DomainObject.Predmet.ProtuStrankaListNazivFormatedOIB>
  <DomainObject.Predmet.OstaliListFormated>
    <izvorni_sadrzaj>
      <item>Sudski registar, Trgovački sud u Varaždinu</item>
      <item>E-oglasna ploča ovog suda</item>
      <item>Damir Sever</item>
    </izvorni_sadrzaj>
    <derivirana_varijabla naziv="DomainObject.Predmet.OstaliListFormated_1">
      <item>Sudski registar, Trgovački sud u Varaždinu</item>
      <item>E-oglasna ploča ovog suda</item>
      <item>Damir Sever</item>
    </derivirana_varijabla>
  </DomainObject.Predmet.OstaliListFormated>
  <DomainObject.Predmet.OstaliListFormatedOIB>
    <izvorni_sadrzaj>
      <item>Sudski registar, Trgovački sud u Varaždinu</item>
      <item>E-oglasna ploča ovog suda</item>
      <item>Damir Sever, OIB 71023197252</item>
    </izvorni_sadrzaj>
    <derivirana_varijabla naziv="DomainObject.Predmet.OstaliListFormatedOIB_1">
      <item>Sudski registar, Trgovački sud u Varaždinu</item>
      <item>E-oglasna ploča ovog suda</item>
      <item>Damir Sever, OIB 71023197252</item>
    </derivirana_varijabla>
  </DomainObject.Predmet.OstaliListFormatedOIB>
  <DomainObject.Predmet.OstaliListFormatedWithAdress>
    <izvorni_sadrzaj>
      <item>Sudski registar, Trgovački sud u Varaždinu</item>
      <item>E-oglasna ploča ovog suda</item>
      <item>Damir Sever, Trg Svetog Vida 10a, 42205 Vidovec</item>
    </izvorni_sadrzaj>
    <derivirana_varijabla naziv="DomainObject.Predmet.OstaliListFormatedWithAdress_1">
      <item>Sudski registar, Trgovački sud u Varaždinu</item>
      <item>E-oglasna ploča ovog suda</item>
      <item>Damir Sever, Trg Svetog Vida 10a, 42205 Vidovec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  <item>Damir Sever, OIB 71023197252, Trg Svetog Vida 10a, 42205 Vidovec</item>
    </izvorni_sadrzaj>
    <derivirana_varijabla naziv="DomainObject.Predmet.OstaliListFormatedWithAdressOIB_1">
      <item>Sudski registar, Trgovački sud u Varaždinu</item>
      <item>E-oglasna ploča ovog suda</item>
      <item>Damir Sever, OIB 71023197252, Trg Svetog Vida 10a, 42205 Vidovec</item>
    </derivirana_varijabla>
  </DomainObject.Predmet.OstaliListFormatedWithAdressOIB>
  <DomainObject.Predmet.OstaliListNazivFormated>
    <izvorni_sadrzaj>
      <item>Sudski registar, Trgovački sud u Varaždinu</item>
      <item>E-oglasna ploča ovog suda</item>
      <item>Damir Sever</item>
    </izvorni_sadrzaj>
    <derivirana_varijabla naziv="DomainObject.Predmet.OstaliListNazivFormated_1">
      <item>Sudski registar, Trgovački sud u Varaždinu</item>
      <item>E-oglasna ploča ovog suda</item>
      <item>Damir Sever</item>
    </derivirana_varijabla>
  </DomainObject.Predmet.OstaliListNazivFormated>
  <DomainObject.Predmet.OstaliListNazivFormatedOIB>
    <izvorni_sadrzaj>
      <item>Sudski registar, Trgovački sud u Varaždinu</item>
      <item>E-oglasna ploča ovog suda</item>
      <item>Damir Sever, OIB 71023197252</item>
    </izvorni_sadrzaj>
    <derivirana_varijabla naziv="DomainObject.Predmet.OstaliListNazivFormatedOIB_1">
      <item>Sudski registar, Trgovački sud u Varaždinu</item>
      <item>E-oglasna ploča ovog suda</item>
      <item>Damir Sever, OIB 71023197252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St-359/2015-5</izvorni_sadrzaj>
    <derivirana_varijabla naziv="DomainObject.PoslovniBrojDokumenta_1">St-359/2015-5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SEVERTECH d.o.o. za proizvodnju i usluge</izvorni_sadrzaj>
    <derivirana_varijabla naziv="DomainObject.Predmet.ProtustrankaIDrugi_1">SEVERTECH d.o.o. za proizvodnju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SEVERTECH d.o.o. za proizvodnju i usluge, OIB 30196690096, Trg Sv. Vida 10/A, 42205 Vidovec</izvorni_sadrzaj>
    <derivirana_varijabla naziv="DomainObject.Predmet.ProtustrankaIDrugiAdressOIB_1">SEVERTECH d.o.o. za proizvodnju i usluge, OIB 30196690096, Trg Sv. Vida 10/A, 42205 Vidovec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SEVERTECH d.o.o. za proizvodnju i usluge</item>
      <item>Sudski registar, Trgovački sud u Varaždinu</item>
      <item>E-oglasna ploča ovog suda</item>
      <item>Damir Sever</item>
    </izvorni_sadrzaj>
    <derivirana_varijabla naziv="DomainObject.Predmet.SudioniciListNaziv_1">
      <item>Financijska agencija, Regionalni centar Zagreb, Podružnica Varaždin</item>
      <item>SEVERTECH d.o.o. za proizvodnju i usluge</item>
      <item>Sudski registar, Trgovački sud u Varaždinu</item>
      <item>E-oglasna ploča ovog suda</item>
      <item>Damir Sever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SEVERTECH d.o.o. za proizvodnju i usluge, OIB 30196690096, Trg Sv. Vida 10/A,42205 Vidovec</item>
      <item>Sudski registar, Trgovački sud u Varaždinu</item>
      <item>E-oglasna ploča ovog suda</item>
      <item>Damir Sever, OIB 71023197252, Trg Svetog Vida 10a,42205 Vidovec</item>
    </izvorni_sadrzaj>
    <derivirana_varijabla naziv="DomainObject.Predmet.SudioniciListAdressOIB_1">
      <item>Financijska agencija, Regionalni centar Zagreb, Podružnica Varaždin, A. Cesarca 2,42000 Varaždin</item>
      <item>SEVERTECH d.o.o. za proizvodnju i usluge, OIB 30196690096, Trg Sv. Vida 10/A,42205 Vidovec</item>
      <item>Sudski registar, Trgovački sud u Varaždinu</item>
      <item>E-oglasna ploča ovog suda</item>
      <item>Damir Sever, OIB 71023197252, Trg Svetog Vida 10a,42205 Vidovec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307D69-ABCC-4D66-8382-ED331623BF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2717</properties:Characters>
  <properties:Lines>88</properties:Lines>
  <properties:Paragraphs>31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2016-03-03T07:22:00Z</cp:lastPrinted>
  <dcterms:modified xmlns:xsi="http://www.w3.org/2001/XMLSchema-instance" xsi:type="dcterms:W3CDTF">2016-03-03T07:22:00Z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St-359/2015-5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