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0e79" w14:paraId="4c20e7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3694E">
        <w:t>5129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3694E">
        <w:t>DANI MOBI j.d.o.o., Zagreb, Livadarski odvojak V. 7, OIB: 04157051413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346FC3">
        <w:t>7.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3694E">
        <w:t>DANI MOBI j.d.o.o., Zagreb, Livadarski odvojak V. 7, OIB: 04157051413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346FC3">
        <w:t>7.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83694E">
        <w:t>14,00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3694E">
        <w:t>Janko Vidiček, Zagreb, Brazilska 3, OIB: 51043553915</w:t>
      </w:r>
      <w:r w:rsidR="00040BD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83694E">
        <w:t>DANI MOBI j.d.o.o., Zagreb, Livadarski odvojak V. 7, OIB: 04157051413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346FC3">
        <w:rPr>
          <w:rFonts w:eastAsia="Calibri"/>
          <w:lang w:eastAsia="en-US"/>
        </w:rPr>
        <w:t>7.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3694E">
        <w:t>DANI MOBI j.d.o.o., Zagreb, Livadarski odvojak V. 7, OIB: 04157051413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1E540A" w:rsidP="00A0682A" w:rsidR="001E540A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1E540A" w:rsidP="00AA7637" w:rsidR="001E540A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3694E">
        <w:t>DANI MOBI j.d.o.o., Zagreb, Livadarski odvojak V. 7, OIB: 04157051413</w:t>
      </w:r>
      <w:r w:rsidR="00305723" w:rsidRPr="00305723">
        <w:t>,</w:t>
      </w:r>
      <w:r w:rsidR="00631A90">
        <w:t xml:space="preserve"> dana </w:t>
      </w:r>
      <w:r w:rsidR="00346FC3">
        <w:t xml:space="preserve">28.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346FC3">
        <w:t>512</w:t>
      </w:r>
      <w:r w:rsidR="0083694E">
        <w:t>9</w:t>
      </w:r>
      <w:r w:rsidR="00B0604A">
        <w:t>/16</w:t>
      </w:r>
      <w:r>
        <w:t xml:space="preserve"> od </w:t>
      </w:r>
      <w:r w:rsidR="0083694E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t>Iz podneska FINA-e od 2</w:t>
      </w:r>
      <w:r w:rsidR="0083694E">
        <w:t>5</w:t>
      </w:r>
      <w:r>
        <w:t>. listopada 20</w:t>
      </w:r>
      <w:r w:rsidR="0083694E">
        <w:t>17. proizlazi da dužnik na dan 1</w:t>
      </w:r>
      <w:r>
        <w:t xml:space="preserve">. lipnja 2015. ima neizvršene osnove za plaćanje u  neprekinutom razdoblju od 120 dana u ukupnom iznosu od </w:t>
      </w:r>
      <w:r w:rsidR="0083694E">
        <w:t>7.273,32</w:t>
      </w:r>
      <w:r>
        <w:t xml:space="preserve"> kn (list </w:t>
      </w:r>
      <w:r w:rsidR="0083694E">
        <w:t>13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 xml:space="preserve">Iz sustava e-Blokade proizlazi da je ukupan nenaplaćeni iznos obveza na dan 7. svibnja 2018. po svim neizvršenim osnovama za plaćanje na računu dužnika </w:t>
      </w:r>
      <w:r w:rsidR="0083694E">
        <w:t>22.696,59</w:t>
      </w:r>
      <w:r>
        <w:t xml:space="preserve"> kn, a po</w:t>
      </w:r>
      <w:r w:rsidR="0083694E">
        <w:t>četak blokade računa traje od 23</w:t>
      </w:r>
      <w:r>
        <w:t>. veljače 2016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83694E">
        <w:t>18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83694E">
        <w:t>Centra za vozila Hrvatske</w:t>
      </w:r>
      <w:r>
        <w:t xml:space="preserve"> od </w:t>
      </w:r>
      <w:r w:rsidR="0083694E">
        <w:t>24.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346FC3">
        <w:t>2</w:t>
      </w:r>
      <w:r w:rsidR="0083694E">
        <w:t>0</w:t>
      </w:r>
      <w:r>
        <w:t xml:space="preserve">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83694E">
        <w:t>DANI MOBI j.d.o.o., Zagreb, Livadarski odvojak V. 7, OIB: 04157051413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46FC3">
        <w:t>512</w:t>
      </w:r>
      <w:r w:rsidR="0083694E">
        <w:t>9</w:t>
      </w:r>
      <w:r w:rsidR="00B0604A">
        <w:t>/16</w:t>
      </w:r>
      <w:r>
        <w:t xml:space="preserve"> od </w:t>
      </w:r>
      <w:r w:rsidR="0083694E">
        <w:t>28.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3694E">
        <w:t>1.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>
      <w:pPr>
        <w:jc w:val="both"/>
      </w:pPr>
      <w:r w:rsidRPr="00AF1EFD">
        <w:tab/>
      </w:r>
      <w:r w:rsidRPr="00AF1EFD">
        <w:tab/>
      </w:r>
    </w:p>
    <w:p w:rsidRDefault="001E540A" w:rsidP="00D21534" w:rsidR="001E540A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346FC3">
        <w:t>7. svibnja</w:t>
      </w:r>
      <w:r w:rsidR="00B276A8">
        <w:t xml:space="preserve"> 2018</w:t>
      </w:r>
      <w:r w:rsidR="00410421">
        <w:t>.</w:t>
      </w:r>
    </w:p>
    <w:p w:rsidRDefault="001E540A" w:rsidP="00E216A3" w:rsidR="001E540A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E4C" w:rsidR="00867E4C">
      <w:r>
        <w:separator/>
      </w:r>
    </w:p>
  </w:endnote>
  <w:endnote w:id="0" w:type="continuationSeparator">
    <w:p w:rsidRDefault="00867E4C" w:rsidR="0086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E4C" w:rsidR="00867E4C">
      <w:r>
        <w:separator/>
      </w:r>
    </w:p>
  </w:footnote>
  <w:footnote w:id="0" w:type="continuationSeparator">
    <w:p w:rsidRDefault="00867E4C" w:rsidR="0086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4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3694E">
      <w:t>5129/</w:t>
    </w:r>
    <w:r w:rsidR="00B0604A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B2F0A"/>
    <w:rsid w:val="001C02F6"/>
    <w:rsid w:val="001D447B"/>
    <w:rsid w:val="001D564F"/>
    <w:rsid w:val="001E540A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3694E"/>
    <w:rsid w:val="0084192B"/>
    <w:rsid w:val="00855AE8"/>
    <w:rsid w:val="00856AF5"/>
    <w:rsid w:val="00867E4C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5129</izvorni_sadrzaj>
    <derivirana_varijabla naziv="DomainObject.Predmet.Broj_1">5129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St-5129/2016</izvorni_sadrzaj>
    <derivirana_varijabla naziv="DomainObject.Predmet.OznakaBroj_1">St-5129/2016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 MOBI j.d.o.o. zastupanog po punomoćniku Leonardo Štimac</izvorni_sadrzaj>
    <derivirana_varijabla naziv="DomainObject.Predmet.ProtustrankaFormated_1">  DANI MOBI j.d.o.o. zastupanog po punomoćniku Leonardo Štimac</derivirana_varijabla>
  </DomainObject.Predmet.ProtustrankaFormated>
  <DomainObject.Predmet.ProtustrankaFormatedOIB>
    <izvorni_sadrzaj>  DANI MOBI j.d.o.o., OIB 04157051413 zastupanog po punomoćniku Leonardo Štimac</izvorni_sadrzaj>
    <derivirana_varijabla naziv="DomainObject.Predmet.ProtustrankaFormatedOIB_1">  DANI MOBI j.d.o.o., OIB 04157051413 zastupanog po punomoćniku Leonardo Štimac</derivirana_varijabla>
  </DomainObject.Predmet.ProtustrankaFormatedOIB>
  <DomainObject.Predmet.ProtustrankaFormatedWithAdress>
    <izvorni_sadrzaj> DANI MOBI j.d.o.o., Livadarski odvojak V. 7, 10000 Zagreb zastupanog po punomoćniku Leonardo Štimac</izvorni_sadrzaj>
    <derivirana_varijabla naziv="DomainObject.Predmet.ProtustrankaFormatedWithAdress_1"> DANI MOBI j.d.o.o., Livadarski odvojak V. 7, 10000 Zagreb zastupanog po punomoćniku Leonardo Štimac</derivirana_varijabla>
  </DomainObject.Predmet.ProtustrankaFormatedWithAdress>
  <DomainObject.Predmet.ProtustrankaFormatedWithAdressOIB>
    <izvorni_sadrzaj> DANI MOBI j.d.o.o., OIB 04157051413, Livadarski odvojak V. 7, 10000 Zagreb zastupanog po punomoćniku Leonardo Štimac</izvorni_sadrzaj>
    <derivirana_varijabla naziv="DomainObject.Predmet.ProtustrankaFormatedWithAdressOIB_1"> DANI MOBI j.d.o.o., OIB 04157051413, Livadarski odvojak V. 7, 10000 Zagreb zastupanog po punomoćniku Leonardo Štimac</derivirana_varijabla>
  </DomainObject.Predmet.ProtustrankaFormatedWithAdressOIB>
  <DomainObject.Predmet.ProtustrankaWithAdress>
    <izvorni_sadrzaj>DANI MOBI j.d.o.o. Livadarski odvojak V. 7, 10000 Zagreb</izvorni_sadrzaj>
    <derivirana_varijabla naziv="DomainObject.Predmet.ProtustrankaWithAdress_1">DANI MOBI j.d.o.o. Livadarski odvojak V. 7, 10000 Zagreb</derivirana_varijabla>
  </DomainObject.Predmet.ProtustrankaWithAdress>
  <DomainObject.Predmet.ProtustrankaWithAdressOIB>
    <izvorni_sadrzaj>DANI MOBI j.d.o.o., OIB 04157051413, Livadarski odvojak V. 7, 10000 Zagreb</izvorni_sadrzaj>
    <derivirana_varijabla naziv="DomainObject.Predmet.ProtustrankaWithAdressOIB_1">DANI MOBI j.d.o.o., OIB 04157051413, Livadarski odvojak V. 7, 10000 Zagreb</derivirana_varijabla>
  </DomainObject.Predmet.ProtustrankaWithAdressOIB>
  <DomainObject.Predmet.ProtustrankaNazivFormated>
    <izvorni_sadrzaj>DANI MOBI j.d.o.o.</izvorni_sadrzaj>
    <derivirana_varijabla naziv="DomainObject.Predmet.ProtustrankaNazivFormated_1">DANI MOBI j.d.o.o.</derivirana_varijabla>
  </DomainObject.Predmet.ProtustrankaNazivFormated>
  <DomainObject.Predmet.ProtustrankaNazivFormatedOIB>
    <izvorni_sadrzaj>DANI MOBI j.d.o.o., OIB 04157051413</izvorni_sadrzaj>
    <derivirana_varijabla naziv="DomainObject.Predmet.ProtustrankaNazivFormatedOIB_1">DANI MOBI j.d.o.o., OIB 04157051413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MOBI j.d.o.o. zastupanog po punomoćniku Leonardo Štimac</item>
    </izvorni_sadrzaj>
    <derivirana_varijabla naziv="DomainObject.Predmet.ProtuStrankaListFormated_1">
      <item>DANI MOBI j.d.o.o. zastupanog po punomoćniku Leonardo Štimac</item>
    </derivirana_varijabla>
  </DomainObject.Predmet.ProtuStrankaListFormated>
  <DomainObject.Predmet.ProtuStrankaListFormatedOIB>
    <izvorni_sadrzaj>
      <item>DANI MOBI j.d.o.o., OIB 04157051413 zastupanog po punomoćniku Leonardo Štimac</item>
    </izvorni_sadrzaj>
    <derivirana_varijabla naziv="DomainObject.Predmet.ProtuStrankaListFormatedOIB_1">
      <item>DANI MOBI j.d.o.o., OIB 04157051413 zastupanog po punomoćniku Leonardo Štimac</item>
    </derivirana_varijabla>
  </DomainObject.Predmet.ProtuStrankaListFormatedOIB>
  <DomainObject.Predmet.ProtuStrankaListFormatedWithAdress>
    <izvorni_sadrzaj>
      <item>DANI MOBI j.d.o.o., Livadarski odvojak V. 7, 10000 Zagreb zastupanog po punomoćniku Leonardo Štimac</item>
    </izvorni_sadrzaj>
    <derivirana_varijabla naziv="DomainObject.Predmet.ProtuStrankaListFormatedWithAdress_1">
      <item>DANI MOBI j.d.o.o., Livadarski odvojak V. 7, 10000 Zagreb zastupanog po punomoćniku Leonardo Štimac</item>
    </derivirana_varijabla>
  </DomainObject.Predmet.ProtuStrankaListFormatedWithAdress>
  <DomainObject.Predmet.ProtuStrankaListFormatedWithAdressOIB>
    <izvorni_sadrzaj>
      <item>DANI MOBI j.d.o.o., OIB 04157051413, Livadarski odvojak V. 7, 10000 Zagreb zastupanog po punomoćniku Leonardo Štimac</item>
    </izvorni_sadrzaj>
    <derivirana_varijabla naziv="DomainObject.Predmet.ProtuStrankaListFormatedWithAdressOIB_1">
      <item>DANI MOBI j.d.o.o., OIB 04157051413, Livadarski odvojak V. 7, 10000 Zagreb zastupanog po punomoćniku Leonardo Štimac</item>
    </derivirana_varijabla>
  </DomainObject.Predmet.ProtuStrankaListFormatedWithAdressOIB>
  <DomainObject.Predmet.ProtuStrankaListNazivFormated>
    <izvorni_sadrzaj>
      <item>DANI MOBI j.d.o.o.</item>
    </izvorni_sadrzaj>
    <derivirana_varijabla naziv="DomainObject.Predmet.ProtuStrankaListNazivFormated_1">
      <item>DANI MOBI j.d.o.o.</item>
    </derivirana_varijabla>
  </DomainObject.Predmet.ProtuStrankaListNazivFormated>
  <DomainObject.Predmet.ProtuStrankaListNazivFormatedOIB>
    <izvorni_sadrzaj>
      <item>DANI MOBI j.d.o.o., OIB 04157051413</item>
    </izvorni_sadrzaj>
    <derivirana_varijabla naziv="DomainObject.Predmet.ProtuStrankaListNazivFormatedOIB_1">
      <item>DANI MOBI j.d.o.o., OIB 04157051413</item>
    </derivirana_varijabla>
  </DomainObject.Predmet.ProtuStrankaListNazivFormatedOIB>
  <DomainObject.Predmet.OstaliListFormated>
    <izvorni_sadrzaj>
      <item>Leonardo Štimac punomoćnik sudionika u postupku DANI MOBI j.d.o.o.</item>
    </izvorni_sadrzaj>
    <derivirana_varijabla naziv="DomainObject.Predmet.OstaliListFormated_1">
      <item>Leonardo Štimac punomoćnik sudionika u postupku DANI MOBI j.d.o.o.</item>
    </derivirana_varijabla>
  </DomainObject.Predmet.OstaliListFormated>
  <DomainObject.Predmet.OstaliListFormatedOIB>
    <izvorni_sadrzaj>
      <item>Leonardo Štimac, OIB 73744514967 punomoćnik sudionika u postupku DANI MOBI j.d.o.o.</item>
    </izvorni_sadrzaj>
    <derivirana_varijabla naziv="DomainObject.Predmet.OstaliListFormatedOIB_1">
      <item>Leonardo Štimac, OIB 73744514967 punomoćnik sudionika u postupku DANI MOBI j.d.o.o.</item>
    </derivirana_varijabla>
  </DomainObject.Predmet.OstaliListFormatedOIB>
  <DomainObject.Predmet.OstaliListFormatedWithAdress>
    <izvorni_sadrzaj>
      <item>Leonardo Štimac, Vučnik 24, 51300 Delnice punomoćnik sudionika u postupku DANI MOBI j.d.o.o.</item>
    </izvorni_sadrzaj>
    <derivirana_varijabla naziv="DomainObject.Predmet.OstaliListFormatedWithAdress_1">
      <item>Leonardo Štimac, Vučnik 24, 51300 Delnice punomoćnik sudionika u postupku DANI MOBI j.d.o.o.</item>
    </derivirana_varijabla>
  </DomainObject.Predmet.OstaliListFormatedWithAdress>
  <DomainObject.Predmet.OstaliListFormatedWithAdressOIB>
    <izvorni_sadrzaj>
      <item>Leonardo Štimac, OIB 73744514967, Vučnik 24, 51300 Delnice punomoćnik sudionika u postupku DANI MOBI j.d.o.o.</item>
    </izvorni_sadrzaj>
    <derivirana_varijabla naziv="DomainObject.Predmet.OstaliListFormatedWithAdressOIB_1">
      <item>Leonardo Štimac, OIB 73744514967, Vučnik 24, 51300 Delnice punomoćnik sudionika u postupku DANI MOBI j.d.o.o.</item>
    </derivirana_varijabla>
  </DomainObject.Predmet.OstaliListFormatedWithAdressOIB>
  <DomainObject.Predmet.OstaliListNazivFormated>
    <izvorni_sadrzaj>
      <item>Leonardo Štimac</item>
    </izvorni_sadrzaj>
    <derivirana_varijabla naziv="DomainObject.Predmet.OstaliListNazivFormated_1">
      <item>Leonardo Štimac</item>
    </derivirana_varijabla>
  </DomainObject.Predmet.OstaliListNazivFormated>
  <DomainObject.Predmet.OstaliListNazivFormatedOIB>
    <izvorni_sadrzaj>
      <item>Leonardo Štimac, OIB 73744514967</item>
    </izvorni_sadrzaj>
    <derivirana_varijabla naziv="DomainObject.Predmet.OstaliListNazivFormatedOIB_1">
      <item>Leonardo Štimac, OIB 73744514967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MOBI j.d.o.o.</izvorni_sadrzaj>
    <derivirana_varijabla naziv="DomainObject.Predmet.ProtustrankaIDrugi_1">DANI MOBI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MOBI j.d.o.o., OIB 04157051413, Livadarski odvojak V. 7, 10000 Zagreb</izvorni_sadrzaj>
    <derivirana_varijabla naziv="DomainObject.Predmet.ProtustrankaIDrugiAdressOIB_1">DANI MOBI j.d.o.o., OIB 04157051413, Livadarski odvojak V.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 MOBI j.d.o.o.</item>
      <item>Leonardo Štimac</item>
    </izvorni_sadrzaj>
    <derivirana_varijabla naziv="DomainObject.Predmet.SudioniciListNaziv_1">
      <item>FINA Regionalni centar Zagreb</item>
      <item>DANI MOBI j.d.o.o.</item>
      <item>Leonardo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DANI MOBI j.d.o.o., OIB 04157051413, Livadarski odvojak V. 7,10000 Zagreb</item>
      <item>Leonardo Štimac, OIB 73744514967, Vučnik 24,51300 Delnice</item>
    </izvorni_sadrzaj>
    <derivirana_varijabla naziv="DomainObject.Predmet.SudioniciListAdressOIB_1">
      <item>FINA Regionalni centar Zagreb, OIB 85821130368, Trg svibanjskih žrtava 1995. 1,10000 Zagreb</item>
      <item>DANI MOBI j.d.o.o., OIB 04157051413, Livadarski odvojak V. 7,10000 Zagreb</item>
      <item>Leonardo Štimac, OIB 73744514967, Vučnik 24,51300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04157051413</item>
      <item>, OIB 73744514967</item>
    </izvorni_sadrzaj>
    <derivirana_varijabla naziv="DomainObject.Predmet.SudioniciListNazivOIB_1">
      <item>, OIB 85821130368</item>
      <item>, OIB 04157051413</item>
      <item>, OIB 73744514967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621</properties:Words>
  <properties:Characters>3217</properties:Characters>
  <properties:Lines>103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2018-05-07T11:45:00Z</dcterms:created>
  <dc:creator>Korisnik</dc:creator>
  <cp:lastModifiedBy>Draženka Prpić</cp:lastModifiedBy>
  <cp:lastPrinted>2018-05-07T11:46:00Z</cp:lastPrinted>
  <dcterms:modified xmlns:xsi="http://www.w3.org/2001/XMLSchema-instance" xsi:type="dcterms:W3CDTF">2018-05-07T11:46:00Z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-DANI MOBI-St-5129-16.docx)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