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8e5c" w14:paraId="2328e5c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ED3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856ED3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St-371/2016</izvorni_sadrzaj>
    <derivirana_varijabla naziv="DomainObject.Predmet.OznakaBroj_1">St-371/2016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ESTEC TEHNOLOGIJA društvo s ograničenom odgovornošću za trgovinu i građenje</izvorni_sadrzaj>
    <derivirana_varijabla naziv="DomainObject.Predmet.ProtustrankaFormated_1">  ESTEC TEHNOLOGIJA društvo s ograničenom odgovornošću za trgovinu i građenje</derivirana_varijabla>
  </DomainObject.Predmet.ProtustrankaFormated>
  <DomainObject.Predmet.ProtustrankaFormatedOIB>
    <izvorni_sadrzaj>  ESTEC TEHNOLOGIJA društvo s ograničenom odgovornošću za trgovinu i građenje, OIB 08970857052</izvorni_sadrzaj>
    <derivirana_varijabla naziv="DomainObject.Predmet.ProtustrankaFormatedOIB_1">  ESTEC TEHNOLOGIJA društvo s ograničenom odgovornošću za trgovinu i građenje, OIB 08970857052</derivirana_varijabla>
  </DomainObject.Predmet.ProtustrankaFormatedOIB>
  <DomainObject.Predmet.ProtustrankaFormatedWithAdress>
    <izvorni_sadrzaj> ESTEC TEHNOLOGIJA društvo s ograničenom odgovornošću za trgovinu i građenje, Selnik/bb, 42243 Maruševec</izvorni_sadrzaj>
    <derivirana_varijabla naziv="DomainObject.Predmet.ProtustrankaFormatedWithAdress_1"> ESTEC TEHNOLOGIJA društvo s ograničenom odgovornošću za trgovinu i građenje, Selnik/bb, 42243 Maruševec</derivirana_varijabla>
  </DomainObject.Predmet.ProtustrankaFormatedWithAdress>
  <DomainObject.Predmet.ProtustrankaFormatedWithAdressOIB>
    <izvorni_sadrzaj> ESTEC TEHNOLOGIJA društvo s ograničenom odgovornošću za trgovinu i građenje, OIB 08970857052, Selnik/bb, 42243 Maruševec</izvorni_sadrzaj>
    <derivirana_varijabla naziv="DomainObject.Predmet.ProtustrankaFormatedWithAdressOIB_1"> ESTEC TEHNOLOGIJA društvo s ograničenom odgovornošću za trgovinu i građenje, OIB 08970857052, Selnik/bb, 42243 Maruševec</derivirana_varijabla>
  </DomainObject.Predmet.ProtustrankaFormatedWithAdressOIB>
  <DomainObject.Predmet.ProtustrankaWithAdress>
    <izvorni_sadrzaj>ESTEC TEHNOLOGIJA društvo s ograničenom odgovornošću za trgovinu i građenje Selnik/bb, 42243 Maruševec</izvorni_sadrzaj>
    <derivirana_varijabla naziv="DomainObject.Predmet.ProtustrankaWithAdress_1">ESTEC TEHNOLOGIJA društvo s ograničenom odgovornošću za trgovinu i građenje Selnik/bb, 42243 Maruševec</derivirana_varijabla>
  </DomainObject.Predmet.ProtustrankaWithAdress>
  <DomainObject.Predmet.ProtustrankaWithAdressOIB>
    <izvorni_sadrzaj>ESTEC TEHNOLOGIJA društvo s ograničenom odgovornošću za trgovinu i građenje, OIB 08970857052, Selnik/bb, 42243 Maruševec</izvorni_sadrzaj>
    <derivirana_varijabla naziv="DomainObject.Predmet.ProtustrankaWithAdressOIB_1">ESTEC TEHNOLOGIJA društvo s ograničenom odgovornošću za trgovinu i građenje, OIB 08970857052, Selnik/bb, 42243 Maruševec</derivirana_varijabla>
  </DomainObject.Predmet.ProtustrankaWithAdressOIB>
  <DomainObject.Predmet.ProtustrankaNazivFormated>
    <izvorni_sadrzaj>ESTEC TEHNOLOGIJA društvo s ograničenom odgovornošću za trgovinu i građenje</izvorni_sadrzaj>
    <derivirana_varijabla naziv="DomainObject.Predmet.ProtustrankaNazivFormated_1">ESTEC TEHNOLOGIJA društvo s ograničenom odgovornošću za trgovinu i građenje</derivirana_varijabla>
  </DomainObject.Predmet.ProtustrankaNazivFormated>
  <DomainObject.Predmet.ProtustrankaNazivFormatedOIB>
    <izvorni_sadrzaj>ESTEC TEHNOLOGIJA društvo s ograničenom odgovornošću za trgovinu i građenje, OIB 08970857052</izvorni_sadrzaj>
    <derivirana_varijabla naziv="DomainObject.Predmet.ProtustrankaNazivFormatedOIB_1">ESTEC TEHNOLOGIJA društvo s ograničenom odgovornošću za trgovinu i građenje, OIB 08970857052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114922.90</izvorni_sadrzaj>
    <derivirana_varijabla naziv="DomainObject.Predmet.TrenutnaVrijednost_1">114922.90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ESTEC TEHNOLOGIJA društvo s ograničenom odgovornošću za trgovinu i građenje</item>
    </izvorni_sadrzaj>
    <derivirana_varijabla naziv="DomainObject.Predmet.ProtuStrankaListFormated_1">
      <item>ESTEC TEHNOLOGIJA društvo s ograničenom odgovornošću za trgovinu i građenje</item>
    </derivirana_varijabla>
  </DomainObject.Predmet.ProtuStrankaListFormated>
  <DomainObject.Predmet.ProtuStrankaListFormatedOIB>
    <izvorni_sadrzaj>
      <item>ESTEC TEHNOLOGIJA društvo s ograničenom odgovornošću za trgovinu i građenje, OIB 08970857052</item>
    </izvorni_sadrzaj>
    <derivirana_varijabla naziv="DomainObject.Predmet.ProtuStrankaListFormatedOIB_1">
      <item>ESTEC TEHNOLOGIJA društvo s ograničenom odgovornošću za trgovinu i građenje, OIB 08970857052</item>
    </derivirana_varijabla>
  </DomainObject.Predmet.ProtuStrankaListFormatedOIB>
  <DomainObject.Predmet.ProtuStrankaListFormatedWithAdress>
    <izvorni_sadrzaj>
      <item>ESTEC TEHNOLOGIJA društvo s ograničenom odgovornošću za trgovinu i građenje, Selnik/bb, 42243 Maruševec</item>
    </izvorni_sadrzaj>
    <derivirana_varijabla naziv="DomainObject.Predmet.ProtuStrankaListFormatedWithAdress_1">
      <item>ESTEC TEHNOLOGIJA društvo s ograničenom odgovornošću za trgovinu i građenje, Selnik/bb, 42243 Maruševec</item>
    </derivirana_varijabla>
  </DomainObject.Predmet.ProtuStrankaListFormatedWithAdress>
  <DomainObject.Predmet.ProtuStrankaListFormatedWithAdressOIB>
    <izvorni_sadrzaj>
      <item>ESTEC TEHNOLOGIJA društvo s ograničenom odgovornošću za trgovinu i građenje, OIB 08970857052, Selnik/bb, 42243 Maruševec</item>
    </izvorni_sadrzaj>
    <derivirana_varijabla naziv="DomainObject.Predmet.ProtuStrankaListFormatedWithAdressOIB_1">
      <item>ESTEC TEHNOLOGIJA društvo s ograničenom odgovornošću za trgovinu i građenje, OIB 08970857052, Selnik/bb, 42243 Maruševec</item>
    </derivirana_varijabla>
  </DomainObject.Predmet.ProtuStrankaListFormatedWithAdressOIB>
  <DomainObject.Predmet.ProtuStrankaListNazivFormated>
    <izvorni_sadrzaj>
      <item>ESTEC TEHNOLOGIJA društvo s ograničenom odgovornošću za trgovinu i građenje</item>
    </izvorni_sadrzaj>
    <derivirana_varijabla naziv="DomainObject.Predmet.ProtuStrankaListNazivFormated_1">
      <item>ESTEC TEHNOLOGIJA društvo s ograničenom odgovornošću za trgovinu i građenje</item>
    </derivirana_varijabla>
  </DomainObject.Predmet.ProtuStrankaListNazivFormated>
  <DomainObject.Predmet.ProtuStrankaListNazivFormatedOIB>
    <izvorni_sadrzaj>
      <item>ESTEC TEHNOLOGIJA društvo s ograničenom odgovornošću za trgovinu i građenje, OIB 08970857052</item>
    </izvorni_sadrzaj>
    <derivirana_varijabla naziv="DomainObject.Predmet.ProtuStrankaListNazivFormatedOIB_1">
      <item>ESTEC TEHNOLOGIJA društvo s ograničenom odgovornošću za trgovinu i građenje, OIB 08970857052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ESTEC TEHNOLOGIJA društvo s ograničenom odgovornošću za trgovinu i građenje</izvorni_sadrzaj>
    <derivirana_varijabla naziv="DomainObject.Predmet.ProtustrankaIDrugi_1">ESTEC TEHNOLOGIJA društvo s ograničenom odgovornošću za trgovinu i građenje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ESTEC TEHNOLOGIJA društvo s ograničenom odgovornošću za trgovinu i građenje, OIB 08970857052, Selnik/bb, 42243 Maruševec</izvorni_sadrzaj>
    <derivirana_varijabla naziv="DomainObject.Predmet.ProtustrankaIDrugiAdressOIB_1">ESTEC TEHNOLOGIJA društvo s ograničenom odgovornošću za trgovinu i građenje, OIB 08970857052, Selnik/bb, 42243 Maruševec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ESTEC TEHNOLOGIJA društvo s ograničenom odgovornošću za trgovinu i građenje</item>
      <item>Sudski registar</item>
    </izvorni_sadrzaj>
    <derivirana_varijabla naziv="DomainObject.Predmet.SudioniciListNaziv_1">
      <item>Financijska agencija</item>
      <item>ESTEC TEHNOLOGIJA društvo s ograničenom odgovornošću za trgovinu i građenje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ESTEC TEHNOLOGIJA društvo s ograničenom odgovornošću za trgovinu i građenje, OIB 08970857052, Selnik/bb,42243 Maruševec</item>
      <item>Sudski registar</item>
    </izvorni_sadrzaj>
    <derivirana_varijabla naziv="DomainObject.Predmet.SudioniciListAdressOIB_1">
      <item>Financijska agencija, OIB 85821130368, A. Cesarca 2,42000 Varaždin</item>
      <item>ESTEC TEHNOLOGIJA društvo s ograničenom odgovornošću za trgovinu i građenje, OIB 08970857052, Selnik/bb,42243 Maruševec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