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74a3" w14:paraId="87f74a3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E506B8" w:rsidP="00C701B8" w:rsidR="00E506B8">
      <w:pPr>
        <w:jc w:val="center"/>
      </w:pPr>
    </w:p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E506B8">
        <w:t>ZEN 1 SOCIAL d.o.o. Pula, Flanatička ulica 21, OIB: 55418476996,</w:t>
      </w:r>
      <w:r w:rsidR="00786017">
        <w:t xml:space="preserve"> </w:t>
      </w:r>
      <w:r w:rsidR="00E506B8">
        <w:t>2</w:t>
      </w:r>
      <w:r w:rsidR="0041425C">
        <w:t>2</w:t>
      </w:r>
      <w:r w:rsidR="00786017" w:rsidRPr="00786017">
        <w:t xml:space="preserve">. </w:t>
      </w:r>
      <w:r w:rsidR="00E506B8">
        <w:t xml:space="preserve">svibnja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E506B8">
        <w:t>ZEN 1 SOCIAL d.o.o. Pula, Flanatička ulica 21, OIB: 55418476996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E506B8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E506B8">
        <w:t>109</w:t>
      </w:r>
      <w:r w:rsidR="002C5228" w:rsidRPr="00063D7A">
        <w:t>-</w:t>
      </w:r>
      <w:r w:rsidR="00194EBE">
        <w:t>1</w:t>
      </w:r>
      <w:r w:rsidR="00E506B8">
        <w:t>8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E506B8">
        <w:t>109</w:t>
      </w:r>
      <w:r w:rsidR="007F2AFD" w:rsidRPr="007F2AFD">
        <w:t>/</w:t>
      </w:r>
      <w:r w:rsidR="00E506B8">
        <w:t>2018</w:t>
      </w:r>
      <w:r w:rsidR="007F2AFD" w:rsidRPr="007F2AFD">
        <w:t>-</w:t>
      </w:r>
      <w:r w:rsidR="00E506B8">
        <w:t>4</w:t>
      </w:r>
      <w:r w:rsidRPr="00063D7A">
        <w:t xml:space="preserve"> od </w:t>
      </w:r>
      <w:r w:rsidR="00E506B8">
        <w:t>6</w:t>
      </w:r>
      <w:r w:rsidR="00194EBE">
        <w:t xml:space="preserve">. </w:t>
      </w:r>
      <w:r w:rsidR="00E506B8">
        <w:t>travnja 2018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E506B8" w:rsidR="00E506B8">
      <w:pPr>
        <w:ind w:right="-2"/>
        <w:jc w:val="both"/>
      </w:pPr>
      <w:r>
        <w:tab/>
      </w:r>
      <w:r w:rsidR="00615064" w:rsidRPr="00063D7A">
        <w:t>„</w:t>
      </w:r>
      <w:r w:rsidR="00E506B8">
        <w:t>I.</w:t>
      </w:r>
      <w:r w:rsidR="00E506B8">
        <w:tab/>
        <w:t xml:space="preserve">Temeljem čl. 115. st. 1. Stečajnog zakona (dalje: SZ) pokreće se prethodni postupak radi utvrđivanja pretpostavki za otvaranje stečajnog postupka nad dužnikom društvom ZEN 1 SOCIAL d.o.o. Pula, Flanatička ulica 21, OIB: 55418476996, te se određuje ročište radi očitovanja o prijedlogu za otvaranje stečajnoga postupka (čl. 123. SZ-a) i radi rasprave o pretpostavkama za otvaranje stečajnoga postupka (čl. 128. st. 1. SZ-a) za dan </w:t>
      </w:r>
    </w:p>
    <w:p w:rsidRDefault="00E506B8" w:rsidP="00E506B8" w:rsidR="00E506B8">
      <w:pPr>
        <w:ind w:right="-2"/>
        <w:jc w:val="both"/>
      </w:pPr>
      <w:r>
        <w:tab/>
        <w:t>22. svibnja 2018. u 12:30 sati, u Trgovačkom sudu u Pazinu, Dršćevka 1, sudnica 1,</w:t>
      </w:r>
    </w:p>
    <w:p w:rsidRDefault="00E506B8" w:rsidP="00E506B8" w:rsidR="00E506B8">
      <w:pPr>
        <w:ind w:right="-2"/>
        <w:jc w:val="both"/>
      </w:pPr>
      <w:r>
        <w:t>na koje se pozivaju:</w:t>
      </w:r>
    </w:p>
    <w:p w:rsidRDefault="00E506B8" w:rsidP="00E506B8" w:rsidR="00E506B8">
      <w:pPr>
        <w:ind w:right="-2"/>
        <w:jc w:val="both"/>
      </w:pPr>
      <w:r>
        <w:tab/>
      </w:r>
      <w:r>
        <w:tab/>
        <w:t>-  predlagatelj,</w:t>
      </w:r>
    </w:p>
    <w:p w:rsidRDefault="00E506B8" w:rsidP="00E506B8" w:rsidR="00E506B8">
      <w:pPr>
        <w:ind w:right="-2"/>
        <w:jc w:val="both"/>
      </w:pPr>
      <w:r>
        <w:tab/>
      </w:r>
      <w:r>
        <w:tab/>
        <w:t xml:space="preserve">-  dužnik, </w:t>
      </w:r>
    </w:p>
    <w:p w:rsidRDefault="00E506B8" w:rsidP="00E506B8" w:rsidR="00E506B8">
      <w:pPr>
        <w:ind w:right="-2"/>
        <w:jc w:val="both"/>
      </w:pPr>
      <w:r>
        <w:tab/>
      </w:r>
      <w:r>
        <w:tab/>
        <w:t>- zakonski zastupnik dužnika Snježana Selak iz Pule, Ciscuttijeva ulica 14.</w:t>
      </w:r>
    </w:p>
    <w:p w:rsidRDefault="00E506B8" w:rsidP="00E506B8" w:rsidR="00E506B8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E506B8" w:rsidP="00E506B8" w:rsidR="002836F4" w:rsidRPr="00063D7A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E506B8">
        <w:t>6</w:t>
      </w:r>
      <w:r w:rsidR="00F64C95">
        <w:t xml:space="preserve">. </w:t>
      </w:r>
      <w:r w:rsidR="00E506B8">
        <w:t>travnja 2018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lastRenderedPageBreak/>
        <w:tab/>
      </w:r>
    </w:p>
    <w:p w:rsidRDefault="008C32B5" w:rsidP="00376F76" w:rsidR="00E506B8">
      <w:pPr>
        <w:jc w:val="both"/>
      </w:pPr>
      <w:r>
        <w:tab/>
      </w:r>
      <w:r w:rsidR="00090A50" w:rsidRPr="00063D7A">
        <w:t>Na ročišt</w:t>
      </w:r>
      <w:r w:rsidR="00E506B8">
        <w:t>e</w:t>
      </w:r>
      <w:r w:rsidR="00090A50" w:rsidRPr="00063D7A">
        <w:t xml:space="preserve"> </w:t>
      </w:r>
      <w:r w:rsidR="00F64C95">
        <w:t xml:space="preserve">od </w:t>
      </w:r>
      <w:r w:rsidR="00372034">
        <w:t>2</w:t>
      </w:r>
      <w:r w:rsidR="00E506B8">
        <w:t>2</w:t>
      </w:r>
      <w:r w:rsidR="00F64C95" w:rsidRPr="00042A52">
        <w:t xml:space="preserve">. </w:t>
      </w:r>
      <w:r w:rsidR="00E506B8">
        <w:t xml:space="preserve">svibnja </w:t>
      </w:r>
      <w:r w:rsidR="00F64C95">
        <w:t>201</w:t>
      </w:r>
      <w:r w:rsidR="00E506B8">
        <w:t>8</w:t>
      </w:r>
      <w:r w:rsidR="00F64C95">
        <w:t>.</w:t>
      </w:r>
      <w:r w:rsidR="00372034">
        <w:t xml:space="preserve"> </w:t>
      </w:r>
      <w:r w:rsidR="00E506B8">
        <w:t>nitko nije pristupio.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171682" w:rsidR="00171682">
      <w:pPr>
        <w:jc w:val="both"/>
      </w:pPr>
      <w:r>
        <w:tab/>
      </w:r>
      <w:r w:rsidR="00171682">
        <w:t>Predvidivi troškovi stečajnog postupka sastoje se od sljedećih troškova (u ukupnom iznosu od 10.000,00 kn):</w:t>
      </w:r>
    </w:p>
    <w:p w:rsidRDefault="00171682" w:rsidP="00171682" w:rsidR="00171682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171682" w:rsidP="00171682" w:rsidR="00171682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171682" w:rsidP="00171682" w:rsidR="00171682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171682" w:rsidP="00171682" w:rsidR="00171682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171682" w:rsidP="00171682" w:rsidR="00171682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171682" w:rsidP="00171682" w:rsidR="00171682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171682" w:rsidP="00171682" w:rsidR="00171682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171682" w:rsidP="00171682" w:rsidR="00171682">
      <w:pPr>
        <w:jc w:val="both"/>
      </w:pPr>
    </w:p>
    <w:p w:rsidRDefault="0041425C" w:rsidP="0041425C" w:rsidR="0041425C">
      <w:pPr>
        <w:jc w:val="both"/>
      </w:pPr>
      <w:r>
        <w:tab/>
      </w:r>
      <w:r w:rsidR="00853695" w:rsidRPr="00853695">
        <w:t>Iz prijedloga FINA-e za otvaranje stečajnog postupka proizlazi da na temelju čl. 112. st. 5. SZ-a na računu dužnika nisu zaplijenjena novčana sredstva.</w:t>
      </w:r>
    </w:p>
    <w:p w:rsidRDefault="00853695" w:rsidP="0041425C" w:rsidR="00853695">
      <w:pPr>
        <w:jc w:val="both"/>
      </w:pPr>
    </w:p>
    <w:p w:rsidRDefault="0041425C" w:rsidP="0041425C" w:rsidR="008C32B5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</w:t>
      </w:r>
    </w:p>
    <w:p w:rsidRDefault="00CA12A3" w:rsidP="0041425C" w:rsidR="00CA12A3">
      <w:pPr>
        <w:jc w:val="both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E506B8">
        <w:t>22</w:t>
      </w:r>
      <w:r w:rsidR="00FE408C" w:rsidRPr="00063D7A">
        <w:t xml:space="preserve">. </w:t>
      </w:r>
      <w:r w:rsidR="00E506B8">
        <w:t xml:space="preserve">svibnja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44171E">
        <w:t>, v.r.</w:t>
      </w:r>
    </w:p>
    <w:p w:rsidRDefault="00CC5545" w:rsidP="00CC5545" w:rsidR="00CC5545">
      <w:pPr>
        <w:jc w:val="both"/>
      </w:pPr>
    </w:p>
    <w:p w:rsidRDefault="0041425C" w:rsidP="00CC5545" w:rsidR="0041425C">
      <w:pPr>
        <w:jc w:val="both"/>
      </w:pPr>
    </w:p>
    <w:p w:rsidRDefault="00853695" w:rsidP="00CC5545" w:rsidR="00853695">
      <w:pPr>
        <w:jc w:val="both"/>
      </w:pPr>
    </w:p>
    <w:p w:rsidRDefault="00853695" w:rsidP="00CC5545" w:rsidR="00853695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E506B8">
        <w:t>2</w:t>
      </w:r>
      <w:r w:rsidR="0041425C">
        <w:t>2</w:t>
      </w:r>
      <w:r w:rsidR="00BA018B" w:rsidRPr="00063D7A">
        <w:t xml:space="preserve">. </w:t>
      </w:r>
      <w:r w:rsidR="00E506B8">
        <w:t>svibnja</w:t>
      </w:r>
      <w:r w:rsidR="00376F76">
        <w:t xml:space="preserve">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E506B8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964" w:rsidR="00847964">
      <w:r>
        <w:separator/>
      </w:r>
    </w:p>
  </w:endnote>
  <w:endnote w:id="0" w:type="continuationSeparator">
    <w:p w:rsidRDefault="00847964" w:rsidR="00847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964" w:rsidR="00847964">
      <w:r>
        <w:separator/>
      </w:r>
    </w:p>
  </w:footnote>
  <w:footnote w:id="0" w:type="continuationSeparator">
    <w:p w:rsidRDefault="00847964" w:rsidR="008479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171E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1425C">
      <w:rPr>
        <w:szCs w:val="23"/>
      </w:rPr>
      <w:t>10 St-</w:t>
    </w:r>
    <w:r w:rsidR="00E506B8">
      <w:rPr>
        <w:szCs w:val="23"/>
      </w:rPr>
      <w:t>109</w:t>
    </w:r>
    <w:r w:rsidR="0041425C">
      <w:rPr>
        <w:szCs w:val="23"/>
      </w:rPr>
      <w:t>/201</w:t>
    </w:r>
    <w:r w:rsidR="00E506B8">
      <w:rPr>
        <w:szCs w:val="23"/>
      </w:rPr>
      <w:t>8</w:t>
    </w:r>
    <w:r w:rsidR="0041425C">
      <w:rPr>
        <w:szCs w:val="23"/>
      </w:rPr>
      <w:t>-</w:t>
    </w:r>
    <w:r w:rsidR="00E506B8">
      <w:rPr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E506B8">
      <w:rPr>
        <w:szCs w:val="23"/>
      </w:rPr>
      <w:t>109</w:t>
    </w:r>
    <w:r w:rsidR="00194EBE">
      <w:rPr>
        <w:szCs w:val="23"/>
      </w:rPr>
      <w:t>/201</w:t>
    </w:r>
    <w:r w:rsidR="00E506B8">
      <w:rPr>
        <w:szCs w:val="23"/>
      </w:rPr>
      <w:t>8</w:t>
    </w:r>
    <w:r w:rsidR="00AC4D95" w:rsidRPr="00194EBE">
      <w:rPr>
        <w:szCs w:val="23"/>
      </w:rPr>
      <w:t>-</w:t>
    </w:r>
    <w:r w:rsidR="00E506B8">
      <w:rPr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1682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2D53EB"/>
    <w:rsid w:val="00323467"/>
    <w:rsid w:val="003430E2"/>
    <w:rsid w:val="00350D95"/>
    <w:rsid w:val="00372034"/>
    <w:rsid w:val="00376F76"/>
    <w:rsid w:val="00383C9F"/>
    <w:rsid w:val="003843C6"/>
    <w:rsid w:val="00397E84"/>
    <w:rsid w:val="003A2666"/>
    <w:rsid w:val="003A636B"/>
    <w:rsid w:val="003D00FC"/>
    <w:rsid w:val="003E0424"/>
    <w:rsid w:val="0041425C"/>
    <w:rsid w:val="004152C2"/>
    <w:rsid w:val="0043772F"/>
    <w:rsid w:val="0044171E"/>
    <w:rsid w:val="004478D5"/>
    <w:rsid w:val="0045218A"/>
    <w:rsid w:val="00453E5D"/>
    <w:rsid w:val="0045637E"/>
    <w:rsid w:val="004A3D41"/>
    <w:rsid w:val="004C4813"/>
    <w:rsid w:val="004C5944"/>
    <w:rsid w:val="004E1C13"/>
    <w:rsid w:val="004E6771"/>
    <w:rsid w:val="004F1163"/>
    <w:rsid w:val="004F414F"/>
    <w:rsid w:val="0050425F"/>
    <w:rsid w:val="00512EAA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1691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47964"/>
    <w:rsid w:val="00850FFB"/>
    <w:rsid w:val="008522E2"/>
    <w:rsid w:val="00853695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81A3D"/>
    <w:rsid w:val="009B44DE"/>
    <w:rsid w:val="009C6CD7"/>
    <w:rsid w:val="009C71BB"/>
    <w:rsid w:val="009D0A0A"/>
    <w:rsid w:val="00A06218"/>
    <w:rsid w:val="00A36732"/>
    <w:rsid w:val="00A40AA1"/>
    <w:rsid w:val="00A4287A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12A3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7EBA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680"/>
    <w:rsid w:val="00DE2703"/>
    <w:rsid w:val="00E17C47"/>
    <w:rsid w:val="00E45DEC"/>
    <w:rsid w:val="00E506B8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41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7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41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7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861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388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ZEN 1 SOCIAL d.o.o. PULA</izvorni_sadrzaj>
    <derivirana_varijabla naziv="DomainObject.Predmet.ProtustrankaFormated_1">  ZEN 1 SOCIAL d.o.o. PULA</derivirana_varijabla>
  </DomainObject.Predmet.ProtustrankaFormated>
  <DomainObject.Predmet.ProtustrankaFormatedOIB>
    <izvorni_sadrzaj>  ZEN 1 SOCIAL d.o.o. PULA, OIB 55418476996</izvorni_sadrzaj>
    <derivirana_varijabla naziv="DomainObject.Predmet.ProtustrankaFormatedOIB_1">  ZEN 1 SOCIAL d.o.o. PULA, OIB 55418476996</derivirana_varijabla>
  </DomainObject.Predmet.ProtustrankaFormatedOIB>
  <DomainObject.Predmet.ProtustrankaFormatedWithAdress>
    <izvorni_sadrzaj> ZEN 1 SOCIAL d.o.o. PULA, Flanatička ulica 21, 52100 Pula</izvorni_sadrzaj>
    <derivirana_varijabla naziv="DomainObject.Predmet.ProtustrankaFormatedWithAdress_1"> ZEN 1 SOCIAL d.o.o. PULA, Flanatička ulica 21, 52100 Pula</derivirana_varijabla>
  </DomainObject.Predmet.ProtustrankaFormatedWithAdress>
  <DomainObject.Predmet.ProtustrankaFormatedWithAdressOIB>
    <izvorni_sadrzaj> ZEN 1 SOCIAL d.o.o. PULA, OIB 55418476996, Flanatička ulica 21, 52100 Pula</izvorni_sadrzaj>
    <derivirana_varijabla naziv="DomainObject.Predmet.ProtustrankaFormatedWithAdressOIB_1"> ZEN 1 SOCIAL d.o.o. PULA, OIB 55418476996, Flanatička ulica 21, 52100 Pula</derivirana_varijabla>
  </DomainObject.Predmet.ProtustrankaFormatedWithAdressOIB>
  <DomainObject.Predmet.ProtustrankaWithAdress>
    <izvorni_sadrzaj>ZEN 1 SOCIAL d.o.o. PULA Flanatička ulica 21, 52100 Pula</izvorni_sadrzaj>
    <derivirana_varijabla naziv="DomainObject.Predmet.ProtustrankaWithAdress_1">ZEN 1 SOCIAL d.o.o. PULA Flanatička ulica 21, 52100 Pula</derivirana_varijabla>
  </DomainObject.Predmet.ProtustrankaWithAdress>
  <DomainObject.Predmet.ProtustrankaWithAdressOIB>
    <izvorni_sadrzaj>ZEN 1 SOCIAL d.o.o. PULA, OIB 55418476996, Flanatička ulica 21, 52100 Pula</izvorni_sadrzaj>
    <derivirana_varijabla naziv="DomainObject.Predmet.ProtustrankaWithAdressOIB_1">ZEN 1 SOCIAL d.o.o. PULA, OIB 55418476996, Flanatička ulica 21, 52100 Pula</derivirana_varijabla>
  </DomainObject.Predmet.ProtustrankaWithAdressOIB>
  <DomainObject.Predmet.ProtustrankaNazivFormated>
    <izvorni_sadrzaj>ZEN 1 SOCIAL d.o.o. PULA</izvorni_sadrzaj>
    <derivirana_varijabla naziv="DomainObject.Predmet.ProtustrankaNazivFormated_1">ZEN 1 SOCIAL d.o.o. PULA</derivirana_varijabla>
  </DomainObject.Predmet.ProtustrankaNazivFormated>
  <DomainObject.Predmet.ProtustrankaNazivFormatedOIB>
    <izvorni_sadrzaj>ZEN 1 SOCIAL d.o.o. PULA, OIB 55418476996</izvorni_sadrzaj>
    <derivirana_varijabla naziv="DomainObject.Predmet.ProtustrankaNazivFormatedOIB_1">ZEN 1 SOCIAL d.o.o. PULA, OIB 55418476996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103372.55</izvorni_sadrzaj>
    <derivirana_varijabla naziv="DomainObject.Predmet.TrenutnaVrijednost_1">103372.55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ZEN 1 SOCIAL d.o.o. PULA</item>
    </izvorni_sadrzaj>
    <derivirana_varijabla naziv="DomainObject.Predmet.ProtuStrankaListFormated_1">
      <item>ZEN 1 SOCIAL d.o.o. PULA</item>
    </derivirana_varijabla>
  </DomainObject.Predmet.ProtuStrankaListFormated>
  <DomainObject.Predmet.ProtuStrankaListFormatedOIB>
    <izvorni_sadrzaj>
      <item>ZEN 1 SOCIAL d.o.o. PULA, OIB 55418476996</item>
    </izvorni_sadrzaj>
    <derivirana_varijabla naziv="DomainObject.Predmet.ProtuStrankaListFormatedOIB_1">
      <item>ZEN 1 SOCIAL d.o.o. PULA, OIB 55418476996</item>
    </derivirana_varijabla>
  </DomainObject.Predmet.ProtuStrankaListFormatedOIB>
  <DomainObject.Predmet.ProtuStrankaListFormatedWithAdress>
    <izvorni_sadrzaj>
      <item>ZEN 1 SOCIAL d.o.o. PULA, Flanatička ulica 21, 52100 Pula</item>
    </izvorni_sadrzaj>
    <derivirana_varijabla naziv="DomainObject.Predmet.ProtuStrankaListFormatedWithAdress_1">
      <item>ZEN 1 SOCIAL d.o.o. PULA, Flanatička ulica 21, 52100 Pula</item>
    </derivirana_varijabla>
  </DomainObject.Predmet.ProtuStrankaListFormatedWithAdress>
  <DomainObject.Predmet.ProtuStrankaListFormatedWithAdressOIB>
    <izvorni_sadrzaj>
      <item>ZEN 1 SOCIAL d.o.o. PULA, OIB 55418476996, Flanatička ulica 21, 52100 Pula</item>
    </izvorni_sadrzaj>
    <derivirana_varijabla naziv="DomainObject.Predmet.ProtuStrankaListFormatedWithAdressOIB_1">
      <item>ZEN 1 SOCIAL d.o.o. PULA, OIB 55418476996, Flanatička ulica 21, 52100 Pula</item>
    </derivirana_varijabla>
  </DomainObject.Predmet.ProtuStrankaListFormatedWithAdressOIB>
  <DomainObject.Predmet.ProtuStrankaListNazivFormated>
    <izvorni_sadrzaj>
      <item>ZEN 1 SOCIAL d.o.o. PULA</item>
    </izvorni_sadrzaj>
    <derivirana_varijabla naziv="DomainObject.Predmet.ProtuStrankaListNazivFormated_1">
      <item>ZEN 1 SOCIAL d.o.o. PULA</item>
    </derivirana_varijabla>
  </DomainObject.Predmet.ProtuStrankaListNazivFormated>
  <DomainObject.Predmet.ProtuStrankaListNazivFormatedOIB>
    <izvorni_sadrzaj>
      <item>ZEN 1 SOCIAL d.o.o. PULA, OIB 55418476996</item>
    </izvorni_sadrzaj>
    <derivirana_varijabla naziv="DomainObject.Predmet.ProtuStrankaListNazivFormatedOIB_1">
      <item>ZEN 1 SOCIAL d.o.o. PULA, OIB 55418476996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ZEN 1 SOCIAL d.o.o. PULA</izvorni_sadrzaj>
    <derivirana_varijabla naziv="DomainObject.Predmet.ProtustrankaIDrugi_1">ZEN 1 SOCIAL 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ZEN 1 SOCIAL d.o.o. PULA, OIB 55418476996, Flanatička ulica 21, 52100 Pula</izvorni_sadrzaj>
    <derivirana_varijabla naziv="DomainObject.Predmet.ProtustrankaIDrugiAdressOIB_1">ZEN 1 SOCIAL d.o.o. PULA, OIB 55418476996, Flanatička ulica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ZEN 1 SOCIAL d.o.o. PULA</item>
    </izvorni_sadrzaj>
    <derivirana_varijabla naziv="DomainObject.Predmet.SudioniciListNaziv_1">
      <item>FINANCIJSKA AGENCIJA, RC RIJEKA, PODRUŽNICA PULA, PULA</item>
      <item>ZEN 1 SOCIAL d.o.o. PULA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ZEN 1 SOCIAL d.o.o. PULA, OIB 55418476996, Flanatička ulica 21,52100 Pula</item>
    </izvorni_sadrzaj>
    <derivirana_varijabla naziv="DomainObject.Predmet.SudioniciListAdressOIB_1">
      <item>FINANCIJSKA AGENCIJA, RC RIJEKA, PODRUŽNICA PULA, PULA, OIB 85821130368, Frana Kurelca 8,51000 Rijeka</item>
      <item>ZEN 1 SOCIAL d.o.o. PULA, OIB 55418476996, Flanatička ulica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55418476996</item>
    </izvorni_sadrzaj>
    <derivirana_varijabla naziv="DomainObject.Predmet.SudioniciListNazivOIB_1">
      <item>, OIB 85821130368</item>
      <item>, OIB 55418476996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88C96A-226A-4034-BAB8-5596B2D6E7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915</properties:Words>
  <properties:Characters>4958</properties:Characters>
  <properties:Lines>115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2018-05-22T10:34:00Z</dcterms:created>
  <dc:creator>msimicic</dc:creator>
  <cp:lastModifiedBy>Sanja Lakošeljac</cp:lastModifiedBy>
  <cp:lastPrinted>2016-07-07T07:10:00Z</cp:lastPrinted>
  <dcterms:modified xmlns:xsi="http://www.w3.org/2001/XMLSchema-instance" xsi:type="dcterms:W3CDTF">2018-05-22T10:44:00Z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(St-109-18-9 Rješenje-poziv vjerovnicima da uplate predujam - KAD FINA NIJE ZAPLJENJENILA.docx)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